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2cff" w14:paraId="3c42cff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1A44AA">
        <w:t>967</w:t>
      </w:r>
      <w:r w:rsidR="00794C76">
        <w:t>/</w:t>
      </w:r>
      <w:r w:rsidR="005C5B26">
        <w:t>16-</w:t>
      </w:r>
      <w:r w:rsidR="001A44AA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1A44AA">
        <w:t>IMPERA PROJEKT j.d.o.o., Zadar, Zrinsko Frankopanska 20/C, OIB: 49961231167</w:t>
      </w:r>
      <w:r w:rsidR="00196233">
        <w:t xml:space="preserve"> </w:t>
      </w:r>
      <w:r w:rsidR="00615D63">
        <w:t xml:space="preserve">koga zastupa stečajni upravitelj </w:t>
      </w:r>
      <w:r w:rsidR="00DD4D11">
        <w:t>Blaž Savić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A44AA">
        <w:t>28</w:t>
      </w:r>
      <w:r w:rsidR="00090759">
        <w:t xml:space="preserve">. </w:t>
      </w:r>
      <w:r w:rsidR="001A44AA">
        <w:t>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DD4D11">
        <w:t>Blaža Savića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>iznosu od 3</w:t>
      </w:r>
      <w:r w:rsidR="00911FC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1A44AA">
        <w:t>31. kolovoza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1A44AA">
        <w:t>20. rujna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A44AA">
        <w:t>28.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  <w:r w:rsidR="00CB3B19">
        <w:t>-mailom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CB3B19" w:rsidP="00615D63" w:rsidR="00CB3B19">
      <w:pPr>
        <w:numPr>
          <w:ilvl w:val="0"/>
          <w:numId w:val="2"/>
        </w:numPr>
      </w:pPr>
      <w:r>
        <w:t>računovodstvo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A44AA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B3B1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B1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B19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B19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B19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B1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B19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B19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B19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 PROJEKT j.d.o.o. za trgovinu i promet nekretnina</izvorni_sadrzaj>
    <derivirana_varijabla naziv="DomainObject.Predmet.ProtustrankaFormated_1">  IMPERA PROJEKT j.d.o.o. za trgovinu i promet nekretnina</derivirana_varijabla>
  </DomainObject.Predmet.ProtustrankaFormated>
  <DomainObject.Predmet.ProtustrankaFormatedOIB>
    <izvorni_sadrzaj>  IMPERA PROJEKT j.d.o.o. za trgovinu i promet nekretnina, OIB 49961231167</izvorni_sadrzaj>
    <derivirana_varijabla naziv="DomainObject.Predmet.ProtustrankaFormatedOIB_1">  IMPERA PROJEKT j.d.o.o. za trgovinu i promet nekretnina, OIB 49961231167</derivirana_varijabla>
  </DomainObject.Predmet.ProtustrankaFormatedOIB>
  <DomainObject.Predmet.ProtustrankaFormatedWithAdress>
    <izvorni_sadrzaj> IMPERA PROJEKT j.d.o.o. za trgovinu i promet nekretnina, Zrinsko Frankopanska 20C, 23000 Zadar</izvorni_sadrzaj>
    <derivirana_varijabla naziv="DomainObject.Predmet.ProtustrankaFormatedWithAdress_1"> IMPERA PROJEKT j.d.o.o. za trgovinu i promet nekretnina, Zrinsko Frankopanska 20C, 23000 Zadar</derivirana_varijabla>
  </DomainObject.Predmet.ProtustrankaFormatedWithAdress>
  <DomainObject.Predmet.ProtustrankaFormatedWithAdressOIB>
    <izvorni_sadrzaj> IMPERA PROJEKT j.d.o.o. za trgovinu i promet nekretnina, OIB 49961231167, Zrinsko Frankopanska 20C, 23000 Zadar</izvorni_sadrzaj>
    <derivirana_varijabla naziv="DomainObject.Predmet.ProtustrankaFormatedWithAdressOIB_1"> IMPERA PROJEKT j.d.o.o. za trgovinu i promet nekretnina, OIB 49961231167, Zrinsko Frankopanska 20C, 23000 Zadar</derivirana_varijabla>
  </DomainObject.Predmet.ProtustrankaFormatedWithAdressOIB>
  <DomainObject.Predmet.ProtustrankaWithAdress>
    <izvorni_sadrzaj>IMPERA PROJEKT j.d.o.o. za trgovinu i promet nekretnina Zrinsko Frankopanska 20C, 23000 Zadar</izvorni_sadrzaj>
    <derivirana_varijabla naziv="DomainObject.Predmet.ProtustrankaWithAdress_1">IMPERA PROJEKT j.d.o.o. za trgovinu i promet nekretnina Zrinsko Frankopanska 20C, 23000 Zadar</derivirana_varijabla>
  </DomainObject.Predmet.ProtustrankaWithAdress>
  <DomainObject.Predmet.ProtustrankaWithAdressOIB>
    <izvorni_sadrzaj>IMPERA PROJEKT j.d.o.o. za trgovinu i promet nekretnina, OIB 49961231167, Zrinsko Frankopanska 20C, 23000 Zadar</izvorni_sadrzaj>
    <derivirana_varijabla naziv="DomainObject.Predmet.ProtustrankaWithAdressOIB_1">IMPERA PROJEKT j.d.o.o. za trgovinu i promet nekretnina, OIB 49961231167, Zrinsko Frankopanska 20C, 23000 Zadar</derivirana_varijabla>
  </DomainObject.Predmet.ProtustrankaWithAdressOIB>
  <DomainObject.Predmet.ProtustrankaNazivFormated>
    <izvorni_sadrzaj>IMPERA PROJEKT j.d.o.o. za trgovinu i promet nekretnina</izvorni_sadrzaj>
    <derivirana_varijabla naziv="DomainObject.Predmet.ProtustrankaNazivFormated_1">IMPERA PROJEKT j.d.o.o. za trgovinu i promet nekretnina</derivirana_varijabla>
  </DomainObject.Predmet.ProtustrankaNazivFormated>
  <DomainObject.Predmet.ProtustrankaNazivFormatedOIB>
    <izvorni_sadrzaj>IMPERA PROJEKT j.d.o.o. za trgovinu i promet nekretnina, OIB 49961231167</izvorni_sadrzaj>
    <derivirana_varijabla naziv="DomainObject.Predmet.ProtustrankaNazivFormatedOIB_1">IMPERA PROJEKT j.d.o.o. za trgovinu i promet nekretnina, OIB 49961231167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293373.34</izvorni_sadrzaj>
    <derivirana_varijabla naziv="DomainObject.Predmet.TrenutnaVrijednost_1">293373.34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IMPERA PROJEKT j.d.o.o. za trgovinu i promet nekretnina</item>
    </izvorni_sadrzaj>
    <derivirana_varijabla naziv="DomainObject.Predmet.ProtuStrankaListFormated_1">
      <item>IMPERA PROJEKT j.d.o.o. za trgovinu i promet nekretnina</item>
    </derivirana_varijabla>
  </DomainObject.Predmet.ProtuStrankaListFormated>
  <DomainObject.Predmet.ProtuStrankaListFormatedOIB>
    <izvorni_sadrzaj>
      <item>IMPERA PROJEKT j.d.o.o. za trgovinu i promet nekretnina, OIB 49961231167</item>
    </izvorni_sadrzaj>
    <derivirana_varijabla naziv="DomainObject.Predmet.ProtuStrankaListFormatedOIB_1">
      <item>IMPERA PROJEKT j.d.o.o. za trgovinu i promet nekretnina, OIB 49961231167</item>
    </derivirana_varijabla>
  </DomainObject.Predmet.ProtuStrankaListFormatedOIB>
  <DomainObject.Predmet.ProtuStrankaListFormatedWithAdress>
    <izvorni_sadrzaj>
      <item>IMPERA PROJEKT j.d.o.o. za trgovinu i promet nekretnina, Zrinsko Frankopanska 20C, 23000 Zadar</item>
    </izvorni_sadrzaj>
    <derivirana_varijabla naziv="DomainObject.Predmet.ProtuStrankaListFormatedWithAdress_1">
      <item>IMPERA PROJEKT j.d.o.o. za trgovinu i promet nekretnina, Zrinsko Frankopanska 20C, 23000 Zadar</item>
    </derivirana_varijabla>
  </DomainObject.Predmet.ProtuStrankaListFormatedWithAdress>
  <DomainObject.Predmet.ProtuStrankaListFormatedWithAdressOIB>
    <izvorni_sadrzaj>
      <item>IMPERA PROJEKT j.d.o.o. za trgovinu i promet nekretnina, OIB 49961231167, Zrinsko Frankopanska 20C, 23000 Zadar</item>
    </izvorni_sadrzaj>
    <derivirana_varijabla naziv="DomainObject.Predmet.ProtuStrankaListFormatedWithAdressOIB_1">
      <item>IMPERA PROJEKT j.d.o.o. za trgovinu i promet nekretnina, OIB 49961231167, Zrinsko Frankopanska 20C, 23000 Zadar</item>
    </derivirana_varijabla>
  </DomainObject.Predmet.ProtuStrankaListFormatedWithAdressOIB>
  <DomainObject.Predmet.ProtuStrankaListNazivFormated>
    <izvorni_sadrzaj>
      <item>IMPERA PROJEKT j.d.o.o. za trgovinu i promet nekretnina</item>
    </izvorni_sadrzaj>
    <derivirana_varijabla naziv="DomainObject.Predmet.ProtuStrankaListNazivFormated_1">
      <item>IMPERA PROJEKT j.d.o.o. za trgovinu i promet nekretnina</item>
    </derivirana_varijabla>
  </DomainObject.Predmet.ProtuStrankaListNazivFormated>
  <DomainObject.Predmet.ProtuStrankaListNazivFormatedOIB>
    <izvorni_sadrzaj>
      <item>IMPERA PROJEKT j.d.o.o. za trgovinu i promet nekretnina, OIB 49961231167</item>
    </izvorni_sadrzaj>
    <derivirana_varijabla naziv="DomainObject.Predmet.ProtuStrankaListNazivFormatedOIB_1">
      <item>IMPERA PROJEKT j.d.o.o. za trgovinu i promet nekretnina, OIB 49961231167</item>
    </derivirana_varijabla>
  </DomainObject.Predmet.ProtuStrankaListNazivFormatedOIB>
  <DomainObject.Predmet.OstaliListFormated>
    <izvorni_sadrzaj>
      <item>Zorica Grepo</item>
    </izvorni_sadrzaj>
    <derivirana_varijabla naziv="DomainObject.Predmet.OstaliListFormated_1">
      <item>Zorica Grepo</item>
    </derivirana_varijabla>
  </DomainObject.Predmet.OstaliListFormated>
  <DomainObject.Predmet.OstaliListFormatedOIB>
    <izvorni_sadrzaj>
      <item>Zorica Grepo, OIB 84978176029</item>
    </izvorni_sadrzaj>
    <derivirana_varijabla naziv="DomainObject.Predmet.OstaliListFormatedOIB_1">
      <item>Zorica Grepo, OIB 84978176029</item>
    </derivirana_varijabla>
  </DomainObject.Predmet.OstaliListFormatedOIB>
  <DomainObject.Predmet.OstaliListFormatedWithAdress>
    <izvorni_sadrzaj>
      <item>Zorica Grepo</item>
    </izvorni_sadrzaj>
    <derivirana_varijabla naziv="DomainObject.Predmet.OstaliListFormatedWithAdress_1">
      <item>Zorica Grepo</item>
    </derivirana_varijabla>
  </DomainObject.Predmet.OstaliListFormatedWithAdress>
  <DomainObject.Predmet.OstaliListFormatedWithAdressOIB>
    <izvorni_sadrzaj>
      <item>Zorica Grepo, OIB 84978176029</item>
    </izvorni_sadrzaj>
    <derivirana_varijabla naziv="DomainObject.Predmet.OstaliListFormatedWithAdressOIB_1">
      <item>Zorica Grepo, OIB 84978176029</item>
    </derivirana_varijabla>
  </DomainObject.Predmet.OstaliListFormatedWithAdressOIB>
  <DomainObject.Predmet.OstaliListNazivFormated>
    <izvorni_sadrzaj>
      <item>Zorica Grepo</item>
    </izvorni_sadrzaj>
    <derivirana_varijabla naziv="DomainObject.Predmet.OstaliListNazivFormated_1">
      <item>Zorica Grepo</item>
    </derivirana_varijabla>
  </DomainObject.Predmet.OstaliListNazivFormated>
  <DomainObject.Predmet.OstaliListNazivFormatedOIB>
    <izvorni_sadrzaj>
      <item>Zorica Grepo, OIB 84978176029</item>
    </izvorni_sadrzaj>
    <derivirana_varijabla naziv="DomainObject.Predmet.OstaliListNazivFormatedOIB_1">
      <item>Zorica Grepo, OIB 84978176029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IMPERA PROJEKT j.d.o.o. za trgovinu i promet nekretnina</izvorni_sadrzaj>
    <derivirana_varijabla naziv="DomainObject.Predmet.ProtustrankaIDrugi_1">IMPERA PROJEKT j.d.o.o. za trgovinu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IMPERA PROJEKT j.d.o.o. za trgovinu i promet nekretnina, OIB 49961231167, Zrinsko Frankopanska 20C, 23000 Zadar</izvorni_sadrzaj>
    <derivirana_varijabla naziv="DomainObject.Predmet.ProtustrankaIDrugiAdressOIB_1">IMPERA PROJEKT j.d.o.o. za trgovinu i promet nekretnina, OIB 49961231167, Zrinsko Frankopanska 20C,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IMPERA PROJEKT j.d.o.o. za trgovinu i promet nekretnina</item>
      <item>Zorica Grepo</item>
    </izvorni_sadrzaj>
    <derivirana_varijabla naziv="DomainObject.Predmet.SudioniciListNaziv_1">
      <item>FINA</item>
      <item>IMPERA PROJEKT j.d.o.o. za trgovinu i promet nekretnina</item>
      <item>Zorica Grepo</item>
    </derivirana_varijabla>
  </DomainObject.Predmet.SudioniciListNaziv>
  <DomainObject.Predmet.SudioniciListAdressOIB>
    <izvorni_sadrzaj>
      <item>FINA, OIB 85821130368</item>
      <item>IMPERA PROJEKT j.d.o.o. za trgovinu i promet nekretnina, OIB 49961231167, Zrinsko Frankopanska 20C,23000 Zadar</item>
      <item>Zorica Grepo, OIB 84978176029</item>
    </izvorni_sadrzaj>
    <derivirana_varijabla naziv="DomainObject.Predmet.SudioniciListAdressOIB_1">
      <item>FINA, OIB 85821130368</item>
      <item>IMPERA PROJEKT j.d.o.o. za trgovinu i promet nekretnina, OIB 49961231167, Zrinsko Frankopanska 20C,23000 Zadar</item>
      <item>Zorica Grepo, OIB 84978176029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49961231167</item>
      <item>, OIB 84978176029</item>
    </izvorni_sadrzaj>
    <derivirana_varijabla naziv="DomainObject.Predmet.SudioniciListNazivOIB_1">
      <item>, OIB 85821130368</item>
      <item>, OIB 49961231167</item>
      <item>, OIB 84978176029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238</properties:Words>
  <properties:Characters>1150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2016-09-28T06:18:00Z</dcterms:created>
  <dc:creator>abajlo</dc:creator>
  <cp:lastModifiedBy>Martina Kalmeta</cp:lastModifiedBy>
  <cp:lastPrinted>2015-10-13T10:36:00Z</cp:lastPrinted>
  <dcterms:modified xmlns:xsi="http://www.w3.org/2001/XMLSchema-instance" xsi:type="dcterms:W3CDTF">2016-09-30T11:01:00Z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