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a861" w14:paraId="5eba861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5B3ADD">
        <w:rPr>
          <w:sz w:val="24"/>
          <w:szCs w:val="24"/>
          <w:lang w:val="hr-HR"/>
        </w:rPr>
        <w:t xml:space="preserve">AGRO NOVI TERMINAL d.o.o., Zadar, Grgura Budislavića 1B, OIB:72206404707, </w:t>
      </w:r>
      <w:r w:rsidR="00467124">
        <w:rPr>
          <w:sz w:val="24"/>
          <w:szCs w:val="24"/>
          <w:lang w:val="hr-HR"/>
        </w:rPr>
        <w:t xml:space="preserve">dana </w:t>
      </w:r>
      <w:r w:rsidR="001F28B4">
        <w:rPr>
          <w:sz w:val="24"/>
          <w:szCs w:val="24"/>
          <w:lang w:val="hr-HR"/>
        </w:rPr>
        <w:t>14</w:t>
      </w:r>
      <w:r w:rsidR="002D08D0">
        <w:rPr>
          <w:sz w:val="24"/>
          <w:szCs w:val="24"/>
          <w:lang w:val="hr-HR"/>
        </w:rPr>
        <w:t xml:space="preserve">. </w:t>
      </w:r>
      <w:r w:rsidR="001F006E">
        <w:rPr>
          <w:sz w:val="24"/>
          <w:szCs w:val="24"/>
          <w:lang w:val="hr-HR"/>
        </w:rPr>
        <w:t>rujna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5B3ADD">
        <w:rPr>
          <w:sz w:val="24"/>
          <w:szCs w:val="24"/>
          <w:lang w:val="hr-HR"/>
        </w:rPr>
        <w:t>ERNESTU KLARINU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5B3ADD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5B3ADD">
        <w:rPr>
          <w:sz w:val="24"/>
          <w:szCs w:val="24"/>
          <w:lang w:val="hr-HR"/>
        </w:rPr>
        <w:t>Ljudevita Jonkea 3</w:t>
      </w:r>
      <w:r w:rsidR="00D235BD">
        <w:rPr>
          <w:sz w:val="24"/>
          <w:szCs w:val="24"/>
          <w:lang w:val="hr-HR"/>
        </w:rPr>
        <w:t>, OIB:</w:t>
      </w:r>
      <w:r w:rsidR="005B3ADD">
        <w:rPr>
          <w:sz w:val="24"/>
          <w:szCs w:val="24"/>
          <w:lang w:val="hr-HR"/>
        </w:rPr>
        <w:t>52055776237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5B3ADD">
        <w:rPr>
          <w:sz w:val="24"/>
          <w:szCs w:val="24"/>
          <w:lang w:val="hr-HR"/>
        </w:rPr>
        <w:t>308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 w:rsidRPr="005108F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</w:t>
      </w:r>
      <w:r w:rsidR="003D430B" w:rsidRPr="005108F3">
        <w:rPr>
          <w:sz w:val="24"/>
          <w:szCs w:val="24"/>
          <w:lang w:val="hr-HR"/>
        </w:rPr>
        <w:t xml:space="preserve">dužnikom </w:t>
      </w:r>
      <w:r w:rsidR="005B3ADD">
        <w:rPr>
          <w:sz w:val="24"/>
          <w:szCs w:val="24"/>
          <w:lang w:val="hr-HR"/>
        </w:rPr>
        <w:t>AGRO NOVI TERMINAL d.o.o., Zadar, Grgura Budislavića 1B, OIB:72206404707</w:t>
      </w:r>
      <w:r w:rsidR="00D235BD" w:rsidRPr="005108F3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1F28B4">
        <w:rPr>
          <w:sz w:val="24"/>
          <w:szCs w:val="24"/>
          <w:lang w:val="hr-HR"/>
        </w:rPr>
        <w:t>14</w:t>
      </w:r>
      <w:r w:rsidR="00826433">
        <w:rPr>
          <w:sz w:val="24"/>
          <w:szCs w:val="24"/>
          <w:lang w:val="hr-HR"/>
        </w:rPr>
        <w:t xml:space="preserve">. </w:t>
      </w:r>
      <w:r w:rsidR="001F006E">
        <w:rPr>
          <w:sz w:val="24"/>
          <w:szCs w:val="24"/>
          <w:lang w:val="hr-HR"/>
        </w:rPr>
        <w:t>rujna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8A23A4" w:rsidP="008A23A4" w:rsidR="008A23A4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sz w:val="24"/>
        </w:rPr>
        <w:t>Sutkinja</w:t>
      </w:r>
    </w:p>
    <w:p w:rsidRDefault="008A23A4" w:rsidP="008A23A4" w:rsidR="008A23A4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A56AE7" w:rsidP="001F28B4" w:rsidR="00A56AE7">
      <w:pPr>
        <w:jc w:val="right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A23A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5B3ADD">
      <w:rPr>
        <w:sz w:val="24"/>
        <w:szCs w:val="24"/>
        <w:lang w:val="hr-HR"/>
      </w:rPr>
      <w:t>308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5B3ADD">
      <w:rPr>
        <w:sz w:val="24"/>
        <w:szCs w:val="24"/>
        <w:lang w:val="hr-HR"/>
      </w:rPr>
      <w:t>308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06E"/>
    <w:rsid w:val="001F08BA"/>
    <w:rsid w:val="001F28B4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8F3"/>
    <w:rsid w:val="00510A34"/>
    <w:rsid w:val="0053132F"/>
    <w:rsid w:val="0054126E"/>
    <w:rsid w:val="0059486F"/>
    <w:rsid w:val="005A78A8"/>
    <w:rsid w:val="005B3ADD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23A4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2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3A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3A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3A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3A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2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3A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3A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3A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3A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39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NOVI TERMINAL d.o.o. za poljoprivredu i turizam</izvorni_sadrzaj>
    <derivirana_varijabla naziv="DomainObject.Predmet.ProtustrankaFormated_1">  AGRO NOVI TERMINAL d.o.o. za poljoprivredu i turizam</derivirana_varijabla>
  </DomainObject.Predmet.ProtustrankaFormated>
  <DomainObject.Predmet.ProtustrankaFormatedOIB>
    <izvorni_sadrzaj>  AGRO NOVI TERMINAL d.o.o. za poljoprivredu i turizam, OIB 72206404707</izvorni_sadrzaj>
    <derivirana_varijabla naziv="DomainObject.Predmet.ProtustrankaFormatedOIB_1">  AGRO NOVI TERMINAL d.o.o. za poljoprivredu i turizam, OIB 72206404707</derivirana_varijabla>
  </DomainObject.Predmet.ProtustrankaFormatedOIB>
  <DomainObject.Predmet.ProtustrankaFormatedWithAdress>
    <izvorni_sadrzaj> AGRO NOVI TERMINAL d.o.o. za poljoprivredu i turizam, Grgura Budislavića 1B, 23000 Zadar</izvorni_sadrzaj>
    <derivirana_varijabla naziv="DomainObject.Predmet.ProtustrankaFormatedWithAdress_1"> AGRO NOVI TERMINAL d.o.o. za poljoprivredu i turizam, Grgura Budislavića 1B, 23000 Zadar</derivirana_varijabla>
  </DomainObject.Predmet.ProtustrankaFormatedWithAdress>
  <DomainObject.Predmet.ProtustrankaFormatedWithAdressOIB>
    <izvorni_sadrzaj> AGRO NOVI TERMINAL d.o.o. za poljoprivredu i turizam, OIB 72206404707, Grgura Budislavića 1B, 23000 Zadar</izvorni_sadrzaj>
    <derivirana_varijabla naziv="DomainObject.Predmet.ProtustrankaFormatedWithAdressOIB_1"> AGRO NOVI TERMINAL d.o.o. za poljoprivredu i turizam, OIB 72206404707, Grgura Budislavića 1B, 23000 Zadar</derivirana_varijabla>
  </DomainObject.Predmet.ProtustrankaFormatedWithAdressOIB>
  <DomainObject.Predmet.ProtustrankaWithAdress>
    <izvorni_sadrzaj>AGRO NOVI TERMINAL d.o.o. za poljoprivredu i turizam Grgura Budislavića 1B, 23000 Zadar</izvorni_sadrzaj>
    <derivirana_varijabla naziv="DomainObject.Predmet.ProtustrankaWithAdress_1">AGRO NOVI TERMINAL d.o.o. za poljoprivredu i turizam Grgura Budislavića 1B, 23000 Zadar</derivirana_varijabla>
  </DomainObject.Predmet.ProtustrankaWithAdress>
  <DomainObject.Predmet.ProtustrankaWithAdressOIB>
    <izvorni_sadrzaj>AGRO NOVI TERMINAL d.o.o. za poljoprivredu i turizam, OIB 72206404707, Grgura Budislavića 1B, 23000 Zadar</izvorni_sadrzaj>
    <derivirana_varijabla naziv="DomainObject.Predmet.ProtustrankaWithAdressOIB_1">AGRO NOVI TERMINAL d.o.o. za poljoprivredu i turizam, OIB 72206404707, Grgura Budislavića 1B, 23000 Zadar</derivirana_varijabla>
  </DomainObject.Predmet.ProtustrankaWithAdressOIB>
  <DomainObject.Predmet.ProtustrankaNazivFormated>
    <izvorni_sadrzaj>AGRO NOVI TERMINAL d.o.o. za poljoprivredu i turizam</izvorni_sadrzaj>
    <derivirana_varijabla naziv="DomainObject.Predmet.ProtustrankaNazivFormated_1">AGRO NOVI TERMINAL d.o.o. za poljoprivredu i turizam</derivirana_varijabla>
  </DomainObject.Predmet.ProtustrankaNazivFormated>
  <DomainObject.Predmet.ProtustrankaNazivFormatedOIB>
    <izvorni_sadrzaj>AGRO NOVI TERMINAL d.o.o. za poljoprivredu i turizam, OIB 72206404707</izvorni_sadrzaj>
    <derivirana_varijabla naziv="DomainObject.Predmet.ProtustrankaNazivFormatedOIB_1">AGRO NOVI TERMINAL d.o.o. za poljoprivredu i turizam, OIB 72206404707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NOVI TERMINAL d.o.o. za poljoprivredu i turizam</item>
    </izvorni_sadrzaj>
    <derivirana_varijabla naziv="DomainObject.Predmet.ProtuStrankaListFormated_1">
      <item>AGRO NOVI TERMINAL d.o.o. za poljoprivredu i turizam</item>
    </derivirana_varijabla>
  </DomainObject.Predmet.ProtuStrankaListFormated>
  <DomainObject.Predmet.ProtuStrankaListFormatedOIB>
    <izvorni_sadrzaj>
      <item>AGRO NOVI TERMINAL d.o.o. za poljoprivredu i turizam, OIB 72206404707</item>
    </izvorni_sadrzaj>
    <derivirana_varijabla naziv="DomainObject.Predmet.ProtuStrankaListFormatedOIB_1">
      <item>AGRO NOVI TERMINAL d.o.o. za poljoprivredu i turizam, OIB 72206404707</item>
    </derivirana_varijabla>
  </DomainObject.Predmet.ProtuStrankaListFormatedOIB>
  <DomainObject.Predmet.ProtuStrankaListFormatedWithAdress>
    <izvorni_sadrzaj>
      <item>AGRO NOVI TERMINAL d.o.o. za poljoprivredu i turizam, Grgura Budislavića 1B, 23000 Zadar</item>
    </izvorni_sadrzaj>
    <derivirana_varijabla naziv="DomainObject.Predmet.ProtuStrankaListFormatedWithAdress_1">
      <item>AGRO NOVI TERMINAL d.o.o. za poljoprivredu i turizam, Grgura Budislavića 1B, 23000 Zadar</item>
    </derivirana_varijabla>
  </DomainObject.Predmet.ProtuStrankaListFormatedWithAdress>
  <DomainObject.Predmet.ProtuStrankaListFormatedWithAdressOIB>
    <izvorni_sadrzaj>
      <item>AGRO NOVI TERMINAL d.o.o. za poljoprivredu i turizam, OIB 72206404707, Grgura Budislavića 1B, 23000 Zadar</item>
    </izvorni_sadrzaj>
    <derivirana_varijabla naziv="DomainObject.Predmet.ProtuStrankaListFormatedWithAdressOIB_1">
      <item>AGRO NOVI TERMINAL d.o.o. za poljoprivredu i turizam, OIB 72206404707, Grgura Budislavića 1B, 23000 Zadar</item>
    </derivirana_varijabla>
  </DomainObject.Predmet.ProtuStrankaListFormatedWithAdressOIB>
  <DomainObject.Predmet.ProtuStrankaListNazivFormated>
    <izvorni_sadrzaj>
      <item>AGRO NOVI TERMINAL d.o.o. za poljoprivredu i turizam</item>
    </izvorni_sadrzaj>
    <derivirana_varijabla naziv="DomainObject.Predmet.ProtuStrankaListNazivFormated_1">
      <item>AGRO NOVI TERMINAL d.o.o. za poljoprivredu i turizam</item>
    </derivirana_varijabla>
  </DomainObject.Predmet.ProtuStrankaListNazivFormated>
  <DomainObject.Predmet.ProtuStrankaListNazivFormatedOIB>
    <izvorni_sadrzaj>
      <item>AGRO NOVI TERMINAL d.o.o. za poljoprivredu i turizam, OIB 72206404707</item>
    </izvorni_sadrzaj>
    <derivirana_varijabla naziv="DomainObject.Predmet.ProtuStrankaListNazivFormatedOIB_1">
      <item>AGRO NOVI TERMINAL d.o.o. za poljoprivredu i turizam, OIB 72206404707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NOVI TERMINAL d.o.o. za poljoprivredu i turizam</izvorni_sadrzaj>
    <derivirana_varijabla naziv="DomainObject.Predmet.ProtustrankaIDrugi_1">AGRO NOVI TERMINAL d.o.o. za poljoprivredu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AGRO NOVI TERMINAL d.o.o. za poljoprivredu i turizam, OIB 72206404707, Grgura Budislavića 1B, 23000 Zadar</izvorni_sadrzaj>
    <derivirana_varijabla naziv="DomainObject.Predmet.ProtustrankaIDrugiAdressOIB_1">AGRO NOVI TERMINAL d.o.o. za poljoprivredu i turizam, OIB 72206404707,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NOVI TERMINAL d.o.o. za poljoprivredu i turizam</item>
    </izvorni_sadrzaj>
    <derivirana_varijabla naziv="DomainObject.Predmet.SudioniciListNaziv_1">
      <item>FINA</item>
      <item>AGRO NOVI TERMINAL d.o.o. za poljoprivredu i turizam</item>
    </derivirana_varijabla>
  </DomainObject.Predmet.SudioniciListNaziv>
  <DomainObject.Predmet.SudioniciListAdressOIB>
    <izvorni_sadrzaj>
      <item>FINA, OIB 85821130368, Ivana Danila 4,23000 Zadar</item>
      <item>AGRO NOVI TERMINAL d.o.o. za poljoprivredu i turizam, OIB 72206404707, Grgura Budislavića 1B,23000 Zadar</item>
    </izvorni_sadrzaj>
    <derivirana_varijabla naziv="DomainObject.Predmet.SudioniciListAdressOIB_1">
      <item>FINA, OIB 85821130368, Ivana Danila 4,23000 Zadar</item>
      <item>AGRO NOVI TERMINAL d.o.o. za poljoprivredu i turizam, OIB 72206404707, Grgura Budislavića 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72206404707</item>
    </izvorni_sadrzaj>
    <derivirana_varijabla naziv="DomainObject.Predmet.SudioniciListNazivOIB_1">
      <item>, OIB 85821130368</item>
      <item>, OIB 72206404707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A8F81-9574-4688-A740-DFAA81CFF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486</properties:Words>
  <properties:Characters>2505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2018-09-11T08:55:00Z</dcterms:created>
  <dc:creator>Ante Kačić</dc:creator>
  <cp:lastModifiedBy>Merlina Klišmanić</cp:lastModifiedBy>
  <cp:lastPrinted>2018-09-13T13:08:00Z</cp:lastPrinted>
  <dcterms:modified xmlns:xsi="http://www.w3.org/2001/XMLSchema-instance" xsi:type="dcterms:W3CDTF">2018-09-14T07:09:00Z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(St-308-18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