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2487" w14:paraId="6e32487" w:rsidRDefault="005C50A4" w:rsidP="00FC1537" w:rsidR="005C50A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3C7640">
        <w:t>142</w:t>
      </w:r>
      <w:r>
        <w:t>/16-</w:t>
      </w:r>
      <w:r w:rsidR="00A6123B">
        <w:t>6</w:t>
      </w:r>
    </w:p>
    <w:p w:rsidRDefault="005C50A4" w:rsidP="00E87D86" w:rsidR="005C50A4" w:rsidRPr="00FC1537">
      <w:pPr>
        <w:jc w:val="both"/>
      </w:pPr>
    </w:p>
    <w:p w:rsidRDefault="005C50A4" w:rsidP="00E87D86" w:rsidR="005C50A4" w:rsidRPr="00FC1537">
      <w:pPr>
        <w:jc w:val="both"/>
      </w:pPr>
    </w:p>
    <w:p w:rsidRDefault="005C50A4" w:rsidP="00E87D86" w:rsidR="005C50A4" w:rsidRPr="00FC1537">
      <w:pPr>
        <w:jc w:val="both"/>
      </w:pPr>
    </w:p>
    <w:p w:rsidRDefault="005C50A4" w:rsidP="00E87D86" w:rsidR="005C50A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5C50A4" w:rsidP="00E87D86" w:rsidR="005C50A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5C50A4" w:rsidP="00FC1537" w:rsidR="005C50A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C50A4" w:rsidP="00E87D86" w:rsidR="005C50A4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C50A4" w:rsidP="00E87D86" w:rsidR="005C50A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C50A4" w:rsidP="00FC1537" w:rsidR="005C50A4" w:rsidRPr="00FC1537">
      <w:pPr>
        <w:jc w:val="center"/>
      </w:pPr>
      <w:r>
        <w:t>R E P U B L I K A   H R V A T S K A</w:t>
      </w:r>
    </w:p>
    <w:p w:rsidRDefault="005C50A4" w:rsidP="00E87D86" w:rsidR="005C50A4"/>
    <w:p w:rsidRDefault="005C50A4" w:rsidP="001F7D4E" w:rsidR="005C50A4">
      <w:pPr>
        <w:jc w:val="center"/>
      </w:pPr>
      <w:r>
        <w:t>O G L A S</w:t>
      </w:r>
    </w:p>
    <w:p w:rsidRDefault="005C50A4" w:rsidP="001F7D4E" w:rsidR="005C50A4">
      <w:pPr>
        <w:jc w:val="center"/>
      </w:pPr>
    </w:p>
    <w:p w:rsidRDefault="005C50A4" w:rsidP="001F7D4E" w:rsidR="005C50A4" w:rsidRPr="00FC1537">
      <w:pPr>
        <w:jc w:val="center"/>
      </w:pPr>
    </w:p>
    <w:p w:rsidRDefault="005C50A4" w:rsidP="00E87D86" w:rsidR="005C50A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</w:t>
      </w:r>
      <w:r w:rsidR="003C7640">
        <w:t>ŠAFR TURIZAM d.o.o., Zadar, Šibenska 4, Zadar, OIB: 50928953031</w:t>
      </w:r>
      <w:r>
        <w:t xml:space="preserve">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 w:rsidR="006A074D">
        <w:t>28</w:t>
      </w:r>
      <w:r>
        <w:t>. siječnja 2016</w:t>
      </w:r>
      <w:r w:rsidRPr="00FC1537">
        <w:t xml:space="preserve">., dana </w:t>
      </w:r>
      <w:r w:rsidR="006A074D">
        <w:t>12</w:t>
      </w:r>
      <w:r>
        <w:t xml:space="preserve">. veljače 2016., objavio je </w:t>
      </w:r>
    </w:p>
    <w:p w:rsidRDefault="005C50A4" w:rsidP="00E87D86" w:rsidR="005C50A4">
      <w:pPr>
        <w:ind w:firstLine="720"/>
        <w:jc w:val="both"/>
      </w:pPr>
    </w:p>
    <w:p w:rsidRDefault="005C50A4" w:rsidP="00E87D86" w:rsidR="005C50A4">
      <w:pPr>
        <w:ind w:firstLine="720"/>
        <w:jc w:val="both"/>
      </w:pPr>
    </w:p>
    <w:p w:rsidRDefault="005C50A4" w:rsidP="00083422" w:rsidR="005C50A4" w:rsidRPr="00FC1537">
      <w:pPr>
        <w:jc w:val="center"/>
      </w:pPr>
      <w:r>
        <w:t>o g l a s</w:t>
      </w:r>
    </w:p>
    <w:p w:rsidRDefault="005C50A4" w:rsidP="005C42A8" w:rsidR="005C50A4">
      <w:pPr>
        <w:ind w:firstLine="315"/>
        <w:jc w:val="both"/>
      </w:pPr>
    </w:p>
    <w:p w:rsidRDefault="005C50A4" w:rsidP="005C42A8" w:rsidR="005C50A4">
      <w:pPr>
        <w:ind w:firstLine="315"/>
        <w:jc w:val="both"/>
      </w:pPr>
    </w:p>
    <w:p w:rsidRDefault="005C50A4" w:rsidP="00DE074C" w:rsidR="005C50A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3C7640">
        <w:t>ŠAFR TURIZAM d.o.o., Zadar, Šibenska 4, Zadar, OIB: 50928953031</w:t>
      </w:r>
      <w:r>
        <w:t xml:space="preserve">, </w:t>
      </w:r>
      <w:r w:rsidRPr="00FC1537">
        <w:t xml:space="preserve">iznosi </w:t>
      </w:r>
      <w:r w:rsidR="005405FC">
        <w:rPr>
          <w:b/>
        </w:rPr>
        <w:t>3.292,66</w:t>
      </w:r>
      <w:r>
        <w:rPr>
          <w:b/>
        </w:rPr>
        <w:t xml:space="preserve"> </w:t>
      </w:r>
      <w:r>
        <w:t>kun</w:t>
      </w:r>
      <w:r w:rsidR="005405FC">
        <w:t>a</w:t>
      </w:r>
      <w:r>
        <w:t>.</w:t>
      </w:r>
    </w:p>
    <w:p w:rsidRDefault="005C50A4" w:rsidP="00E87D86" w:rsidR="005C50A4" w:rsidRPr="00807351">
      <w:pPr>
        <w:jc w:val="both"/>
      </w:pPr>
    </w:p>
    <w:p w:rsidRDefault="005C50A4" w:rsidP="00CD5142" w:rsidR="005C50A4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</w:t>
      </w:r>
      <w:r w:rsidR="005405FC">
        <w:t>Michal Šafr iz Češke, Olomouc, Prichystalova 33</w:t>
      </w:r>
      <w:r>
        <w:t xml:space="preserve">, OIB: </w:t>
      </w:r>
      <w:r w:rsidR="005405FC">
        <w:t>26007582373</w:t>
      </w:r>
      <w:r>
        <w:t xml:space="preserve">, </w:t>
      </w:r>
      <w:r w:rsidRPr="00FC1537">
        <w:t>dužnika</w:t>
      </w:r>
      <w:r>
        <w:t xml:space="preserve"> </w:t>
      </w:r>
      <w:r w:rsidR="005405FC">
        <w:t>ŠAFR TURIZAM d.o.o., Zadar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5C50A4" w:rsidP="00CD5142" w:rsidR="005C50A4">
      <w:pPr>
        <w:jc w:val="both"/>
      </w:pPr>
    </w:p>
    <w:p w:rsidRDefault="005C50A4" w:rsidP="0049025B" w:rsidR="005C50A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5C50A4" w:rsidP="00CD5142" w:rsidR="005C50A4">
      <w:pPr>
        <w:jc w:val="both"/>
      </w:pPr>
    </w:p>
    <w:p w:rsidRDefault="005C50A4" w:rsidP="00CD5142" w:rsidR="005C50A4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3C7640">
        <w:t>ŠAFR TURIZAM d.o.o., Zadar, Šibenska 4, Zadar, OIB: 50928953031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5405FC">
        <w:t>ŠAFR TURIZAM d.o.o., Zadar</w:t>
      </w:r>
      <w:r>
        <w:t xml:space="preserve">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</w:t>
      </w:r>
      <w:r w:rsidR="005405FC">
        <w:t>142</w:t>
      </w:r>
      <w:r>
        <w:t>-2016.</w:t>
      </w:r>
    </w:p>
    <w:p w:rsidRDefault="005C50A4" w:rsidP="00CD5142" w:rsidR="005C50A4">
      <w:pPr>
        <w:jc w:val="both"/>
      </w:pPr>
    </w:p>
    <w:p w:rsidRDefault="005C50A4" w:rsidP="005C42A8" w:rsidR="005C50A4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5C50A4" w:rsidP="00E523B5" w:rsidR="005C50A4">
      <w:pPr>
        <w:ind w:firstLine="315"/>
        <w:jc w:val="both"/>
      </w:pPr>
    </w:p>
    <w:p w:rsidRDefault="005C50A4" w:rsidP="00E87D86" w:rsidR="005C50A4" w:rsidRPr="00FC1537">
      <w:pPr>
        <w:jc w:val="center"/>
      </w:pPr>
      <w:r w:rsidRPr="00FC1537">
        <w:t xml:space="preserve">U Zadru, </w:t>
      </w:r>
      <w:r w:rsidR="006A074D">
        <w:t>12</w:t>
      </w:r>
      <w:r>
        <w:t>. veljače 2016</w:t>
      </w:r>
      <w:r w:rsidRPr="00FC1537">
        <w:t xml:space="preserve">. </w:t>
      </w:r>
    </w:p>
    <w:p w:rsidRDefault="005C50A4" w:rsidP="00E87D86" w:rsidR="005C50A4" w:rsidRPr="00FC1537">
      <w:pPr>
        <w:jc w:val="center"/>
      </w:pPr>
    </w:p>
    <w:p w:rsidRDefault="005C50A4" w:rsidP="00E87D86" w:rsidR="005C50A4" w:rsidRPr="00FC1537">
      <w:pPr>
        <w:jc w:val="right"/>
      </w:pPr>
    </w:p>
    <w:p w:rsidRDefault="005C50A4" w:rsidP="001945B8" w:rsidR="005C50A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5C50A4" w:rsidP="001945B8" w:rsidR="005C50A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5C50A4" w:rsidP="00B84EF6" w:rsidR="005C50A4" w:rsidRPr="00FC1537">
      <w:pPr>
        <w:jc w:val="right"/>
      </w:pPr>
    </w:p>
    <w:p w:rsidRDefault="005C50A4" w:rsidP="00B84EF6" w:rsidR="005C50A4" w:rsidRPr="00FC1537">
      <w:pPr>
        <w:jc w:val="right"/>
      </w:pPr>
    </w:p>
    <w:p w:rsidRDefault="005C50A4" w:rsidP="00B84EF6" w:rsidR="005C50A4" w:rsidRPr="00FC1537"/>
    <w:p w:rsidRDefault="005C50A4" w:rsidP="00E87D86" w:rsidR="005C50A4" w:rsidRPr="00FC1537">
      <w:pPr>
        <w:jc w:val="both"/>
      </w:pPr>
    </w:p>
    <w:p w:rsidRDefault="005C50A4" w:rsidP="00FC1537" w:rsidR="005C50A4" w:rsidRPr="0049025B">
      <w:pPr>
        <w:ind w:firstLine="708" w:left="12"/>
        <w:jc w:val="both"/>
      </w:pPr>
      <w:r w:rsidRPr="0049025B">
        <w:t>DNA:</w:t>
      </w:r>
    </w:p>
    <w:p w:rsidRDefault="005C50A4" w:rsidP="00E87D86" w:rsidR="005C50A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5C50A4" w:rsidP="0024731F" w:rsidR="005C50A4">
      <w:pPr>
        <w:numPr>
          <w:ilvl w:val="0"/>
          <w:numId w:val="2"/>
        </w:numPr>
        <w:jc w:val="both"/>
      </w:pPr>
      <w:r>
        <w:t>računovodstvo suda</w:t>
      </w:r>
    </w:p>
    <w:p w:rsidRDefault="005C50A4" w:rsidP="0024731F" w:rsidR="005C50A4">
      <w:pPr>
        <w:numPr>
          <w:ilvl w:val="0"/>
          <w:numId w:val="2"/>
        </w:numPr>
        <w:jc w:val="both"/>
      </w:pPr>
      <w:r>
        <w:t>u spis</w:t>
      </w:r>
    </w:p>
    <w:p w:rsidRDefault="005C50A4" w:rsidP="00E87D86" w:rsidR="005C50A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5C50A4" w:rsidP="00E87D86" w:rsidR="005C50A4" w:rsidRPr="00083422">
      <w:pPr>
        <w:ind w:firstLine="720"/>
        <w:jc w:val="both"/>
        <w:rPr>
          <w:b/>
        </w:rPr>
      </w:pPr>
    </w:p>
    <w:p w:rsidRDefault="005C50A4" w:rsidP="00E87D86" w:rsidR="005C50A4" w:rsidRPr="00FC1537">
      <w:pPr>
        <w:ind w:firstLine="720"/>
        <w:jc w:val="both"/>
      </w:pPr>
    </w:p>
    <w:p w:rsidRDefault="005C50A4" w:rsidP="00E87D86" w:rsidR="005C50A4" w:rsidRPr="00FC1537"/>
    <w:p w:rsidRDefault="005C50A4" w:rsidP="00E87D86" w:rsidR="005C50A4" w:rsidRPr="00FC1537"/>
    <w:p w:rsidRDefault="005C50A4" w:rsidR="005C50A4" w:rsidRPr="00FC1537"/>
    <w:sectPr w:rsidSect="00381900" w:rsidR="005C50A4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0A4" w:rsidP="00381900" w:rsidR="005C50A4">
      <w:r>
        <w:separator/>
      </w:r>
    </w:p>
  </w:endnote>
  <w:endnote w:id="0" w:type="continuationSeparator">
    <w:p w:rsidRDefault="005C50A4" w:rsidP="00381900" w:rsidR="005C5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0A4" w:rsidR="005C50A4">
    <w:pPr>
      <w:pStyle w:val="Podnoje"/>
      <w:rPr>
        <w:lang w:val="hr-HR"/>
      </w:rPr>
    </w:pPr>
  </w:p>
  <w:p w:rsidRDefault="005C50A4" w:rsidR="005C50A4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0A4" w:rsidP="00381900" w:rsidR="005C50A4">
      <w:r>
        <w:separator/>
      </w:r>
    </w:p>
  </w:footnote>
  <w:footnote w:id="0" w:type="continuationSeparator">
    <w:p w:rsidRDefault="005C50A4" w:rsidP="00381900" w:rsidR="005C5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02C1" w:rsidP="00FC1537" w:rsidR="005C50A4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11AC1">
      <w:rPr>
        <w:noProof/>
      </w:rPr>
      <w:t>2</w:t>
    </w:r>
    <w:r>
      <w:rPr>
        <w:noProof/>
      </w:rPr>
      <w:fldChar w:fldCharType="end"/>
    </w:r>
    <w:r w:rsidR="005C50A4">
      <w:tab/>
    </w:r>
    <w:r w:rsidR="005C50A4">
      <w:tab/>
      <w:t xml:space="preserve">Poslovni broj: </w:t>
    </w:r>
    <w:r w:rsidR="005C50A4" w:rsidRPr="00FC1537">
      <w:t>1 St</w:t>
    </w:r>
    <w:r w:rsidR="005C50A4">
      <w:t>-</w:t>
    </w:r>
    <w:r w:rsidR="003C7640">
      <w:t>142</w:t>
    </w:r>
    <w:r w:rsidR="00A6123B">
      <w:t>/16-6</w:t>
    </w:r>
  </w:p>
  <w:p w:rsidRDefault="005C50A4" w:rsidR="005C50A4">
    <w:pPr>
      <w:pStyle w:val="Zaglavlje"/>
      <w:jc w:val="center"/>
    </w:pPr>
  </w:p>
  <w:p w:rsidRDefault="005C50A4" w:rsidP="00FC1537" w:rsidR="005C50A4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43B0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C76D0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30DC9"/>
    <w:rsid w:val="0033241E"/>
    <w:rsid w:val="003578CF"/>
    <w:rsid w:val="00381900"/>
    <w:rsid w:val="00384736"/>
    <w:rsid w:val="003927C8"/>
    <w:rsid w:val="003946C2"/>
    <w:rsid w:val="00395FBC"/>
    <w:rsid w:val="003C7640"/>
    <w:rsid w:val="003E4669"/>
    <w:rsid w:val="003F1F9C"/>
    <w:rsid w:val="0040118A"/>
    <w:rsid w:val="004212FB"/>
    <w:rsid w:val="00445AD6"/>
    <w:rsid w:val="0045737B"/>
    <w:rsid w:val="00461269"/>
    <w:rsid w:val="00477976"/>
    <w:rsid w:val="0048351D"/>
    <w:rsid w:val="0049025B"/>
    <w:rsid w:val="0049166D"/>
    <w:rsid w:val="004928EC"/>
    <w:rsid w:val="004A4292"/>
    <w:rsid w:val="004B358C"/>
    <w:rsid w:val="004D10E2"/>
    <w:rsid w:val="004D697C"/>
    <w:rsid w:val="004E287C"/>
    <w:rsid w:val="004F1927"/>
    <w:rsid w:val="00515D7F"/>
    <w:rsid w:val="005405FC"/>
    <w:rsid w:val="005455BB"/>
    <w:rsid w:val="00565798"/>
    <w:rsid w:val="00567BFA"/>
    <w:rsid w:val="00577921"/>
    <w:rsid w:val="00587490"/>
    <w:rsid w:val="0059550B"/>
    <w:rsid w:val="005961AE"/>
    <w:rsid w:val="005B1954"/>
    <w:rsid w:val="005C42A8"/>
    <w:rsid w:val="005C50A4"/>
    <w:rsid w:val="005F2D85"/>
    <w:rsid w:val="00631196"/>
    <w:rsid w:val="00655D68"/>
    <w:rsid w:val="0065727A"/>
    <w:rsid w:val="00663483"/>
    <w:rsid w:val="006764D2"/>
    <w:rsid w:val="00697013"/>
    <w:rsid w:val="006A074D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2310"/>
    <w:rsid w:val="007A5785"/>
    <w:rsid w:val="007B79A2"/>
    <w:rsid w:val="007D3164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4776B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123B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2559D"/>
    <w:rsid w:val="00B47478"/>
    <w:rsid w:val="00B5705C"/>
    <w:rsid w:val="00B768AC"/>
    <w:rsid w:val="00B82590"/>
    <w:rsid w:val="00B84EF6"/>
    <w:rsid w:val="00BD7879"/>
    <w:rsid w:val="00BF3C0B"/>
    <w:rsid w:val="00C16653"/>
    <w:rsid w:val="00C24CDB"/>
    <w:rsid w:val="00C4055E"/>
    <w:rsid w:val="00C70B03"/>
    <w:rsid w:val="00C810F5"/>
    <w:rsid w:val="00C95A52"/>
    <w:rsid w:val="00C96EEB"/>
    <w:rsid w:val="00CC6FF6"/>
    <w:rsid w:val="00CD15D3"/>
    <w:rsid w:val="00CD5142"/>
    <w:rsid w:val="00CF6672"/>
    <w:rsid w:val="00D002C1"/>
    <w:rsid w:val="00D11AC1"/>
    <w:rsid w:val="00D22ABD"/>
    <w:rsid w:val="00D300E7"/>
    <w:rsid w:val="00D63BEA"/>
    <w:rsid w:val="00D67351"/>
    <w:rsid w:val="00D71AC2"/>
    <w:rsid w:val="00D75997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E074C"/>
    <w:rsid w:val="00DE0A02"/>
    <w:rsid w:val="00DE7A4B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B602F"/>
    <w:rsid w:val="00EF23CF"/>
    <w:rsid w:val="00EF6429"/>
    <w:rsid w:val="00F01584"/>
    <w:rsid w:val="00F21612"/>
    <w:rsid w:val="00F32BF4"/>
    <w:rsid w:val="00F46E88"/>
    <w:rsid w:val="00F538CC"/>
    <w:rsid w:val="00F749E3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1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A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A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A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A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1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A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A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A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A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723446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2344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St-142/2016</izvorni_sadrzaj>
    <derivirana_varijabla naziv="DomainObject.Predmet.OznakaBroj_1">St-142/2016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ŠAFR TURIZAM d.o.o. za usluge, turistička agencija</izvorni_sadrzaj>
    <derivirana_varijabla naziv="DomainObject.Predmet.ProtustrankaFormated_1">  ŠAFR TURIZAM d.o.o. za usluge, turistička agencija</derivirana_varijabla>
  </DomainObject.Predmet.ProtustrankaFormated>
  <DomainObject.Predmet.ProtustrankaFormatedOIB>
    <izvorni_sadrzaj>  ŠAFR TURIZAM d.o.o. za usluge, turistička agencija, OIB 50928953031</izvorni_sadrzaj>
    <derivirana_varijabla naziv="DomainObject.Predmet.ProtustrankaFormatedOIB_1">  ŠAFR TURIZAM d.o.o. za usluge, turistička agencija, OIB 50928953031</derivirana_varijabla>
  </DomainObject.Predmet.ProtustrankaFormatedOIB>
  <DomainObject.Predmet.ProtustrankaFormatedWithAdress>
    <izvorni_sadrzaj> ŠAFR TURIZAM d.o.o. za usluge, turistička agencija, Šibenska 4, 23000 Zadar</izvorni_sadrzaj>
    <derivirana_varijabla naziv="DomainObject.Predmet.ProtustrankaFormatedWithAdress_1"> ŠAFR TURIZAM d.o.o. za usluge, turistička agencija, Šibenska 4, 23000 Zadar</derivirana_varijabla>
  </DomainObject.Predmet.ProtustrankaFormatedWithAdress>
  <DomainObject.Predmet.ProtustrankaFormatedWithAdressOIB>
    <izvorni_sadrzaj> ŠAFR TURIZAM d.o.o. za usluge, turistička agencija, OIB 50928953031, Šibenska 4, 23000 Zadar</izvorni_sadrzaj>
    <derivirana_varijabla naziv="DomainObject.Predmet.ProtustrankaFormatedWithAdressOIB_1"> ŠAFR TURIZAM d.o.o. za usluge, turistička agencija, OIB 50928953031, Šibenska 4, 23000 Zadar</derivirana_varijabla>
  </DomainObject.Predmet.ProtustrankaFormatedWithAdressOIB>
  <DomainObject.Predmet.ProtustrankaWithAdress>
    <izvorni_sadrzaj>ŠAFR TURIZAM d.o.o. za usluge, turistička agencija Šibenska 4, 23000 Zadar</izvorni_sadrzaj>
    <derivirana_varijabla naziv="DomainObject.Predmet.ProtustrankaWithAdress_1">ŠAFR TURIZAM d.o.o. za usluge, turistička agencija Šibenska 4, 23000 Zadar</derivirana_varijabla>
  </DomainObject.Predmet.ProtustrankaWithAdress>
  <DomainObject.Predmet.ProtustrankaWithAdressOIB>
    <izvorni_sadrzaj>ŠAFR TURIZAM d.o.o. za usluge, turistička agencija, OIB 50928953031, Šibenska 4, 23000 Zadar</izvorni_sadrzaj>
    <derivirana_varijabla naziv="DomainObject.Predmet.ProtustrankaWithAdressOIB_1">ŠAFR TURIZAM d.o.o. za usluge, turistička agencija, OIB 50928953031, Šibenska 4, 23000 Zadar</derivirana_varijabla>
  </DomainObject.Predmet.ProtustrankaWithAdressOIB>
  <DomainObject.Predmet.ProtustrankaNazivFormated>
    <izvorni_sadrzaj>ŠAFR TURIZAM d.o.o. za usluge, turistička agencija</izvorni_sadrzaj>
    <derivirana_varijabla naziv="DomainObject.Predmet.ProtustrankaNazivFormated_1">ŠAFR TURIZAM d.o.o. za usluge, turistička agencija</derivirana_varijabla>
  </DomainObject.Predmet.ProtustrankaNazivFormated>
  <DomainObject.Predmet.ProtustrankaNazivFormatedOIB>
    <izvorni_sadrzaj>ŠAFR TURIZAM d.o.o. za usluge, turistička agencija, OIB 50928953031</izvorni_sadrzaj>
    <derivirana_varijabla naziv="DomainObject.Predmet.ProtustrankaNazivFormatedOIB_1">ŠAFR TURIZAM d.o.o. za usluge, turistička agencija, OIB 50928953031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3292.66</izvorni_sadrzaj>
    <derivirana_varijabla naziv="DomainObject.Predmet.TrenutnaVrijednost_1">3292.66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ŠAFR TURIZAM d.o.o. za usluge, turistička agencija</item>
    </izvorni_sadrzaj>
    <derivirana_varijabla naziv="DomainObject.Predmet.ProtuStrankaListFormated_1">
      <item>ŠAFR TURIZAM d.o.o. za usluge, turistička agencija</item>
    </derivirana_varijabla>
  </DomainObject.Predmet.ProtuStrankaListFormated>
  <DomainObject.Predmet.ProtuStrankaListFormatedOIB>
    <izvorni_sadrzaj>
      <item>ŠAFR TURIZAM d.o.o. za usluge, turistička agencija, OIB 50928953031</item>
    </izvorni_sadrzaj>
    <derivirana_varijabla naziv="DomainObject.Predmet.ProtuStrankaListFormatedOIB_1">
      <item>ŠAFR TURIZAM d.o.o. za usluge, turistička agencija, OIB 50928953031</item>
    </derivirana_varijabla>
  </DomainObject.Predmet.ProtuStrankaListFormatedOIB>
  <DomainObject.Predmet.ProtuStrankaListFormatedWithAdress>
    <izvorni_sadrzaj>
      <item>ŠAFR TURIZAM d.o.o. za usluge, turistička agencija, Šibenska 4, 23000 Zadar</item>
    </izvorni_sadrzaj>
    <derivirana_varijabla naziv="DomainObject.Predmet.ProtuStrankaListFormatedWithAdress_1">
      <item>ŠAFR TURIZAM d.o.o. za usluge, turistička agencija, Šibenska 4, 23000 Zadar</item>
    </derivirana_varijabla>
  </DomainObject.Predmet.ProtuStrankaListFormatedWithAdress>
  <DomainObject.Predmet.ProtuStrankaListFormatedWithAdressOIB>
    <izvorni_sadrzaj>
      <item>ŠAFR TURIZAM d.o.o. za usluge, turistička agencija, OIB 50928953031, Šibenska 4, 23000 Zadar</item>
    </izvorni_sadrzaj>
    <derivirana_varijabla naziv="DomainObject.Predmet.ProtuStrankaListFormatedWithAdressOIB_1">
      <item>ŠAFR TURIZAM d.o.o. za usluge, turistička agencija, OIB 50928953031, Šibenska 4, 23000 Zadar</item>
    </derivirana_varijabla>
  </DomainObject.Predmet.ProtuStrankaListFormatedWithAdressOIB>
  <DomainObject.Predmet.ProtuStrankaListNazivFormated>
    <izvorni_sadrzaj>
      <item>ŠAFR TURIZAM d.o.o. za usluge, turistička agencija</item>
    </izvorni_sadrzaj>
    <derivirana_varijabla naziv="DomainObject.Predmet.ProtuStrankaListNazivFormated_1">
      <item>ŠAFR TURIZAM d.o.o. za usluge, turistička agencija</item>
    </derivirana_varijabla>
  </DomainObject.Predmet.ProtuStrankaListNazivFormated>
  <DomainObject.Predmet.ProtuStrankaListNazivFormatedOIB>
    <izvorni_sadrzaj>
      <item>ŠAFR TURIZAM d.o.o. za usluge, turistička agencija, OIB 50928953031</item>
    </izvorni_sadrzaj>
    <derivirana_varijabla naziv="DomainObject.Predmet.ProtuStrankaListNazivFormatedOIB_1">
      <item>ŠAFR TURIZAM d.o.o. za usluge, turistička agencija, OIB 50928953031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ŠAFR TURIZAM d.o.o. za usluge, turistička agencija</izvorni_sadrzaj>
    <derivirana_varijabla naziv="DomainObject.Predmet.ProtustrankaIDrugi_1">ŠAFR TURIZAM d.o.o. za usluge,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ŠAFR TURIZAM d.o.o. za usluge, turistička agencija, OIB 50928953031, Šibenska 4, 23000 Zadar</izvorni_sadrzaj>
    <derivirana_varijabla naziv="DomainObject.Predmet.ProtustrankaIDrugiAdressOIB_1">ŠAFR TURIZAM d.o.o. za usluge, turistička agencija, OIB 50928953031, Šibenska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ŠAFR TURIZAM d.o.o. za usluge, turistička agencija</item>
    </izvorni_sadrzaj>
    <derivirana_varijabla naziv="DomainObject.Predmet.SudioniciListNaziv_1">
      <item>FINA</item>
      <item>ŠAFR TURIZAM d.o.o. za usluge, turistička agencija</item>
    </derivirana_varijabla>
  </DomainObject.Predmet.SudioniciListNaziv>
  <DomainObject.Predmet.SudioniciListAdressOIB>
    <izvorni_sadrzaj>
      <item>FINA, OIB 85821130368</item>
      <item>ŠAFR TURIZAM d.o.o. za usluge, turistička agencija, OIB 50928953031, Šibenska 4,23000 Zadar</item>
    </izvorni_sadrzaj>
    <derivirana_varijabla naziv="DomainObject.Predmet.SudioniciListAdressOIB_1">
      <item>FINA, OIB 85821130368</item>
      <item>ŠAFR TURIZAM d.o.o. za usluge, turistička agencija, OIB 50928953031, Šibenska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50928953031</item>
    </izvorni_sadrzaj>
    <derivirana_varijabla naziv="DomainObject.Predmet.SudioniciListNazivOIB_1">
      <item>, OIB 85821130368</item>
      <item>, OIB 50928953031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431</properties:Words>
  <properties:Characters>2174</properties:Characters>
  <properties:Lines>71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2016-02-11T12:58:00Z</dcterms:created>
  <dc:creator>Danijela Markulin</dc:creator>
  <cp:lastModifiedBy>wsadmin</cp:lastModifiedBy>
  <cp:lastPrinted>2015-12-23T08:04:00Z</cp:lastPrinted>
  <dcterms:modified xmlns:xsi="http://www.w3.org/2001/XMLSchema-instance" xsi:type="dcterms:W3CDTF">2016-02-12T10:49:00Z</dcterms:modified>
  <cp:revision>4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