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2e74" w14:paraId="db02e7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FA1864">
        <w:rPr>
          <w:rFonts w:hAnsi="Times New Roman" w:ascii="Times New Roman"/>
        </w:rPr>
        <w:t>5840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60679" w:rsidP="001725CA" w:rsidR="00E6067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E60679" w:rsidP="001725CA" w:rsidR="00E60679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E60679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E60679" w:rsidP="001725CA" w:rsidR="00E60679">
      <w:pPr>
        <w:jc w:val="center"/>
        <w:rPr>
          <w:rFonts w:hAnsi="Times New Roman" w:ascii="Times New Roman"/>
        </w:rPr>
      </w:pPr>
    </w:p>
    <w:p w:rsidRDefault="0074528F" w:rsidP="00E60679" w:rsidR="00D83115">
      <w:pPr>
        <w:ind w:firstLine="708"/>
        <w:jc w:val="both"/>
        <w:rPr>
          <w:rFonts w:hAnsi="Times New Roman" w:ascii="Times New Roman"/>
        </w:rPr>
      </w:pP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A1864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FA1864" w:rsidRPr="00FA1864">
        <w:rPr>
          <w:rFonts w:hAnsi="Times New Roman" w:ascii="Times New Roman"/>
        </w:rPr>
        <w:t>Jurišićeva</w:t>
      </w:r>
      <w:proofErr w:type="spellEnd"/>
      <w:r w:rsidR="00FA1864" w:rsidRPr="00FA1864">
        <w:rPr>
          <w:rFonts w:hAnsi="Times New Roman" w:ascii="Times New Roman"/>
        </w:rPr>
        <w:t xml:space="preserve"> 19, OIB:60644782330, MBS: 080994255</w:t>
      </w:r>
      <w:r w:rsidR="006B6FCA">
        <w:rPr>
          <w:rFonts w:hAnsi="Times New Roman" w:ascii="Times New Roman"/>
        </w:rPr>
        <w:t>,  dana 3</w:t>
      </w:r>
      <w:r w:rsidRPr="0074528F">
        <w:rPr>
          <w:rFonts w:hAnsi="Times New Roman" w:ascii="Times New Roman"/>
        </w:rPr>
        <w:t>0. ožujka 2017.</w:t>
      </w:r>
    </w:p>
    <w:p w:rsidRDefault="00E60679" w:rsidP="00E60679" w:rsidR="00E60679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A1864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FA1864" w:rsidRPr="00FA1864">
        <w:rPr>
          <w:rFonts w:hAnsi="Times New Roman" w:ascii="Times New Roman"/>
        </w:rPr>
        <w:t>Jurišićeva</w:t>
      </w:r>
      <w:proofErr w:type="spellEnd"/>
      <w:r w:rsidR="00FA1864" w:rsidRPr="00FA1864">
        <w:rPr>
          <w:rFonts w:hAnsi="Times New Roman" w:ascii="Times New Roman"/>
        </w:rPr>
        <w:t xml:space="preserve"> 19, OIB:60644782330, MBS: 080994255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A1864">
        <w:rPr>
          <w:rFonts w:hAnsi="Times New Roman" w:ascii="Times New Roman"/>
        </w:rPr>
        <w:t>5840</w:t>
      </w:r>
      <w:r w:rsidR="00E95955">
        <w:rPr>
          <w:rFonts w:hAnsi="Times New Roman" w:ascii="Times New Roman"/>
        </w:rPr>
        <w:t>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B6FCA">
        <w:rPr>
          <w:rFonts w:hAnsi="Times New Roman" w:ascii="Times New Roman"/>
        </w:rPr>
        <w:t>Zagrebu, 3</w:t>
      </w:r>
      <w:r>
        <w:rPr>
          <w:rFonts w:hAnsi="Times New Roman" w:ascii="Times New Roman"/>
        </w:rPr>
        <w:t>0. ožujka 2017.g.</w:t>
      </w:r>
    </w:p>
    <w:p w:rsidRDefault="00E60679" w:rsidP="001725CA" w:rsidR="00E6067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83238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E60679" w:rsidP="001725CA" w:rsidR="00E6067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E60679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60679" w:rsidP="00E60679" w:rsidR="00E60679">
      <w:pPr>
        <w:jc w:val="both"/>
        <w:rPr>
          <w:rFonts w:hAnsi="Times New Roman" w:ascii="Times New Roman"/>
        </w:rPr>
      </w:pPr>
    </w:p>
    <w:p w:rsidRDefault="00483238" w:rsidP="00483238" w:rsidR="00483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483238" w:rsidP="00483238" w:rsidR="001725CA">
      <w:pPr>
        <w:jc w:val="right"/>
        <w:rPr>
          <w:rFonts w:hAnsi="Times New Roman" w:ascii="Times New Roman"/>
        </w:rPr>
      </w:pPr>
      <w:r w:rsidRPr="00483238">
        <w:rPr>
          <w:rFonts w:hAnsi="Times New Roman" w:ascii="Times New Roman"/>
        </w:rPr>
        <w:t>Zlatka Plivelić</w:t>
      </w:r>
      <w:bookmarkStart w:name="_GoBack" w:id="0"/>
      <w:bookmarkEnd w:id="0"/>
      <w:r w:rsidR="00030A89">
        <w:rPr>
          <w:rFonts w:hAnsi="Times New Roman" w:ascii="Times New Roman"/>
        </w:rPr>
        <w:t xml:space="preserve"> </w:t>
      </w: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6D4" w:rsidP="00A83AC6" w:rsidR="00DD16D4">
      <w:r>
        <w:separator/>
      </w:r>
    </w:p>
  </w:endnote>
  <w:endnote w:id="0" w:type="continuationSeparator">
    <w:p w:rsidRDefault="00DD16D4" w:rsidP="00A83AC6" w:rsidR="00DD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6D4" w:rsidP="00A83AC6" w:rsidR="00DD16D4">
      <w:r>
        <w:separator/>
      </w:r>
    </w:p>
  </w:footnote>
  <w:footnote w:id="0" w:type="continuationSeparator">
    <w:p w:rsidRDefault="00DD16D4" w:rsidP="00A83AC6" w:rsidR="00DD1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238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FA1864">
      <w:rPr>
        <w:rFonts w:hAnsi="Times New Roman" w:ascii="Times New Roman"/>
      </w:rPr>
      <w:t>5840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0A89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83238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1565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08D8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D16D4"/>
    <w:rsid w:val="00DE5A25"/>
    <w:rsid w:val="00E00E55"/>
    <w:rsid w:val="00E60679"/>
    <w:rsid w:val="00E75E7E"/>
    <w:rsid w:val="00E95955"/>
    <w:rsid w:val="00ED1D4D"/>
    <w:rsid w:val="00EE5FBB"/>
    <w:rsid w:val="00F0636B"/>
    <w:rsid w:val="00F33BE0"/>
    <w:rsid w:val="00F776E4"/>
    <w:rsid w:val="00FA186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5840</izvorni_sadrzaj>
    <derivirana_varijabla naziv="DomainObject.Predmet.Broj_1">5840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St-5840/2016</izvorni_sadrzaj>
    <derivirana_varijabla naziv="DomainObject.Predmet.OznakaBroj_1">St-5840/2016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SHELL jednostavno društvo s ograničenom odgovornošću za trgovinu i usluge zastupanog po punomoćniku ŽELJKA BRADAČ</izvorni_sadrzaj>
    <derivirana_varijabla naziv="DomainObject.Predmet.ProtustrankaFormated_1">  BLUE SHELL jednostavno društvo s ograničenom odgovornošću za trgovinu i usluge zastupanog po punomoćniku ŽELJKA BRADAČ</derivirana_varijabla>
  </DomainObject.Predmet.ProtustrankaFormated>
  <DomainObject.Predmet.ProtustrankaFormatedOIB>
    <izvorni_sadrzaj>  BLUE SHELL jednostavno društvo s ograničenom odgovornošću za trgovinu i usluge, OIB 60644782330 zastupanog po punomoćniku ŽELJKA BRADAČ</izvorni_sadrzaj>
    <derivirana_varijabla naziv="DomainObject.Predmet.ProtustrankaFormatedOIB_1">  BLUE SHELL jednostavno društvo s ograničenom odgovornošću za trgovinu i usluge, OIB 60644782330 zastupanog po punomoćniku ŽELJKA BRADAČ</derivirana_varijabla>
  </DomainObject.Predmet.ProtustrankaFormatedOIB>
  <DomainObject.Predmet.ProtustrankaFormatedWithAdress>
    <izvorni_sadrzaj> BLUE SHELL jednostavno društvo s ograničenom odgovornošću za trgovinu i usluge, Jurišićeva 19, 10000 Zagreb zastupanog po punomoćniku ŽELJKA BRADAČ</izvorni_sadrzaj>
    <derivirana_varijabla naziv="DomainObject.Predmet.ProtustrankaFormatedWithAdress_1"> BLUE SHELL jednostavno društvo s ograničenom odgovornošću za trgovinu i usluge, Jurišićeva 19, 10000 Zagreb zastupanog po punomoćniku ŽELJKA BRADAČ</derivirana_varijabla>
  </DomainObject.Predmet.ProtustrankaFormatedWithAdress>
  <DomainObject.Predmet.ProtustrankaFormatedWithAdressOIB>
    <izvorni_sadrzaj> BLUE SHELL jednostavno društvo s ograničenom odgovornošću za trgovinu i usluge, OIB 60644782330, Jurišićeva 19, 10000 Zagreb zastupanog po punomoćniku ŽELJKA BRADAČ</izvorni_sadrzaj>
    <derivirana_varijabla naziv="DomainObject.Predmet.ProtustrankaFormatedWithAdressOIB_1"> BLUE SHELL jednostavno društvo s ograničenom odgovornošću za trgovinu i usluge, OIB 60644782330, Jurišićeva 19, 10000 Zagreb zastupanog po punomoćniku ŽELJKA BRADAČ</derivirana_varijabla>
  </DomainObject.Predmet.ProtustrankaFormatedWithAdressOIB>
  <DomainObject.Predmet.ProtustrankaWithAdress>
    <izvorni_sadrzaj>BLUE SHELL jednostavno društvo s ograničenom odgovornošću za trgovinu i usluge Jurišićeva 19, 10000 Zagreb</izvorni_sadrzaj>
    <derivirana_varijabla naziv="DomainObject.Predmet.ProtustrankaWithAdress_1">BLUE SHELL jednostavno društvo s ograničenom odgovornošću za trgovinu i usluge Jurišićeva 19, 10000 Zagreb</derivirana_varijabla>
  </DomainObject.Predmet.ProtustrankaWithAdress>
  <DomainObject.Predmet.ProtustrankaWithAdressOIB>
    <izvorni_sadrzaj>BLUE SHELL jednostavno društvo s ograničenom odgovornošću za trgovinu i usluge, OIB 60644782330, Jurišićeva 19, 10000 Zagreb</izvorni_sadrzaj>
    <derivirana_varijabla naziv="DomainObject.Predmet.ProtustrankaWithAdressOIB_1">BLUE SHELL jednostavno društvo s ograničenom odgovornošću za trgovinu i usluge, OIB 60644782330, Jurišićeva 19, 10000 Zagreb</derivirana_varijabla>
  </DomainObject.Predmet.ProtustrankaWithAdressOIB>
  <DomainObject.Predmet.ProtustrankaNazivFormated>
    <izvorni_sadrzaj>BLUE SHELL jednostavno društvo s ograničenom odgovornošću za trgovinu i usluge</izvorni_sadrzaj>
    <derivirana_varijabla naziv="DomainObject.Predmet.ProtustrankaNazivFormated_1">BLUE SHELL jednostavno društvo s ograničenom odgovornošću za trgovinu i usluge</derivirana_varijabla>
  </DomainObject.Predmet.ProtustrankaNazivFormated>
  <DomainObject.Predmet.ProtustrankaNazivFormatedOIB>
    <izvorni_sadrzaj>BLUE SHELL jednostavno društvo s ograničenom odgovornošću za trgovinu i usluge, OIB 60644782330</izvorni_sadrzaj>
    <derivirana_varijabla naziv="DomainObject.Predmet.ProtustrankaNazivFormatedOIB_1">BLUE SHELL jednostavno društvo s ograničenom odgovornošću za trgovinu i usluge, OIB 60644782330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SHELL jednostavno društvo s ograničenom odgovornošću za trgovinu i usluge zastupanog po punomoćniku ŽELJKA BRADAČ</item>
    </izvorni_sadrzaj>
    <derivirana_varijabla naziv="DomainObject.Predmet.ProtuStrankaListFormated_1">
      <item>BLUE SHELL jednostavno društvo s ograničenom odgovornošću za trgovinu i usluge zastupanog po punomoćniku ŽELJKA BRADAČ</item>
    </derivirana_varijabla>
  </DomainObject.Predmet.ProtuStrankaListFormated>
  <DomainObject.Predmet.ProtuStrankaListFormatedOIB>
    <izvorni_sadrzaj>
      <item>BLUE SHELL jednostavno društvo s ograničenom odgovornošću za trgovinu i usluge, OIB 60644782330 zastupanog po punomoćniku ŽELJKA BRADAČ</item>
    </izvorni_sadrzaj>
    <derivirana_varijabla naziv="DomainObject.Predmet.ProtuStrankaListFormatedOIB_1">
      <item>BLUE SHELL jednostavno društvo s ograničenom odgovornošću za trgovinu i usluge, OIB 60644782330 zastupanog po punomoćniku ŽELJKA BRADAČ</item>
    </derivirana_varijabla>
  </DomainObject.Predmet.ProtuStrankaListFormatedOIB>
  <DomainObject.Predmet.ProtuStrankaListFormatedWithAdress>
    <izvorni_sadrzaj>
      <item>BLUE SHELL jednostavno društvo s ograničenom odgovornošću za trgovinu i usluge, Jurišićeva 19, 10000 Zagreb zastupanog po punomoćniku ŽELJKA BRADAČ</item>
    </izvorni_sadrzaj>
    <derivirana_varijabla naziv="DomainObject.Predmet.ProtuStrankaListFormatedWithAdress_1">
      <item>BLUE SHELL jednostavno društvo s ograničenom odgovornošću za trgovinu i usluge, Jurišićeva 19, 10000 Zagreb zastupanog po punomoćniku ŽELJKA BRADAČ</item>
    </derivirana_varijabla>
  </DomainObject.Predmet.ProtuStrankaListFormatedWithAdress>
  <DomainObject.Predmet.ProtuStrankaListFormatedWithAdressOIB>
    <izvorni_sadrzaj>
      <item>BLUE SHELL jednostavno društvo s ograničenom odgovornošću za trgovinu i usluge, OIB 60644782330, Jurišićeva 19, 10000 Zagreb zastupanog po punomoćniku ŽELJKA BRADAČ</item>
    </izvorni_sadrzaj>
    <derivirana_varijabla naziv="DomainObject.Predmet.ProtuStrankaListFormatedWithAdressOIB_1">
      <item>BLUE SHELL jednostavno društvo s ograničenom odgovornošću za trgovinu i usluge, OIB 60644782330, Jurišićeva 19, 10000 Zagreb zastupanog po punomoćniku ŽELJKA BRADAČ</item>
    </derivirana_varijabla>
  </DomainObject.Predmet.ProtuStrankaListFormatedWithAdressOIB>
  <DomainObject.Predmet.ProtuStrankaListNazivFormated>
    <izvorni_sadrzaj>
      <item>BLUE SHELL jednostavno društvo s ograničenom odgovornošću za trgovinu i usluge</item>
    </izvorni_sadrzaj>
    <derivirana_varijabla naziv="DomainObject.Predmet.ProtuStrankaListNazivFormated_1">
      <item>BLUE SHELL jednostavno društvo s ograničenom odgovornošću za trgovinu i usluge</item>
    </derivirana_varijabla>
  </DomainObject.Predmet.ProtuStrankaListNazivFormated>
  <DomainObject.Predmet.ProtuStrankaListNazivFormatedOIB>
    <izvorni_sadrzaj>
      <item>BLUE SHELL jednostavno društvo s ograničenom odgovornošću za trgovinu i usluge, OIB 60644782330</item>
    </izvorni_sadrzaj>
    <derivirana_varijabla naziv="DomainObject.Predmet.ProtuStrankaListNazivFormatedOIB_1">
      <item>BLUE SHELL jednostavno društvo s ograničenom odgovornošću za trgovinu i usluge, OIB 60644782330</item>
    </derivirana_varijabla>
  </DomainObject.Predmet.ProtuStrankaListNazivFormatedOIB>
  <DomainObject.Predmet.OstaliListFormated>
    <izvorni_sadrzaj>
      <item>ŽELJKA BRADAČ punomoćnik sudionika u postupku BLUE SHELL jednostavno društvo s ograničenom odgovornošću za trgovinu i usluge</item>
    </izvorni_sadrzaj>
    <derivirana_varijabla naziv="DomainObject.Predmet.OstaliListFormated_1">
      <item>ŽELJKA BRADAČ punomoćnik sudionika u postupku BLUE SHELL jednostavno društvo s ograničenom odgovornošću za trgovinu i usluge</item>
    </derivirana_varijabla>
  </DomainObject.Predmet.OstaliListFormated>
  <DomainObject.Predmet.OstaliListFormatedOIB>
    <izvorni_sadrzaj>
      <item>ŽELJKA BRADAČ, OIB 59865752915 punomoćnik sudionika u postupku BLUE SHELL jednostavno društvo s ograničenom odgovornošću za trgovinu i usluge</item>
    </izvorni_sadrzaj>
    <derivirana_varijabla naziv="DomainObject.Predmet.OstaliListFormatedOIB_1">
      <item>ŽELJKA BRADAČ, OIB 59865752915 punomoćnik sudionika u postupku BLUE SHELL jednostavno društvo s ograničenom odgovornošću za trgovinu i usluge</item>
    </derivirana_varijabla>
  </DomainObject.Predmet.OstaliListFormatedOIB>
  <DomainObject.Predmet.OstaliListFormatedWithAdress>
    <izvorni_sadrzaj>
      <item>ŽELJKA BRADAČ, Josipa Jurja Strossmayera 26, 49210 Zabok punomoćnik sudionika u postupku BLUE SHELL jednostavno društvo s ograničenom odgovornošću za trgovinu i usluge</item>
    </izvorni_sadrzaj>
    <derivirana_varijabla naziv="DomainObject.Predmet.OstaliListFormatedWithAdress_1">
      <item>ŽELJKA BRADAČ, Josipa Jurja Strossmayera 26, 49210 Zabok punomoćnik sudionika u postupku BLUE SHELL jednostavno društvo s ograničenom odgovornošću za trgovinu i usluge</item>
    </derivirana_varijabla>
  </DomainObject.Predmet.OstaliListFormatedWithAdress>
  <DomainObject.Predmet.OstaliListFormatedWithAdressOIB>
    <izvorni_sadrzaj>
      <item>ŽELJKA BRADAČ, OIB 59865752915, Josipa Jurja Strossmayera 26, 49210 Zabok punomoćnik sudionika u postupku BLUE SHELL jednostavno društvo s ograničenom odgovornošću za trgovinu i usluge</item>
    </izvorni_sadrzaj>
    <derivirana_varijabla naziv="DomainObject.Predmet.OstaliListFormatedWithAdressOIB_1">
      <item>ŽELJKA BRADAČ, OIB 59865752915, Josipa Jurja Strossmayera 26, 49210 Zabok punomoćnik sudionika u postupku BLUE SHELL jednostavno društvo s ograničenom odgovornošću za trgovinu i usluge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SHELL jednostavno društvo s ograničenom odgovornošću za trgovinu i usluge</izvorni_sadrzaj>
    <derivirana_varijabla naziv="DomainObject.Predmet.ProtustrankaIDrugi_1">BLUE SHELL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BLUE SHELL jednostavno društvo s ograničenom odgovornošću za trgovinu i usluge, OIB 60644782330, Jurišićeva 19, 10000 Zagreb</izvorni_sadrzaj>
    <derivirana_varijabla naziv="DomainObject.Predmet.ProtustrankaIDrugiAdressOIB_1">BLUE SHELL jednostavno društvo s ograničenom odgovornošću za trgovinu i usluge, OIB 60644782330,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SHELL jednostavno društvo s ograničenom odgovornošću za trgovinu i usluge</item>
      <item>ŽELJKA BRADAČ</item>
    </izvorni_sadrzaj>
    <derivirana_varijabla naziv="DomainObject.Predmet.SudioniciListNaziv_1">
      <item>FINA Regionalni centar Zagreb</item>
      <item>BLUE SHELL jednostavno društvo s ograničenom odgovornošću za trgovinu i usluge</item>
      <item>ŽELJKA BRADAČ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BLUE SHELL jednostavno društvo s ograničenom odgovornošću za trgovinu i usluge, OIB 60644782330, Jurišićeva 19,10000 Zagreb</item>
      <item>ŽELJKA BRADAČ, OIB 59865752915, Josipa Jurja Strossmayera 26,49210 Zabok</item>
    </izvorni_sadrzaj>
    <derivirana_varijabla naziv="DomainObject.Predmet.SudioniciListAdressOIB_1">
      <item>FINA Regionalni centar Zagreb, OIB 85821130368, Trg svibanjskih žrtava 1995. br. 1,10000 Zagreb</item>
      <item>BLUE SHELL jednostavno društvo s ograničenom odgovornošću za trgovinu i usluge, OIB 60644782330, Jurišićeva 19,10000 Zagreb</item>
      <item>ŽELJKA BRADAČ, OIB 59865752915, Josipa Jurja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60644782330</item>
      <item>, OIB 59865752915</item>
    </izvorni_sadrzaj>
    <derivirana_varijabla naziv="DomainObject.Predmet.SudioniciListNazivOIB_1">
      <item>, OIB 85821130368</item>
      <item>, OIB 60644782330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E8327-C6F1-410A-A335-D88CF0E41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1877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2017-03-24T13:37:00Z</dcterms:created>
  <dc:creator>Vesna Fundurulić Perišin</dc:creator>
  <cp:lastModifiedBy>Zlatka Plivelić</cp:lastModifiedBy>
  <cp:lastPrinted>2017-03-31T07:41:00Z</cp:lastPrinted>
  <dcterms:modified xmlns:xsi="http://www.w3.org/2001/XMLSchema-instance" xsi:type="dcterms:W3CDTF">2017-03-31T08:44:00Z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