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4b95" w14:paraId="89b4b95" w:rsidRDefault="000226BE" w:rsidP="008B616A" w:rsidR="008B616A" w:rsidRPr="000226BE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5010" cx="542925"/>
            <wp:effectExtent b="8890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>REPUBLIKA HRVATSKA</w:t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STALNA SLUŽBA U SLAVONSKOM BRODU                         </w:t>
      </w:r>
      <w:r w:rsidR="000226BE">
        <w:rPr>
          <w:rFonts w:cs="Times New Roman" w:hAnsi="Times New Roman" w:ascii="Times New Roman"/>
          <w:color w:val="000000"/>
          <w:sz w:val="24"/>
          <w:szCs w:val="24"/>
        </w:rPr>
        <w:t xml:space="preserve">      Broj: 7/St-523/2013-64</w:t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8B616A" w:rsidP="008B616A" w:rsidR="008B616A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Slavonski Brod         </w:t>
      </w:r>
    </w:p>
    <w:p w:rsidRDefault="000A7E17" w:rsidP="008B616A" w:rsidR="000A7E17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616A" w:rsidP="00D228CF" w:rsidR="008B616A" w:rsidRPr="000226B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>ZA</w:t>
      </w:r>
      <w:r w:rsidR="000226BE">
        <w:rPr>
          <w:rFonts w:cs="Times New Roman" w:hAnsi="Times New Roman" w:ascii="Times New Roman"/>
          <w:color w:val="000000"/>
          <w:sz w:val="24"/>
          <w:szCs w:val="24"/>
        </w:rPr>
        <w:t>K</w:t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>LJUČAK</w:t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616A" w:rsidP="00AA00BD" w:rsidR="008B616A" w:rsidRPr="00114C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6BE">
        <w:t xml:space="preserve">                          </w:t>
      </w:r>
      <w:r w:rsidRPr="00114CAE">
        <w:rPr>
          <w:rFonts w:cs="Times New Roman" w:hAnsi="Times New Roman" w:ascii="Times New Roman"/>
          <w:sz w:val="24"/>
          <w:szCs w:val="24"/>
        </w:rPr>
        <w:t>TRGOVAČKI SUD U OSIJEKU, STALNA SLUŽBA U SLAVONSKOM BRODU, po stečajnoj sutkinji Mirni Vujčić u stečajnom postupku nad stečajnim dužnikom SLAVONIJATRANS REMONTI d.o.o., Slavonski Brod, Vinograd</w:t>
      </w:r>
      <w:r w:rsidR="000226BE" w:rsidRPr="00114CAE">
        <w:rPr>
          <w:rFonts w:cs="Times New Roman" w:hAnsi="Times New Roman" w:ascii="Times New Roman"/>
          <w:sz w:val="24"/>
          <w:szCs w:val="24"/>
        </w:rPr>
        <w:t xml:space="preserve">ska </w:t>
      </w:r>
      <w:proofErr w:type="spellStart"/>
      <w:r w:rsidR="000226BE" w:rsidRPr="00114CAE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226BE" w:rsidRPr="00114CAE">
        <w:rPr>
          <w:rFonts w:cs="Times New Roman" w:hAnsi="Times New Roman" w:ascii="Times New Roman"/>
          <w:sz w:val="24"/>
          <w:szCs w:val="24"/>
        </w:rPr>
        <w:t>, OIB: 77620483286, dana 06</w:t>
      </w:r>
      <w:r w:rsidRPr="00114CAE">
        <w:rPr>
          <w:rFonts w:cs="Times New Roman" w:hAnsi="Times New Roman" w:ascii="Times New Roman"/>
          <w:sz w:val="24"/>
          <w:szCs w:val="24"/>
        </w:rPr>
        <w:t xml:space="preserve">. </w:t>
      </w:r>
      <w:r w:rsidR="000226BE" w:rsidRPr="00114CAE">
        <w:rPr>
          <w:rFonts w:cs="Times New Roman" w:hAnsi="Times New Roman" w:ascii="Times New Roman"/>
          <w:sz w:val="24"/>
          <w:szCs w:val="24"/>
        </w:rPr>
        <w:t>rujna</w:t>
      </w:r>
      <w:r w:rsidRPr="00114CAE">
        <w:rPr>
          <w:rFonts w:cs="Times New Roman" w:hAnsi="Times New Roman" w:ascii="Times New Roman"/>
          <w:sz w:val="24"/>
          <w:szCs w:val="24"/>
        </w:rPr>
        <w:t xml:space="preserve"> 201</w:t>
      </w:r>
      <w:r w:rsidR="000226BE" w:rsidRPr="00114CAE">
        <w:rPr>
          <w:rFonts w:cs="Times New Roman" w:hAnsi="Times New Roman" w:ascii="Times New Roman"/>
          <w:sz w:val="24"/>
          <w:szCs w:val="24"/>
        </w:rPr>
        <w:t>7</w:t>
      </w:r>
      <w:r w:rsidRPr="00114CAE">
        <w:rPr>
          <w:rFonts w:cs="Times New Roman" w:hAnsi="Times New Roman" w:ascii="Times New Roman"/>
          <w:sz w:val="24"/>
          <w:szCs w:val="24"/>
        </w:rPr>
        <w:t>. godine</w:t>
      </w:r>
    </w:p>
    <w:p w:rsidRDefault="008B616A" w:rsidP="00AA00BD" w:rsidR="008B616A" w:rsidRPr="000226BE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616A" w:rsidP="000226BE" w:rsidR="008B616A" w:rsidRPr="000226B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z a k </w:t>
      </w:r>
      <w:proofErr w:type="spellStart"/>
      <w:r w:rsidRPr="000226BE">
        <w:rPr>
          <w:rFonts w:cs="Times New Roman" w:hAnsi="Times New Roman" w:ascii="Times New Roman"/>
          <w:color w:val="000000"/>
          <w:sz w:val="24"/>
          <w:szCs w:val="24"/>
        </w:rPr>
        <w:t>lj</w:t>
      </w:r>
      <w:proofErr w:type="spellEnd"/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 u č i o     j e</w:t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616A" w:rsidP="009B44F8" w:rsidR="008B61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6BE">
        <w:t xml:space="preserve">                        </w:t>
      </w:r>
      <w:r w:rsidRPr="00114CAE">
        <w:rPr>
          <w:rFonts w:cs="Times New Roman" w:hAnsi="Times New Roman" w:ascii="Times New Roman"/>
          <w:sz w:val="24"/>
          <w:szCs w:val="24"/>
        </w:rPr>
        <w:t xml:space="preserve">Nalaže </w:t>
      </w:r>
      <w:r w:rsidR="000226BE" w:rsidRPr="00114CAE">
        <w:rPr>
          <w:rFonts w:cs="Times New Roman" w:hAnsi="Times New Roman" w:ascii="Times New Roman"/>
          <w:sz w:val="24"/>
          <w:szCs w:val="24"/>
        </w:rPr>
        <w:t>se stečajnoj upraviteljici stečajnog dužnika</w:t>
      </w:r>
      <w:r w:rsidR="009B44F8">
        <w:rPr>
          <w:rFonts w:cs="Times New Roman" w:hAnsi="Times New Roman" w:ascii="Times New Roman"/>
          <w:sz w:val="24"/>
          <w:szCs w:val="24"/>
        </w:rPr>
        <w:t xml:space="preserve"> Almi </w:t>
      </w:r>
      <w:proofErr w:type="spellStart"/>
      <w:r w:rsidR="009B44F8">
        <w:rPr>
          <w:rFonts w:cs="Times New Roman" w:hAnsi="Times New Roman" w:ascii="Times New Roman"/>
          <w:sz w:val="24"/>
          <w:szCs w:val="24"/>
        </w:rPr>
        <w:t>Opačak</w:t>
      </w:r>
      <w:proofErr w:type="spellEnd"/>
      <w:r w:rsidR="009B44F8">
        <w:rPr>
          <w:rFonts w:cs="Times New Roman" w:hAnsi="Times New Roman" w:ascii="Times New Roman"/>
          <w:sz w:val="24"/>
          <w:szCs w:val="24"/>
        </w:rPr>
        <w:t xml:space="preserve"> iz Slavonskog Broda, Augusta Cesarca 12, OIB 36068029114</w:t>
      </w:r>
      <w:r w:rsidR="000226BE" w:rsidRPr="00114CAE">
        <w:rPr>
          <w:rFonts w:cs="Times New Roman" w:hAnsi="Times New Roman" w:ascii="Times New Roman"/>
          <w:sz w:val="24"/>
          <w:szCs w:val="24"/>
        </w:rPr>
        <w:t xml:space="preserve">  </w:t>
      </w:r>
      <w:r w:rsidR="009B44F8" w:rsidRPr="009B44F8">
        <w:rPr>
          <w:rFonts w:cs="Times New Roman" w:hAnsi="Times New Roman" w:ascii="Times New Roman"/>
          <w:sz w:val="24"/>
          <w:szCs w:val="24"/>
        </w:rPr>
        <w:t xml:space="preserve">u roku od </w:t>
      </w:r>
      <w:r w:rsidR="009B44F8">
        <w:rPr>
          <w:rFonts w:cs="Times New Roman" w:hAnsi="Times New Roman" w:ascii="Times New Roman"/>
          <w:sz w:val="24"/>
          <w:szCs w:val="24"/>
        </w:rPr>
        <w:t>osam</w:t>
      </w:r>
      <w:r w:rsidR="009B44F8" w:rsidRPr="009B44F8">
        <w:rPr>
          <w:rFonts w:cs="Times New Roman" w:hAnsi="Times New Roman" w:ascii="Times New Roman"/>
          <w:sz w:val="24"/>
          <w:szCs w:val="24"/>
        </w:rPr>
        <w:t xml:space="preserve"> dana od isteka osmog dana od dana objave ovoga zaključka na e-Oglasnoj ploči suda </w:t>
      </w:r>
      <w:r w:rsidR="009B44F8">
        <w:rPr>
          <w:rFonts w:cs="Times New Roman" w:hAnsi="Times New Roman" w:ascii="Times New Roman"/>
          <w:sz w:val="24"/>
          <w:szCs w:val="24"/>
        </w:rPr>
        <w:t xml:space="preserve">očitovati se </w:t>
      </w:r>
      <w:r w:rsidR="000226BE" w:rsidRPr="00114CAE">
        <w:rPr>
          <w:rFonts w:cs="Times New Roman" w:hAnsi="Times New Roman" w:ascii="Times New Roman"/>
          <w:sz w:val="24"/>
          <w:szCs w:val="24"/>
        </w:rPr>
        <w:t>da li su u ovoj pravnoj stvari ostvareni uvjeti za djelomičnu diobu.</w:t>
      </w:r>
    </w:p>
    <w:p w:rsidRDefault="000A7E17" w:rsidP="000A7E17" w:rsidR="000A7E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7E17" w:rsidP="008B616A" w:rsidR="000A7E17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616A" w:rsidP="008B616A" w:rsidR="008B616A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</w:t>
      </w:r>
      <w:r w:rsidR="000226BE">
        <w:rPr>
          <w:rFonts w:cs="Times New Roman" w:hAnsi="Times New Roman" w:ascii="Times New Roman"/>
          <w:color w:val="000000"/>
          <w:sz w:val="24"/>
          <w:szCs w:val="24"/>
        </w:rPr>
        <w:t>U Slavonskom Brodu 06</w:t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0226BE">
        <w:rPr>
          <w:rFonts w:cs="Times New Roman" w:hAnsi="Times New Roman" w:ascii="Times New Roman"/>
          <w:color w:val="000000"/>
          <w:sz w:val="24"/>
          <w:szCs w:val="24"/>
        </w:rPr>
        <w:t xml:space="preserve"> rujna</w:t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  201</w:t>
      </w:r>
      <w:r w:rsidR="000226B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6777F7" w:rsidP="008B616A" w:rsidR="006777F7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A7E17" w:rsidP="008B616A" w:rsidR="000A7E17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6777F7" w:rsidP="008B616A" w:rsidR="006777F7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</w:t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0226BE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>Stečajna sutkinja</w:t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226BE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Mirna Vujčić</w:t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226BE">
        <w:rPr>
          <w:rFonts w:cs="Times New Roman" w:hAnsi="Times New Roman" w:ascii="Times New Roman"/>
          <w:color w:val="000000"/>
          <w:sz w:val="24"/>
          <w:szCs w:val="24"/>
        </w:rPr>
        <w:t xml:space="preserve">     </w:t>
      </w:r>
    </w:p>
    <w:p w:rsidRDefault="000A7E17" w:rsidP="000A7E17" w:rsidR="000A7E17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0A7E17" w:rsidP="000A7E17" w:rsidR="000A7E17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8B616A" w:rsidP="000A7E17" w:rsidR="008B616A" w:rsidRPr="000A7E17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A7E17">
        <w:rPr>
          <w:rFonts w:cs="Times New Roman" w:hAnsi="Times New Roman" w:ascii="Times New Roman"/>
          <w:sz w:val="20"/>
          <w:szCs w:val="20"/>
        </w:rPr>
        <w:t>POUKA O PRAVNOM LIJEKU:</w:t>
      </w:r>
    </w:p>
    <w:p w:rsidRDefault="008B616A" w:rsidP="000A7E17" w:rsidR="008B616A" w:rsidRPr="000A7E17">
      <w:pPr>
        <w:pStyle w:val="Bezproreda"/>
        <w:rPr>
          <w:rFonts w:cs="Times New Roman" w:hAnsi="Times New Roman" w:ascii="Times New Roman"/>
          <w:sz w:val="18"/>
          <w:szCs w:val="18"/>
        </w:rPr>
      </w:pPr>
      <w:r w:rsidRPr="000A7E17">
        <w:rPr>
          <w:rFonts w:cs="Times New Roman" w:hAnsi="Times New Roman" w:ascii="Times New Roman"/>
          <w:sz w:val="18"/>
          <w:szCs w:val="18"/>
        </w:rPr>
        <w:t xml:space="preserve">Protiv ovog zaključka nije dopušten </w:t>
      </w:r>
    </w:p>
    <w:p w:rsidRDefault="008B616A" w:rsidP="000A7E17" w:rsidR="008B616A" w:rsidRPr="000A7E17">
      <w:pPr>
        <w:pStyle w:val="Bezproreda"/>
        <w:rPr>
          <w:rFonts w:cs="Times New Roman" w:hAnsi="Times New Roman" w:ascii="Times New Roman"/>
          <w:sz w:val="18"/>
          <w:szCs w:val="18"/>
        </w:rPr>
      </w:pPr>
      <w:r w:rsidRPr="000A7E17">
        <w:rPr>
          <w:rFonts w:cs="Times New Roman" w:hAnsi="Times New Roman" w:ascii="Times New Roman"/>
          <w:sz w:val="18"/>
          <w:szCs w:val="18"/>
        </w:rPr>
        <w:t>pravni lijek</w:t>
      </w:r>
      <w:r w:rsidR="00114CAE" w:rsidRPr="000A7E17">
        <w:rPr>
          <w:rFonts w:cs="Times New Roman" w:hAnsi="Times New Roman" w:ascii="Times New Roman"/>
          <w:sz w:val="18"/>
          <w:szCs w:val="18"/>
        </w:rPr>
        <w:t xml:space="preserve"> ( čl.19 st.7 SZ-a )</w:t>
      </w: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616A" w:rsidP="008B616A" w:rsidR="008B616A" w:rsidRPr="000226B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616A" w:rsidP="000A7E17" w:rsidR="008B616A" w:rsidRPr="000A7E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7E17">
        <w:rPr>
          <w:rFonts w:cs="Times New Roman" w:hAnsi="Times New Roman" w:ascii="Times New Roman"/>
          <w:sz w:val="24"/>
          <w:szCs w:val="24"/>
        </w:rPr>
        <w:t>DNA:</w:t>
      </w:r>
    </w:p>
    <w:p w:rsidRDefault="008B616A" w:rsidP="000A7E17" w:rsidR="008B616A" w:rsidRPr="000A7E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7E17">
        <w:rPr>
          <w:rFonts w:cs="Times New Roman" w:hAnsi="Times New Roman" w:ascii="Times New Roman"/>
          <w:sz w:val="24"/>
          <w:szCs w:val="24"/>
        </w:rPr>
        <w:t xml:space="preserve">Dostaviti: </w:t>
      </w:r>
    </w:p>
    <w:p w:rsidRDefault="000A7E17" w:rsidP="000A7E17" w:rsidR="000A7E17" w:rsidRPr="000A7E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7E17">
        <w:rPr>
          <w:rFonts w:cs="Times New Roman" w:hAnsi="Times New Roman" w:ascii="Times New Roman"/>
          <w:sz w:val="24"/>
          <w:szCs w:val="24"/>
        </w:rPr>
        <w:t>- objaviti na mrežnoj stranici e-Oglasna ploča sudova</w:t>
      </w:r>
    </w:p>
    <w:p w:rsidRDefault="008B616A" w:rsidP="000A7E17" w:rsidR="008B616A" w:rsidRPr="000A7E1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A7E17">
        <w:rPr>
          <w:rFonts w:cs="Times New Roman" w:hAnsi="Times New Roman" w:ascii="Times New Roman"/>
          <w:sz w:val="24"/>
          <w:szCs w:val="24"/>
        </w:rPr>
        <w:t xml:space="preserve">- </w:t>
      </w:r>
      <w:r w:rsidR="000226BE" w:rsidRPr="000A7E17">
        <w:rPr>
          <w:rFonts w:cs="Times New Roman" w:hAnsi="Times New Roman" w:ascii="Times New Roman"/>
          <w:sz w:val="24"/>
          <w:szCs w:val="24"/>
        </w:rPr>
        <w:t>stečajnoj upraviteljici</w:t>
      </w:r>
      <w:r w:rsidRPr="000A7E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616A" w:rsidP="008B616A" w:rsidR="008B616A">
      <w:pPr>
        <w:spacing w:after="0"/>
      </w:pPr>
    </w:p>
    <w:p w:rsidRDefault="00DB052E" w:rsidP="008B616A" w:rsidR="00DB052E" w:rsidRPr="008B616A"/>
    <w:sectPr w:rsidR="00DB052E" w:rsidRPr="008B61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16A"/>
    <w:rsid w:val="000226BE"/>
    <w:rsid w:val="000A7E17"/>
    <w:rsid w:val="00114CAE"/>
    <w:rsid w:val="00564B18"/>
    <w:rsid w:val="006777F7"/>
    <w:rsid w:val="007825B0"/>
    <w:rsid w:val="008B616A"/>
    <w:rsid w:val="009B44F8"/>
    <w:rsid w:val="00AA00BD"/>
    <w:rsid w:val="00AE175B"/>
    <w:rsid w:val="00D228CF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616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26B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6BE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114CA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64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B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B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B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B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616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26B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6BE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114CA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64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B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B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B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B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05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St-523/2013</izvorni_sadrzaj>
    <derivirana_varijabla naziv="DomainObject.Predmet.OznakaBroj_1">St-523/2013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SLAVONIJATRANS REMONTI, d.o.o. za remont i održavanje motornih vozila,SLAVONSKI BROD</izvorni_sadrzaj>
    <derivirana_varijabla naziv="DomainObject.Predmet.ProtustrankaFormated_1">  SLAVONIJATRANS REMONTI, d.o.o. za remont i održavanje motornih vozila,SLAVONSKI BROD</derivirana_varijabla>
  </DomainObject.Predmet.ProtustrankaFormated>
  <DomainObject.Predmet.ProtustrankaFormatedOIB>
    <izvorni_sadrzaj>  SLAVONIJATRANS REMONTI, d.o.o. za remont i održavanje motornih vozila,SLAVONSKI BROD, OIB 77620483286</izvorni_sadrzaj>
    <derivirana_varijabla naziv="DomainObject.Predmet.ProtustrankaFormatedOIB_1">  SLAVONIJATRANS REMONTI, d.o.o. za remont i održavanje motornih vozila,SLAVONSKI BROD, OIB 77620483286</derivirana_varijabla>
  </DomainObject.Predmet.ProtustrankaFormatedOIB>
  <DomainObject.Predmet.ProtustrankaFormatedWithAdress>
    <izvorni_sadrzaj> SLAVONIJATRANS REMONTI, d.o.o. za remont i održavanje motornih vozila,SLAVONSKI BROD, Vinogradska/bb, 35000 Slavonski Brod</izvorni_sadrzaj>
    <derivirana_varijabla naziv="DomainObject.Predmet.ProtustrankaFormatedWithAdress_1"> SLAVONIJATRANS REMONTI, d.o.o. za remont i održavanje motornih vozila,SLAVONSKI BROD, Vinogradska/bb, 35000 Slavonski Brod</derivirana_varijabla>
  </DomainObject.Predmet.ProtustrankaFormatedWithAdress>
  <DomainObject.Predmet.ProtustrankaFormatedWithAdressOIB>
    <izvorni_sadrzaj> SLAVONIJATRANS REMONTI, d.o.o. za remont i održavanje motornih vozila,SLAVONSKI BROD, OIB 77620483286, Vinogradska/bb, 35000 Slavonski Brod</izvorni_sadrzaj>
    <derivirana_varijabla naziv="DomainObject.Predmet.ProtustrankaFormatedWithAdressOIB_1"> SLAVONIJATRANS REMONTI, d.o.o. za remont i održavanje motornih vozila,SLAVONSKI BROD, OIB 77620483286, Vinogradska/bb, 35000 Slavonski Brod</derivirana_varijabla>
  </DomainObject.Predmet.ProtustrankaFormatedWithAdressOIB>
  <DomainObject.Predmet.ProtustrankaWithAdress>
    <izvorni_sadrzaj>SLAVONIJATRANS REMONTI, d.o.o. za remont i održavanje motornih vozila,SLAVONSKI BROD Vinogradska/bb, 35000 Slavonski Brod</izvorni_sadrzaj>
    <derivirana_varijabla naziv="DomainObject.Predmet.ProtustrankaWithAdress_1">SLAVONIJATRANS REMONTI, d.o.o. za remont i održavanje motornih vozila,SLAVONSKI BROD Vinogradska/bb, 35000 Slavonski Brod</derivirana_varijabla>
  </DomainObject.Predmet.ProtustrankaWithAdress>
  <DomainObject.Predmet.ProtustrankaWithAdressOIB>
    <izvorni_sadrzaj>SLAVONIJATRANS REMONTI, d.o.o. za remont i održavanje motornih vozila,SLAVONSKI BROD, OIB 77620483286, Vinogradska/bb, 35000 Slavonski Brod</izvorni_sadrzaj>
    <derivirana_varijabla naziv="DomainObject.Predmet.ProtustrankaWithAdressOIB_1">SLAVONIJATRANS REMONTI, d.o.o. za remont i održavanje motornih vozila,SLAVONSKI BROD, OIB 77620483286, Vinogradska/bb, 35000 Slavonski Brod</derivirana_varijabla>
  </DomainObject.Predmet.ProtustrankaWithAdressOIB>
  <DomainObject.Predmet.ProtustrankaNazivFormated>
    <izvorni_sadrzaj>SLAVONIJATRANS REMONTI, d.o.o. za remont i održavanje motornih vozila,SLAVONSKI BROD</izvorni_sadrzaj>
    <derivirana_varijabla naziv="DomainObject.Predmet.ProtustrankaNazivFormated_1">SLAVONIJATRANS REMONTI, d.o.o. za remont i održavanje motornih vozila,SLAVONSKI BROD</derivirana_varijabla>
  </DomainObject.Predmet.ProtustrankaNazivFormated>
  <DomainObject.Predmet.ProtustrankaNazivFormatedOIB>
    <izvorni_sadrzaj>SLAVONIJATRANS REMONTI, d.o.o. za remont i održavanje motornih vozila,SLAVONSKI BROD, OIB 77620483286</izvorni_sadrzaj>
    <derivirana_varijabla naziv="DomainObject.Predmet.ProtustrankaNazivFormatedOIB_1">SLAVONIJATRANS REMONTI, d.o.o. za remont i održavanje motornih vozila,SLAVONSKI BROD, OIB 77620483286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Vrtni put 3, 10000 Zagreb</izvorni_sadrzaj>
    <derivirana_varijabla naziv="DomainObject.Predmet.StrankaFormatedWithAdress_1"> FINA - PODRUŽNICA SLAVONSKI BROD, Vrtni put 3, 10000 Zagreb</derivirana_varijabla>
  </DomainObject.Predmet.StrankaFormatedWithAdress>
  <DomainObject.Predmet.StrankaFormatedWithAdressOIB>
    <izvorni_sadrzaj> FINA - PODRUŽNICA SLAVONSKI BROD, OIB 85821130368, Vrtni put 3, 10000 Zagreb</izvorni_sadrzaj>
    <derivirana_varijabla naziv="DomainObject.Predmet.StrankaFormatedWithAdressOIB_1"> FINA - PODRUŽNICA SLAVONSKI BROD, OIB 85821130368, Vrtni put 3, 10000 Zagreb</derivirana_varijabla>
  </DomainObject.Predmet.StrankaFormatedWithAdressOIB>
  <DomainObject.Predmet.StrankaWithAdress>
    <izvorni_sadrzaj>FINA - PODRUŽNICA SLAVONSKI BROD Vrtni put 3,10000 Zagreb</izvorni_sadrzaj>
    <derivirana_varijabla naziv="DomainObject.Predmet.StrankaWithAdress_1">FINA - PODRUŽNICA SLAVONSKI BROD Vrtni put 3,10000 Zagreb</derivirana_varijabla>
  </DomainObject.Predmet.StrankaWithAdress>
  <DomainObject.Predmet.StrankaWithAdressOIB>
    <izvorni_sadrzaj>FINA - PODRUŽNICA SLAVONSKI BROD, OIB 85821130368, Vrtni put 3,10000 Zagreb</izvorni_sadrzaj>
    <derivirana_varijabla naziv="DomainObject.Predmet.StrankaWithAdressOIB_1">FINA - PODRUŽNICA SLAVONSKI BROD, OIB 85821130368, Vrtni put 3,10000 Zagreb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Vrtni put 3, 10000 Zagreb</item>
    </izvorni_sadrzaj>
    <derivirana_varijabla naziv="DomainObject.Predmet.StrankaListFormatedWithAdress_1">
      <item>FINA - PODRUŽNICA SLAVONSKI BROD, Vrtni put 3, 10000 Zagreb</item>
    </derivirana_varijabla>
  </DomainObject.Predmet.StrankaListFormatedWithAdress>
  <DomainObject.Predmet.StrankaListFormatedWithAdressOIB>
    <izvorni_sadrzaj>
      <item>FINA - PODRUŽNICA SLAVONSKI BROD, OIB 85821130368, Vrtni put 3, 10000 Zagreb</item>
    </izvorni_sadrzaj>
    <derivirana_varijabla naziv="DomainObject.Predmet.StrankaListFormatedWithAdressOIB_1">
      <item>FINA - PODRUŽNICA SLAVONSKI BROD, OIB 85821130368, Vrtni put 3, 10000 Zagreb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SLAVONIJATRANS REMONTI, d.o.o. za remont i održavanje motornih vozila,SLAVONSKI BROD</item>
    </izvorni_sadrzaj>
    <derivirana_varijabla naziv="DomainObject.Predmet.ProtuStrankaListFormated_1">
      <item>SLAVONIJATRANS REMONTI, d.o.o. za remont i održavanje motornih vozila,SLAVONSKI BROD</item>
    </derivirana_varijabla>
  </DomainObject.Predmet.ProtuStrankaListFormated>
  <DomainObject.Predmet.ProtuStrankaListFormatedOIB>
    <izvorni_sadrzaj>
      <item>SLAVONIJATRANS REMONTI, d.o.o. za remont i održavanje motornih vozila,SLAVONSKI BROD, OIB 77620483286</item>
    </izvorni_sadrzaj>
    <derivirana_varijabla naziv="DomainObject.Predmet.ProtuStrankaListFormatedOIB_1">
      <item>SLAVONIJATRANS REMONTI, d.o.o. za remont i održavanje motornih vozila,SLAVONSKI BROD, OIB 77620483286</item>
    </derivirana_varijabla>
  </DomainObject.Predmet.ProtuStrankaListFormatedOIB>
  <DomainObject.Predmet.ProtuStrankaListFormatedWithAdress>
    <izvorni_sadrzaj>
      <item>SLAVONIJATRANS REMONTI, d.o.o. za remont i održavanje motornih vozila,SLAVONSKI BROD, Vinogradska/bb, 35000 Slavonski Brod</item>
    </izvorni_sadrzaj>
    <derivirana_varijabla naziv="DomainObject.Predmet.ProtuStrankaListFormatedWithAdress_1">
      <item>SLAVONIJATRANS REMONTI, d.o.o. za remont i održavanje motornih vozila,SLAVONSKI BROD, Vinogradska/bb, 35000 Slavonski Brod</item>
    </derivirana_varijabla>
  </DomainObject.Predmet.ProtuStrankaListFormatedWithAdress>
  <DomainObject.Predmet.ProtuStrankaListFormatedWithAdressOIB>
    <izvorni_sadrzaj>
      <item>SLAVONIJATRANS REMONTI, d.o.o. za remont i održavanje motornih vozila,SLAVONSKI BROD, OIB 77620483286, Vinogradska/bb, 35000 Slavonski Brod</item>
    </izvorni_sadrzaj>
    <derivirana_varijabla naziv="DomainObject.Predmet.ProtuStrankaListFormatedWithAdressOIB_1">
      <item>SLAVONIJATRANS REMONTI, d.o.o. za remont i održavanje motornih vozila,SLAVONSKI BROD, OIB 77620483286, Vinogradska/bb, 35000 Slavonski Brod</item>
    </derivirana_varijabla>
  </DomainObject.Predmet.ProtuStrankaListFormatedWithAdressOIB>
  <DomainObject.Predmet.ProtuStrankaListNazivFormated>
    <izvorni_sadrzaj>
      <item>SLAVONIJATRANS REMONTI, d.o.o. za remont i održavanje motornih vozila,SLAVONSKI BROD</item>
    </izvorni_sadrzaj>
    <derivirana_varijabla naziv="DomainObject.Predmet.ProtuStrankaListNazivFormated_1">
      <item>SLAVONIJATRANS REMONTI, d.o.o. za remont i održavanje motornih vozila,SLAVONSKI BROD</item>
    </derivirana_varijabla>
  </DomainObject.Predmet.ProtuStrankaListNazivFormated>
  <DomainObject.Predmet.ProtuStrankaListNazivFormatedOIB>
    <izvorni_sadrzaj>
      <item>SLAVONIJATRANS REMONTI, d.o.o. za remont i održavanje motornih vozila,SLAVONSKI BROD, OIB 77620483286</item>
    </izvorni_sadrzaj>
    <derivirana_varijabla naziv="DomainObject.Predmet.ProtuStrankaListNazivFormatedOIB_1">
      <item>SLAVONIJATRANS REMONTI, d.o.o. za remont i održavanje motornih vozila,SLAVONSKI BROD, OIB 77620483286</item>
    </derivirana_varijabla>
  </DomainObject.Predmet.ProtuStrankaListNazivFormatedOIB>
  <DomainObject.Predmet.OstaliList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OstaliList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OstaliListFormated>
  <DomainObject.Predmet.OstaliList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izvorni_sadrzaj>
    <derivirana_varijabla naziv="DomainObject.Predmet.OstaliList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derivirana_varijabla>
  </DomainObject.Predmet.OstaliListFormatedOIB>
  <DomainObject.Predmet.OstaliListFormatedWithAdress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</izvorni_sadrzaj>
    <derivirana_varijabla naziv="DomainObject.Predmet.OstaliListFormatedWithAdress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A. Cesarca 12, 35000 Slavonski Brod</item>
      <item>Vesna Lazarić</item>
      <item>Gabrijel Zovak</item>
      <item>Vlatka Forgić</item>
    </derivirana_varijabla>
  </DomainObject.Predmet.OstaliListFormatedWithAdress>
  <DomainObject.Predmet.OstaliListFormatedWithAdressOIB>
    <izvorni_sadrzaj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</izvorni_sadrzaj>
    <derivirana_varijabla naziv="DomainObject.Predmet.OstaliListFormatedWithAdressOIB_1">
      <item>NIKOLA ŽAGAR, HRVATSKIH BRANITELJA 65, Slobodnica</item>
      <item>Stjepan Furlan, 35000 Slavonski Brod</item>
      <item>Mira Jelčić, Porezna, 35000 Slavonski Brod</item>
      <item>Ružica Zmaić, predstavnica, Porezna, 35000 Slavonski Brod</item>
      <item>Željka Brandt, odvjetnica, P. Krešimira IV, 35000 Slavonski Brod</item>
      <item>Mirjana Dujmović, ul. Grada Vukovara 20, 10000 Zagreb</item>
      <item>Tihomir Doko, Vinogradska bb, 35000 Slavonski Brod</item>
      <item>Alma Opačak, odvjetnica, OIB 36068029114, A. Cesarca 12, 35000 Slavonski Brod</item>
      <item>Vesna Lazarić</item>
      <item>Gabrijel Zovak</item>
      <item>Vlatka Forgić</item>
    </derivirana_varijabla>
  </DomainObject.Predmet.OstaliListFormatedWithAdressOIB>
  <DomainObject.Predmet.OstaliListNazivFormated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OstaliListNazivFormated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OstaliListNazivFormated>
  <DomainObject.Predmet.OstaliListNazivFormatedOIB>
    <izvorni_sadrzaj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izvorni_sadrzaj>
    <derivirana_varijabla naziv="DomainObject.Predmet.OstaliListNazivFormatedOIB_1"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odvjetnica, OIB 36068029114</item>
      <item>Vesna Lazarić</item>
      <item>Gabrijel Zovak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SLAVONIJATRANS REMONTI, d.o.o. za remont i održavanje motornih vozila,SLAVONSKI BROD</izvorni_sadrzaj>
    <derivirana_varijabla naziv="DomainObject.Predmet.ProtustrankaIDrugi_1">SLAVONIJATRANS REMONTI, d.o.o. za remont i održavanje motornih vozila,SLAVONSKI BROD</derivirana_varijabla>
  </DomainObject.Predmet.ProtustrankaIDrugi>
  <DomainObject.Predmet.StrankaIDrugiAdressOIB>
    <izvorni_sadrzaj>FINA - PODRUŽNICA SLAVONSKI BROD, OIB 85821130368, Vrtni put 3, 10000 Zagreb</izvorni_sadrzaj>
    <derivirana_varijabla naziv="DomainObject.Predmet.StrankaIDrugiAdressOIB_1">FINA - PODRUŽNICA SLAVONSKI BROD, OIB 85821130368, Vrtni put 3, 10000 Zagreb</derivirana_varijabla>
  </DomainObject.Predmet.StrankaIDrugiAdressOIB>
  <DomainObject.Predmet.ProtustrankaIDrugiAdressOIB>
    <izvorni_sadrzaj>SLAVONIJATRANS REMONTI, d.o.o. za remont i održavanje motornih vozila,SLAVONSKI BROD, OIB 77620483286, Vinogradska/bb, 35000 Slavonski Brod</izvorni_sadrzaj>
    <derivirana_varijabla naziv="DomainObject.Predmet.ProtustrankaIDrugiAdressOIB_1">SLAVONIJATRANS REMONTI, d.o.o. za remont i održavanje motornih vozila,SLAVONSKI BROD, OIB 77620483286, Vinogradska/bb,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izvorni_sadrzaj>
    <derivirana_varijabla naziv="DomainObject.Predmet.SudioniciListNaziv_1">
      <item>SLAVONIJATRANS REMONTI, d.o.o. za remont i održavanje motornih vozila,SLAVONSKI BROD</item>
      <item>FINA - PODRUŽNICA SLAVONSKI BROD</item>
      <item>NIKOLA ŽAGAR</item>
      <item>Stjepan Furlan</item>
      <item>Mira Jelčić</item>
      <item>Ružica Zmaić, predstavnica</item>
      <item>Željka Brandt, odvjetnica</item>
      <item>Mirjana Dujmović</item>
      <item>Tihomir Doko</item>
      <item>Alma Opačak, odvjetnica</item>
      <item>Vesna Lazarić</item>
      <item>Gabrijel Zovak</item>
      <item>Vlatka Forgić</item>
    </derivirana_varijabla>
  </DomainObject.Predmet.SudioniciListNaziv>
  <DomainObject.Predmet.SudioniciListAdressOIB>
    <izvorni_sadrzaj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</izvorni_sadrzaj>
    <derivirana_varijabla naziv="DomainObject.Predmet.SudioniciListAdressOIB_1">
      <item>SLAVONIJATRANS REMONTI, d.o.o. za remont i održavanje motornih vozila,SLAVONSKI BROD, OIB 77620483286, Vinogradska/bb,35000 Slavonski Brod</item>
      <item>FINA - PODRUŽNICA SLAVONSKI BROD, OIB 85821130368, Vrtni put 3,10000 Zagreb</item>
      <item>NIKOLA ŽAGAR, HRVATSKIH BRANITELJA 65,Slobodnica</item>
      <item>Stjepan Furlan, 35000 Slavonski Brod</item>
      <item>Mira Jelčić, Porezna,35000 Slavonski Brod</item>
      <item>Ružica Zmaić, predstavnica, Porezna,35000 Slavonski Brod</item>
      <item>Željka Brandt, odvjetnica, P. Krešimira IV,35000 Slavonski Brod</item>
      <item>Mirjana Dujmović, ul. Grada Vukovara 20,10000 Zagreb</item>
      <item>Tihomir Doko, Vinogradska bb,35000 Slavonski Brod</item>
      <item>Alma Opačak, odvjetnica, OIB 36068029114, A. Cesarca 12,35000 Slavonski Brod</item>
      <item>Vesna Lazarić</item>
      <item>Gabrijel Zovak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77620483286</item>
      <item>, OIB 85821130368</item>
      <item>, OIB null</item>
      <item>, OIB null</item>
      <item>, OIB null</item>
      <item>, OIB null</item>
      <item>, OIB null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818</properties:Characters>
  <properties:Lines>42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2017-09-06T09:36:00Z</dcterms:created>
  <dc:creator>wsadmin</dc:creator>
  <cp:lastModifiedBy>wsadmin</cp:lastModifiedBy>
  <cp:lastPrinted>2017-09-06T09:47:00Z</cp:lastPrinted>
  <dcterms:modified xmlns:xsi="http://www.w3.org/2001/XMLSchema-instance" xsi:type="dcterms:W3CDTF">2017-09-06T10:22:00Z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