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07a0" w14:paraId="3a407a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E223FA">
        <w:t>2107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115AE">
        <w:rPr>
          <w:lang w:val="hr-HR"/>
        </w:rPr>
        <w:t>REVOLUCIJA</w:t>
      </w:r>
      <w:r w:rsidR="00F6467F">
        <w:rPr>
          <w:lang w:val="hr-HR"/>
        </w:rPr>
        <w:t xml:space="preserve"> </w:t>
      </w:r>
      <w:r w:rsidR="00E115AE">
        <w:rPr>
          <w:lang w:val="hr-HR"/>
        </w:rPr>
        <w:t>j.</w:t>
      </w:r>
      <w:r w:rsidR="005D48BB">
        <w:rPr>
          <w:lang w:val="hr-HR"/>
        </w:rPr>
        <w:t>d.o.o.</w:t>
      </w:r>
      <w:r w:rsidR="00E115AE">
        <w:rPr>
          <w:lang w:val="hr-HR"/>
        </w:rPr>
        <w:t>, Split, Mosorska 3, OIB: 20838213275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E115AE">
        <w:rPr>
          <w:lang w:val="hr-HR"/>
        </w:rPr>
        <w:t xml:space="preserve"> 060290063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115AE" w:rsidRPr="00E115AE">
        <w:rPr>
          <w:lang w:val="hr-HR"/>
        </w:rPr>
        <w:t>REVOLUCIJA j.d.o.o., Split, Mosorska 3, OIB: 20838213275, MBS: 060290063</w:t>
      </w:r>
      <w:r w:rsidR="00E115A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A311C2">
        <w:rPr>
          <w:lang w:val="hr-HR"/>
        </w:rPr>
        <w:t xml:space="preserve"> 8,00</w:t>
      </w:r>
      <w:r w:rsidR="00447C1D">
        <w:rPr>
          <w:lang w:val="hr-HR"/>
        </w:rPr>
        <w:t xml:space="preserve"> </w:t>
      </w:r>
      <w:r w:rsidR="00822B62">
        <w:rPr>
          <w:lang w:val="hr-HR"/>
        </w:rPr>
        <w:t xml:space="preserve"> sati i </w:t>
      </w:r>
      <w:r w:rsidR="00A311C2">
        <w:rPr>
          <w:lang w:val="hr-HR"/>
        </w:rPr>
        <w:t>40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A311C2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115AE" w:rsidRPr="00E115AE">
        <w:rPr>
          <w:lang w:val="hr-HR"/>
        </w:rPr>
        <w:t xml:space="preserve">REVOLUCIJA j.d.o.o., Split, Mosorska 3, OIB: 20838213275, MBS: 060290063.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370787">
        <w:rPr>
          <w:lang w:val="hr-HR"/>
        </w:rPr>
        <w:t>13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3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E223FA">
      <w:t>107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14306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11C2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0321F"/>
    <w:rsid w:val="00C319B2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4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3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3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3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3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4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3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3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3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3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St-2107/2015</izvorni_sadrzaj>
    <derivirana_varijabla naziv="DomainObject.Predmet.OznakaBroj_1">St-2107/2015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REVOLUCIJA jednostavno društvo s ograničenom odgovornošću za trgovinu i usluge</izvorni_sadrzaj>
    <derivirana_varijabla naziv="DomainObject.Predmet.ProtustrankaFormated_1">  REVOLUCIJA jednostavno društvo s ograničenom odgovornošću za trgovinu i usluge</derivirana_varijabla>
  </DomainObject.Predmet.ProtustrankaFormated>
  <DomainObject.Predmet.ProtustrankaFormatedOIB>
    <izvorni_sadrzaj>  REVOLUCIJA jednostavno društvo s ograničenom odgovornošću za trgovinu i usluge, OIB 20838213275</izvorni_sadrzaj>
    <derivirana_varijabla naziv="DomainObject.Predmet.ProtustrankaFormatedOIB_1">  REVOLUCIJA jednostavno društvo s ograničenom odgovornošću za trgovinu i usluge, OIB 20838213275</derivirana_varijabla>
  </DomainObject.Predmet.ProtustrankaFormatedOIB>
  <DomainObject.Predmet.ProtustrankaFormatedWithAdress>
    <izvorni_sadrzaj> REVOLUCIJA jednostavno društvo s ograničenom odgovornošću za trgovinu i usluge, Mosorska 3, 21000 Split</izvorni_sadrzaj>
    <derivirana_varijabla naziv="DomainObject.Predmet.ProtustrankaFormatedWithAdress_1"> REVOLUCIJA jednostavno društvo s ograničenom odgovornošću za trgovinu i usluge, Mosorska 3, 21000 Split</derivirana_varijabla>
  </DomainObject.Predmet.ProtustrankaFormatedWithAdress>
  <DomainObject.Predmet.ProtustrankaFormatedWithAdressOIB>
    <izvorni_sadrzaj> REVOLUCIJA jednostavno društvo s ograničenom odgovornošću za trgovinu i usluge, OIB 20838213275, Mosorska 3, 21000 Split</izvorni_sadrzaj>
    <derivirana_varijabla naziv="DomainObject.Predmet.ProtustrankaFormatedWithAdressOIB_1"> REVOLUCIJA jednostavno društvo s ograničenom odgovornošću za trgovinu i usluge, OIB 20838213275, Mosorska 3, 21000 Split</derivirana_varijabla>
  </DomainObject.Predmet.ProtustrankaFormatedWithAdressOIB>
  <DomainObject.Predmet.ProtustrankaWithAdress>
    <izvorni_sadrzaj>REVOLUCIJA jednostavno društvo s ograničenom odgovornošću za trgovinu i usluge Mosorska 3, 21000 Split</izvorni_sadrzaj>
    <derivirana_varijabla naziv="DomainObject.Predmet.ProtustrankaWithAdress_1">REVOLUCIJA jednostavno društvo s ograničenom odgovornošću za trgovinu i usluge Mosorska 3, 21000 Split</derivirana_varijabla>
  </DomainObject.Predmet.ProtustrankaWithAdress>
  <DomainObject.Predmet.ProtustrankaWithAdressOIB>
    <izvorni_sadrzaj>REVOLUCIJA jednostavno društvo s ograničenom odgovornošću za trgovinu i usluge, OIB 20838213275, Mosorska 3, 21000 Split</izvorni_sadrzaj>
    <derivirana_varijabla naziv="DomainObject.Predmet.ProtustrankaWithAdressOIB_1">REVOLUCIJA jednostavno društvo s ograničenom odgovornošću za trgovinu i usluge, OIB 20838213275, Mosorska 3, 21000 Split</derivirana_varijabla>
  </DomainObject.Predmet.ProtustrankaWithAdressOIB>
  <DomainObject.Predmet.ProtustrankaNazivFormated>
    <izvorni_sadrzaj>REVOLUCIJA jednostavno društvo s ograničenom odgovornošću za trgovinu i usluge</izvorni_sadrzaj>
    <derivirana_varijabla naziv="DomainObject.Predmet.ProtustrankaNazivFormated_1">REVOLUCIJA jednostavno društvo s ograničenom odgovornošću za trgovinu i usluge</derivirana_varijabla>
  </DomainObject.Predmet.ProtustrankaNazivFormated>
  <DomainObject.Predmet.ProtustrankaNazivFormatedOIB>
    <izvorni_sadrzaj>REVOLUCIJA jednostavno društvo s ograničenom odgovornošću za trgovinu i usluge, OIB 20838213275</izvorni_sadrzaj>
    <derivirana_varijabla naziv="DomainObject.Predmet.ProtustrankaNazivFormatedOIB_1">REVOLUCIJA jednostavno društvo s ograničenom odgovornošću za trgovinu i usluge, OIB 20838213275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6809.46</izvorni_sadrzaj>
    <derivirana_varijabla naziv="DomainObject.Predmet.TrenutnaVrijednost_1">6809.46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REVOLUCIJA jednostavno društvo s ograničenom odgovornošću za trgovinu i usluge</item>
    </izvorni_sadrzaj>
    <derivirana_varijabla naziv="DomainObject.Predmet.ProtuStrankaListFormated_1">
      <item>REVOLUCIJA jednostavno društvo s ograničenom odgovornošću za trgovinu i usluge</item>
    </derivirana_varijabla>
  </DomainObject.Predmet.ProtuStrankaListFormated>
  <DomainObject.Predmet.ProtuStrankaListFormatedOIB>
    <izvorni_sadrzaj>
      <item>REVOLUCIJA jednostavno društvo s ograničenom odgovornošću za trgovinu i usluge, OIB 20838213275</item>
    </izvorni_sadrzaj>
    <derivirana_varijabla naziv="DomainObject.Predmet.ProtuStrankaListFormatedOIB_1">
      <item>REVOLUCIJA jednostavno društvo s ograničenom odgovornošću za trgovinu i usluge, OIB 20838213275</item>
    </derivirana_varijabla>
  </DomainObject.Predmet.ProtuStrankaListFormatedOIB>
  <DomainObject.Predmet.ProtuStrankaListFormatedWithAdress>
    <izvorni_sadrzaj>
      <item>REVOLUCIJA jednostavno društvo s ograničenom odgovornošću za trgovinu i usluge, Mosorska 3, 21000 Split</item>
    </izvorni_sadrzaj>
    <derivirana_varijabla naziv="DomainObject.Predmet.ProtuStrankaListFormatedWithAdress_1">
      <item>REVOLUCIJA jednostavno društvo s ograničenom odgovornošću za trgovinu i usluge, Mosorska 3, 21000 Split</item>
    </derivirana_varijabla>
  </DomainObject.Predmet.ProtuStrankaListFormatedWithAdress>
  <DomainObject.Predmet.ProtuStrankaListFormatedWithAdressOIB>
    <izvorni_sadrzaj>
      <item>REVOLUCIJA jednostavno društvo s ograničenom odgovornošću za trgovinu i usluge, OIB 20838213275, Mosorska 3, 21000 Split</item>
    </izvorni_sadrzaj>
    <derivirana_varijabla naziv="DomainObject.Predmet.ProtuStrankaListFormatedWithAdressOIB_1">
      <item>REVOLUCIJA jednostavno društvo s ograničenom odgovornošću za trgovinu i usluge, OIB 20838213275, Mosorska 3, 21000 Split</item>
    </derivirana_varijabla>
  </DomainObject.Predmet.ProtuStrankaListFormatedWithAdressOIB>
  <DomainObject.Predmet.ProtuStrankaListNazivFormated>
    <izvorni_sadrzaj>
      <item>REVOLUCIJA jednostavno društvo s ograničenom odgovornošću za trgovinu i usluge</item>
    </izvorni_sadrzaj>
    <derivirana_varijabla naziv="DomainObject.Predmet.ProtuStrankaListNazivFormated_1">
      <item>REVOLUCIJA jednostavno društvo s ograničenom odgovornošću za trgovinu i usluge</item>
    </derivirana_varijabla>
  </DomainObject.Predmet.ProtuStrankaListNazivFormated>
  <DomainObject.Predmet.ProtuStrankaListNazivFormatedOIB>
    <izvorni_sadrzaj>
      <item>REVOLUCIJA jednostavno društvo s ograničenom odgovornošću za trgovinu i usluge, OIB 20838213275</item>
    </izvorni_sadrzaj>
    <derivirana_varijabla naziv="DomainObject.Predmet.ProtuStrankaListNazivFormatedOIB_1">
      <item>REVOLUCIJA jednostavno društvo s ograničenom odgovornošću za trgovinu i usluge, OIB 20838213275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REVOLUCIJA jednostavno društvo s ograničenom odgovornošću za trgovinu i usluge</izvorni_sadrzaj>
    <derivirana_varijabla naziv="DomainObject.Predmet.ProtustrankaIDrugi_1">REVOLUCIJA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REVOLUCIJA jednostavno društvo s ograničenom odgovornošću za trgovinu i usluge, OIB 20838213275, Mosorska 3, 21000 Split</izvorni_sadrzaj>
    <derivirana_varijabla naziv="DomainObject.Predmet.ProtustrankaIDrugiAdressOIB_1">REVOLUCIJA jednostavno društvo s ograničenom odgovornošću za trgovinu i usluge, OIB 20838213275, Mosorska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REVOLUCIJA jednostavno društvo s ograničenom odgovornošću za trgovinu i usluge</item>
      <item>FINANCIJSKA AGENCIJA, RC SPLIT</item>
    </izvorni_sadrzaj>
    <derivirana_varijabla naziv="DomainObject.Predmet.SudioniciListNaziv_1">
      <item>REVOLUCIJA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REVOLUCIJA jednostavno društvo s ograničenom odgovornošću za trgovinu i usluge, OIB 20838213275, Mosorska 3,21000 Split</item>
      <item>FINANCIJSKA AGENCIJA, RC SPLIT, OIB 85821130368, Mažuranićevo šetalište 24 b,21000 Split</item>
    </izvorni_sadrzaj>
    <derivirana_varijabla naziv="DomainObject.Predmet.SudioniciListAdressOIB_1">
      <item>REVOLUCIJA jednostavno društvo s ograničenom odgovornošću za trgovinu i usluge, OIB 20838213275, Mosorska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20838213275</item>
      <item>, OIB 85821130368</item>
    </izvorni_sadrzaj>
    <derivirana_varijabla naziv="DomainObject.Predmet.SudioniciListNazivOIB_1">
      <item>, OIB 20838213275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3301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2016-04-21T06:47:00Z</dcterms:created>
  <dc:creator>Lari Glavaš</dc:creator>
  <cp:lastModifiedBy>Lari Glavaš</cp:lastModifiedBy>
  <cp:lastPrinted>2016-04-21T06:47:00Z</cp:lastPrinted>
  <dcterms:modified xmlns:xsi="http://www.w3.org/2001/XMLSchema-instance" xsi:type="dcterms:W3CDTF">2016-04-21T06:47:00Z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