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0a7fe" w14:paraId="090a7fe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4B5165">
        <w:t>10</w:t>
      </w:r>
      <w:r w:rsidR="008841B0">
        <w:t>6</w:t>
      </w:r>
      <w:r w:rsidR="00970239">
        <w:t>2</w:t>
      </w:r>
      <w:r w:rsidR="00741BE1">
        <w:t xml:space="preserve">/17-3      </w:t>
      </w:r>
      <w:r w:rsidR="004B5165">
        <w:t xml:space="preserve">       </w:t>
      </w:r>
      <w:r w:rsidR="009D5343">
        <w:t xml:space="preserve">     </w:t>
      </w:r>
      <w:r w:rsidR="0049393C">
        <w:t xml:space="preserve">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>za provedbu skraćenog stečajnog postupka nad dužnikom</w:t>
      </w:r>
      <w:r w:rsidR="002B71D8">
        <w:t xml:space="preserve"> </w:t>
      </w:r>
      <w:r w:rsidR="00970239" w:rsidRPr="00970239">
        <w:t>SATURN VELEPRODAJA j.d.o.o. za usluge</w:t>
      </w:r>
      <w:r w:rsidR="00970239">
        <w:t xml:space="preserve">, Zagreb, Ulica grada Vukovara 243, MBS: </w:t>
      </w:r>
      <w:r w:rsidR="00970239" w:rsidRPr="00970239">
        <w:t>081008762</w:t>
      </w:r>
      <w:r w:rsidR="00970239">
        <w:t xml:space="preserve">, OIB: </w:t>
      </w:r>
      <w:r w:rsidR="00970239" w:rsidRPr="00970239">
        <w:t>00399789044</w:t>
      </w:r>
      <w:r w:rsidR="00970239">
        <w:t xml:space="preserve">, </w:t>
      </w:r>
      <w:r w:rsidR="00BF04BA">
        <w:t>te</w:t>
      </w:r>
      <w:r w:rsidR="005A374F">
        <w:t xml:space="preserve">meljem članka 430. Stečajnog zakona (NN 71/15, dalje: SZ), dana </w:t>
      </w:r>
      <w:r w:rsidR="009D5343">
        <w:t>4</w:t>
      </w:r>
      <w:r w:rsidR="00ED1045">
        <w:t xml:space="preserve">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EB34FB" w:rsidR="00204FB3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1A7ACB" w:rsidRPr="001A7ACB">
        <w:t xml:space="preserve"> </w:t>
      </w:r>
      <w:r w:rsidR="001A7ACB">
        <w:t>SATURN VELEPRODAJA j.d.o.o. za usluge, Zagreb, Ulica grada Vukovara 243, MBS: 081008762, OIB: 00399789044</w:t>
      </w:r>
      <w:r w:rsidR="00853352">
        <w:t xml:space="preserve">, </w:t>
      </w:r>
      <w:r>
        <w:t>na temelju neizvršenih osnova za plaćanje iznosi</w:t>
      </w:r>
      <w:r w:rsidR="00554444">
        <w:t xml:space="preserve"> </w:t>
      </w:r>
      <w:r w:rsidR="001A7ACB">
        <w:t>16.843,98</w:t>
      </w:r>
      <w:r w:rsidR="008B580B">
        <w:t xml:space="preserve"> </w:t>
      </w:r>
      <w:r w:rsidR="00EB34FB">
        <w:t xml:space="preserve">kn.                 </w:t>
      </w:r>
    </w:p>
    <w:p w:rsidRDefault="00204FB3" w:rsidP="00D739FA" w:rsidR="00B53929" w:rsidRPr="007829BF">
      <w:pPr>
        <w:numPr>
          <w:ilvl w:val="0"/>
          <w:numId w:val="2"/>
        </w:numPr>
        <w:jc w:val="both"/>
      </w:pPr>
      <w:r>
        <w:t>Poziva</w:t>
      </w:r>
      <w:r w:rsidR="00950581">
        <w:t xml:space="preserve"> se osob</w:t>
      </w:r>
      <w:r w:rsidR="007C4C00">
        <w:t>a</w:t>
      </w:r>
      <w:r w:rsidR="00950581">
        <w:t xml:space="preserve"> ovlašten</w:t>
      </w:r>
      <w:r w:rsidR="007C4C00">
        <w:t>a</w:t>
      </w:r>
      <w:r w:rsidR="00950581">
        <w:t xml:space="preserve"> za </w:t>
      </w:r>
      <w:r w:rsidR="00394EEC">
        <w:t>zastupanje</w:t>
      </w:r>
      <w:r>
        <w:t xml:space="preserve"> dužnika</w:t>
      </w:r>
      <w:r w:rsidR="007C4C00">
        <w:t xml:space="preserve"> </w:t>
      </w:r>
      <w:r w:rsidR="001A7ACB">
        <w:t>Denis Amir Omić, OIB: 73059180238</w:t>
      </w:r>
      <w:r w:rsidR="007E305F">
        <w:t xml:space="preserve">, Lukavec  Sutlanski, Lukavečka 5, </w:t>
      </w:r>
      <w:r w:rsidR="00B542FC">
        <w:t>da</w:t>
      </w:r>
      <w:r w:rsidR="003337FC">
        <w:t xml:space="preserve"> u  roku od 15 (petnaest) dana od dana objave ovog oglasa na mrežnoj stranici e-Oglasna ploča sudova podnes</w:t>
      </w:r>
      <w:r w:rsidR="003F7CF4">
        <w:t>e</w:t>
      </w:r>
      <w:r w:rsidR="003337FC">
        <w:t xml:space="preserve">  ovom sudu, pozivom na gornji broj spisa, javnobilježnički ovjerovljeni prokazni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</w:t>
      </w:r>
      <w:r w:rsidR="003337FC">
        <w:t>0</w:t>
      </w:r>
      <w:r w:rsidR="0091089D">
        <w:t>6</w:t>
      </w:r>
      <w:r w:rsidR="007E305F">
        <w:t>2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9D5343">
        <w:t>4</w:t>
      </w:r>
      <w:r w:rsidR="00940E54">
        <w:t>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D739FA" w:rsidR="00204FB3" w:rsidRPr="00D739FA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91089D">
        <w:t>2</w:t>
      </w:r>
      <w:r w:rsidR="00554B70">
        <w:t>5</w:t>
      </w:r>
      <w:r w:rsidR="0091089D">
        <w:t>/10</w:t>
      </w:r>
      <w:r w:rsidR="00E37104">
        <w:t xml:space="preserve">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305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1B3D"/>
    <w:rsid w:val="0004409F"/>
    <w:rsid w:val="00046CBC"/>
    <w:rsid w:val="000477CD"/>
    <w:rsid w:val="00047A8F"/>
    <w:rsid w:val="00050860"/>
    <w:rsid w:val="00051E58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D491A"/>
    <w:rsid w:val="000E0EAF"/>
    <w:rsid w:val="000E404A"/>
    <w:rsid w:val="000E73DB"/>
    <w:rsid w:val="000E762A"/>
    <w:rsid w:val="000E7F28"/>
    <w:rsid w:val="000F228D"/>
    <w:rsid w:val="000F4EEF"/>
    <w:rsid w:val="000F61EA"/>
    <w:rsid w:val="00100BA1"/>
    <w:rsid w:val="00102060"/>
    <w:rsid w:val="00103059"/>
    <w:rsid w:val="001053CD"/>
    <w:rsid w:val="00110041"/>
    <w:rsid w:val="00115F56"/>
    <w:rsid w:val="001169AB"/>
    <w:rsid w:val="001261BA"/>
    <w:rsid w:val="00127F97"/>
    <w:rsid w:val="00131D71"/>
    <w:rsid w:val="00132DEB"/>
    <w:rsid w:val="00134EC0"/>
    <w:rsid w:val="0013792F"/>
    <w:rsid w:val="00140407"/>
    <w:rsid w:val="00143158"/>
    <w:rsid w:val="001437B2"/>
    <w:rsid w:val="001502BA"/>
    <w:rsid w:val="0015158C"/>
    <w:rsid w:val="0015191D"/>
    <w:rsid w:val="001525A9"/>
    <w:rsid w:val="00153466"/>
    <w:rsid w:val="0016238B"/>
    <w:rsid w:val="00165557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A7ACB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38FD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239A"/>
    <w:rsid w:val="00234025"/>
    <w:rsid w:val="002358E7"/>
    <w:rsid w:val="00237E93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4AE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1D8"/>
    <w:rsid w:val="002B7356"/>
    <w:rsid w:val="002C04FF"/>
    <w:rsid w:val="002C2761"/>
    <w:rsid w:val="002C3D49"/>
    <w:rsid w:val="002C6A77"/>
    <w:rsid w:val="002C7EB3"/>
    <w:rsid w:val="002D0492"/>
    <w:rsid w:val="002D2600"/>
    <w:rsid w:val="002D2610"/>
    <w:rsid w:val="002D3157"/>
    <w:rsid w:val="002D43F0"/>
    <w:rsid w:val="002D6509"/>
    <w:rsid w:val="002D7376"/>
    <w:rsid w:val="002D7681"/>
    <w:rsid w:val="002E29C8"/>
    <w:rsid w:val="002E4C0B"/>
    <w:rsid w:val="002E5F9E"/>
    <w:rsid w:val="002F33E7"/>
    <w:rsid w:val="002F4AAF"/>
    <w:rsid w:val="002F4D73"/>
    <w:rsid w:val="002F54BC"/>
    <w:rsid w:val="002F5C82"/>
    <w:rsid w:val="002F62B5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37FC"/>
    <w:rsid w:val="00334BE3"/>
    <w:rsid w:val="003405C3"/>
    <w:rsid w:val="00342079"/>
    <w:rsid w:val="003445D8"/>
    <w:rsid w:val="00346E2F"/>
    <w:rsid w:val="00355A02"/>
    <w:rsid w:val="003612A7"/>
    <w:rsid w:val="0036640C"/>
    <w:rsid w:val="00371062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4EEC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20DF"/>
    <w:rsid w:val="003D4988"/>
    <w:rsid w:val="003E4DD9"/>
    <w:rsid w:val="003E4EC8"/>
    <w:rsid w:val="003E6670"/>
    <w:rsid w:val="003E7C98"/>
    <w:rsid w:val="003F7415"/>
    <w:rsid w:val="003F7CF4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67CA"/>
    <w:rsid w:val="004171F3"/>
    <w:rsid w:val="00420037"/>
    <w:rsid w:val="0042014B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45E61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9393C"/>
    <w:rsid w:val="004A0D7B"/>
    <w:rsid w:val="004A6F2C"/>
    <w:rsid w:val="004B490A"/>
    <w:rsid w:val="004B5165"/>
    <w:rsid w:val="004C3969"/>
    <w:rsid w:val="004C57E1"/>
    <w:rsid w:val="004D2575"/>
    <w:rsid w:val="004D5A26"/>
    <w:rsid w:val="004E151F"/>
    <w:rsid w:val="004E1973"/>
    <w:rsid w:val="004E466C"/>
    <w:rsid w:val="004F4428"/>
    <w:rsid w:val="004F5FE8"/>
    <w:rsid w:val="004F6C6C"/>
    <w:rsid w:val="00510DCF"/>
    <w:rsid w:val="005126B5"/>
    <w:rsid w:val="00513670"/>
    <w:rsid w:val="005159C5"/>
    <w:rsid w:val="00515AD7"/>
    <w:rsid w:val="005179BB"/>
    <w:rsid w:val="00523597"/>
    <w:rsid w:val="0052399B"/>
    <w:rsid w:val="00525BB6"/>
    <w:rsid w:val="005315D5"/>
    <w:rsid w:val="00532E0A"/>
    <w:rsid w:val="00532E53"/>
    <w:rsid w:val="00533373"/>
    <w:rsid w:val="00534964"/>
    <w:rsid w:val="0053545A"/>
    <w:rsid w:val="005369C3"/>
    <w:rsid w:val="00540FAF"/>
    <w:rsid w:val="0054259D"/>
    <w:rsid w:val="005433A2"/>
    <w:rsid w:val="005437AE"/>
    <w:rsid w:val="00550133"/>
    <w:rsid w:val="00554444"/>
    <w:rsid w:val="00554B70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08B"/>
    <w:rsid w:val="005B6845"/>
    <w:rsid w:val="005B6E2E"/>
    <w:rsid w:val="005B7F61"/>
    <w:rsid w:val="005C01B9"/>
    <w:rsid w:val="005C056B"/>
    <w:rsid w:val="005C0E48"/>
    <w:rsid w:val="005C5BC1"/>
    <w:rsid w:val="005D1100"/>
    <w:rsid w:val="005D2A79"/>
    <w:rsid w:val="005D3A68"/>
    <w:rsid w:val="005D57CB"/>
    <w:rsid w:val="005D7EC1"/>
    <w:rsid w:val="005E0CFB"/>
    <w:rsid w:val="005E1074"/>
    <w:rsid w:val="005E55B1"/>
    <w:rsid w:val="005F1EFD"/>
    <w:rsid w:val="005F63AF"/>
    <w:rsid w:val="005F682B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2E64"/>
    <w:rsid w:val="00666402"/>
    <w:rsid w:val="006672BD"/>
    <w:rsid w:val="006703A3"/>
    <w:rsid w:val="006716F0"/>
    <w:rsid w:val="0067303B"/>
    <w:rsid w:val="00673ECF"/>
    <w:rsid w:val="00674FE2"/>
    <w:rsid w:val="00676EF6"/>
    <w:rsid w:val="00681F7F"/>
    <w:rsid w:val="00682D7E"/>
    <w:rsid w:val="0068386A"/>
    <w:rsid w:val="006843F0"/>
    <w:rsid w:val="0069656A"/>
    <w:rsid w:val="006A11E9"/>
    <w:rsid w:val="006A18B1"/>
    <w:rsid w:val="006A3CCF"/>
    <w:rsid w:val="006A680E"/>
    <w:rsid w:val="006A6EBE"/>
    <w:rsid w:val="006B29B9"/>
    <w:rsid w:val="006B37E2"/>
    <w:rsid w:val="006B5168"/>
    <w:rsid w:val="006C1C19"/>
    <w:rsid w:val="006C36CE"/>
    <w:rsid w:val="006C4490"/>
    <w:rsid w:val="006C4FDF"/>
    <w:rsid w:val="006C5C92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1BE1"/>
    <w:rsid w:val="0074369C"/>
    <w:rsid w:val="0074413D"/>
    <w:rsid w:val="00746BCC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29BF"/>
    <w:rsid w:val="007834FD"/>
    <w:rsid w:val="007853B0"/>
    <w:rsid w:val="00790A88"/>
    <w:rsid w:val="00790AB6"/>
    <w:rsid w:val="00791A2A"/>
    <w:rsid w:val="00793C2B"/>
    <w:rsid w:val="00795518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B7F27"/>
    <w:rsid w:val="007C4C00"/>
    <w:rsid w:val="007D109A"/>
    <w:rsid w:val="007D4D83"/>
    <w:rsid w:val="007D50F2"/>
    <w:rsid w:val="007D62E1"/>
    <w:rsid w:val="007D667C"/>
    <w:rsid w:val="007E305F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3352"/>
    <w:rsid w:val="00855A65"/>
    <w:rsid w:val="00860129"/>
    <w:rsid w:val="008604F7"/>
    <w:rsid w:val="008663F2"/>
    <w:rsid w:val="008741EA"/>
    <w:rsid w:val="00875548"/>
    <w:rsid w:val="0087662A"/>
    <w:rsid w:val="00877228"/>
    <w:rsid w:val="008814CC"/>
    <w:rsid w:val="0088367B"/>
    <w:rsid w:val="008841B0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580B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E6153"/>
    <w:rsid w:val="008F1A8E"/>
    <w:rsid w:val="008F5255"/>
    <w:rsid w:val="00901A60"/>
    <w:rsid w:val="00901EF5"/>
    <w:rsid w:val="0090296B"/>
    <w:rsid w:val="00904484"/>
    <w:rsid w:val="00905CC8"/>
    <w:rsid w:val="0091089D"/>
    <w:rsid w:val="00912CF5"/>
    <w:rsid w:val="009137B1"/>
    <w:rsid w:val="00913AA5"/>
    <w:rsid w:val="00915D8F"/>
    <w:rsid w:val="0092202A"/>
    <w:rsid w:val="0092366B"/>
    <w:rsid w:val="00924658"/>
    <w:rsid w:val="00924A2F"/>
    <w:rsid w:val="0092602B"/>
    <w:rsid w:val="0092692F"/>
    <w:rsid w:val="00930B0A"/>
    <w:rsid w:val="00930E01"/>
    <w:rsid w:val="00936874"/>
    <w:rsid w:val="00936993"/>
    <w:rsid w:val="00937840"/>
    <w:rsid w:val="00940E54"/>
    <w:rsid w:val="00943D66"/>
    <w:rsid w:val="00947AF8"/>
    <w:rsid w:val="00950581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0239"/>
    <w:rsid w:val="00974F50"/>
    <w:rsid w:val="00980E4D"/>
    <w:rsid w:val="00985701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1F19"/>
    <w:rsid w:val="009C670C"/>
    <w:rsid w:val="009D0E99"/>
    <w:rsid w:val="009D3536"/>
    <w:rsid w:val="009D4197"/>
    <w:rsid w:val="009D4CF1"/>
    <w:rsid w:val="009D5343"/>
    <w:rsid w:val="009D6EDA"/>
    <w:rsid w:val="009D7DD0"/>
    <w:rsid w:val="009E5D6D"/>
    <w:rsid w:val="009E5F18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272B"/>
    <w:rsid w:val="00A3598F"/>
    <w:rsid w:val="00A405B5"/>
    <w:rsid w:val="00A42167"/>
    <w:rsid w:val="00A45260"/>
    <w:rsid w:val="00A46436"/>
    <w:rsid w:val="00A4793D"/>
    <w:rsid w:val="00A50E8F"/>
    <w:rsid w:val="00A54331"/>
    <w:rsid w:val="00A5687A"/>
    <w:rsid w:val="00A57AB7"/>
    <w:rsid w:val="00A57DB1"/>
    <w:rsid w:val="00A62CBC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927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080C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583"/>
    <w:rsid w:val="00B35741"/>
    <w:rsid w:val="00B3597F"/>
    <w:rsid w:val="00B360EA"/>
    <w:rsid w:val="00B42B7C"/>
    <w:rsid w:val="00B45ADA"/>
    <w:rsid w:val="00B50AD5"/>
    <w:rsid w:val="00B53929"/>
    <w:rsid w:val="00B541D7"/>
    <w:rsid w:val="00B542FC"/>
    <w:rsid w:val="00B5560E"/>
    <w:rsid w:val="00B639B0"/>
    <w:rsid w:val="00B63FC2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2617"/>
    <w:rsid w:val="00C147B5"/>
    <w:rsid w:val="00C1562F"/>
    <w:rsid w:val="00C2016D"/>
    <w:rsid w:val="00C20DC7"/>
    <w:rsid w:val="00C24697"/>
    <w:rsid w:val="00C24B5B"/>
    <w:rsid w:val="00C34184"/>
    <w:rsid w:val="00C34651"/>
    <w:rsid w:val="00C37558"/>
    <w:rsid w:val="00C43CDA"/>
    <w:rsid w:val="00C46923"/>
    <w:rsid w:val="00C5496B"/>
    <w:rsid w:val="00C55B3B"/>
    <w:rsid w:val="00C56925"/>
    <w:rsid w:val="00C66216"/>
    <w:rsid w:val="00C70561"/>
    <w:rsid w:val="00C73B80"/>
    <w:rsid w:val="00C74E55"/>
    <w:rsid w:val="00C826A4"/>
    <w:rsid w:val="00C85529"/>
    <w:rsid w:val="00C8590C"/>
    <w:rsid w:val="00C87B21"/>
    <w:rsid w:val="00C923C7"/>
    <w:rsid w:val="00C93448"/>
    <w:rsid w:val="00C9566A"/>
    <w:rsid w:val="00C9744E"/>
    <w:rsid w:val="00CA01EF"/>
    <w:rsid w:val="00CA269E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C6EC8"/>
    <w:rsid w:val="00CD0675"/>
    <w:rsid w:val="00CD11A9"/>
    <w:rsid w:val="00CD4C25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069"/>
    <w:rsid w:val="00D1469E"/>
    <w:rsid w:val="00D160C8"/>
    <w:rsid w:val="00D20E46"/>
    <w:rsid w:val="00D212DB"/>
    <w:rsid w:val="00D23251"/>
    <w:rsid w:val="00D24D2F"/>
    <w:rsid w:val="00D331B7"/>
    <w:rsid w:val="00D37D32"/>
    <w:rsid w:val="00D4346E"/>
    <w:rsid w:val="00D46AFF"/>
    <w:rsid w:val="00D50337"/>
    <w:rsid w:val="00D505FE"/>
    <w:rsid w:val="00D54F7E"/>
    <w:rsid w:val="00D568B0"/>
    <w:rsid w:val="00D57DB1"/>
    <w:rsid w:val="00D64021"/>
    <w:rsid w:val="00D641DA"/>
    <w:rsid w:val="00D70A36"/>
    <w:rsid w:val="00D71C29"/>
    <w:rsid w:val="00D735C8"/>
    <w:rsid w:val="00D739FA"/>
    <w:rsid w:val="00D74474"/>
    <w:rsid w:val="00D745AC"/>
    <w:rsid w:val="00D77EA4"/>
    <w:rsid w:val="00D80C2F"/>
    <w:rsid w:val="00D81B0E"/>
    <w:rsid w:val="00D82FFF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B406E"/>
    <w:rsid w:val="00DC4A9E"/>
    <w:rsid w:val="00DC5D72"/>
    <w:rsid w:val="00DD1F8C"/>
    <w:rsid w:val="00DD3FFD"/>
    <w:rsid w:val="00DD6415"/>
    <w:rsid w:val="00DD6682"/>
    <w:rsid w:val="00DD6D8C"/>
    <w:rsid w:val="00DD7495"/>
    <w:rsid w:val="00DE5F69"/>
    <w:rsid w:val="00DF412D"/>
    <w:rsid w:val="00DF4887"/>
    <w:rsid w:val="00DF674F"/>
    <w:rsid w:val="00DF6911"/>
    <w:rsid w:val="00DF6C0A"/>
    <w:rsid w:val="00E00DC3"/>
    <w:rsid w:val="00E022F5"/>
    <w:rsid w:val="00E0562A"/>
    <w:rsid w:val="00E06B58"/>
    <w:rsid w:val="00E07512"/>
    <w:rsid w:val="00E14BDA"/>
    <w:rsid w:val="00E14EAA"/>
    <w:rsid w:val="00E1639E"/>
    <w:rsid w:val="00E16FD3"/>
    <w:rsid w:val="00E225DA"/>
    <w:rsid w:val="00E22F6C"/>
    <w:rsid w:val="00E23AF8"/>
    <w:rsid w:val="00E26155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49A7"/>
    <w:rsid w:val="00E76707"/>
    <w:rsid w:val="00E82456"/>
    <w:rsid w:val="00E83529"/>
    <w:rsid w:val="00E910A8"/>
    <w:rsid w:val="00E94A07"/>
    <w:rsid w:val="00E96356"/>
    <w:rsid w:val="00E971A7"/>
    <w:rsid w:val="00EA028A"/>
    <w:rsid w:val="00EA403E"/>
    <w:rsid w:val="00EA7498"/>
    <w:rsid w:val="00EB34FB"/>
    <w:rsid w:val="00EC0019"/>
    <w:rsid w:val="00EC3B55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EE5F4F"/>
    <w:rsid w:val="00F02A50"/>
    <w:rsid w:val="00F03F3A"/>
    <w:rsid w:val="00F040DB"/>
    <w:rsid w:val="00F067A8"/>
    <w:rsid w:val="00F111CE"/>
    <w:rsid w:val="00F11F5E"/>
    <w:rsid w:val="00F14DD1"/>
    <w:rsid w:val="00F15FF0"/>
    <w:rsid w:val="00F2165F"/>
    <w:rsid w:val="00F273C5"/>
    <w:rsid w:val="00F3035B"/>
    <w:rsid w:val="00F328AD"/>
    <w:rsid w:val="00F428BC"/>
    <w:rsid w:val="00F46E60"/>
    <w:rsid w:val="00F54091"/>
    <w:rsid w:val="00F570D6"/>
    <w:rsid w:val="00F573EC"/>
    <w:rsid w:val="00F57762"/>
    <w:rsid w:val="00F57871"/>
    <w:rsid w:val="00F601CC"/>
    <w:rsid w:val="00F6215D"/>
    <w:rsid w:val="00F63480"/>
    <w:rsid w:val="00F7118E"/>
    <w:rsid w:val="00F7232C"/>
    <w:rsid w:val="00F72773"/>
    <w:rsid w:val="00F72800"/>
    <w:rsid w:val="00F734CA"/>
    <w:rsid w:val="00F73514"/>
    <w:rsid w:val="00F74846"/>
    <w:rsid w:val="00F74EBB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E2D0B"/>
    <w:rsid w:val="00FE31DB"/>
    <w:rsid w:val="00FF5435"/>
    <w:rsid w:val="00FF6257"/>
    <w:rsid w:val="00FF6C1D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08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8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8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8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8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08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8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8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8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8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601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17368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94318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04024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36024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3639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893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651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912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6161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0754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93103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85416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30932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5929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62503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7018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3451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741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6643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4684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87770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46725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13649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9232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5985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883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829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3465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3085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24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5342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4713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9572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02499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73264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5966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657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959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94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27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St-1062/2017</izvorni_sadrzaj>
    <derivirana_varijabla naziv="DomainObject.Predmet.OznakaBroj_1">St-1062/2017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SATURN VELEPRODAJA j.d.o.o. za usluge</izvorni_sadrzaj>
    <derivirana_varijabla naziv="DomainObject.Predmet.ProtustrankaFormated_1">  SATURN VELEPRODAJA j.d.o.o. za usluge</derivirana_varijabla>
  </DomainObject.Predmet.ProtustrankaFormated>
  <DomainObject.Predmet.ProtustrankaFormatedOIB>
    <izvorni_sadrzaj>  SATURN VELEPRODAJA j.d.o.o. za usluge, OIB 00399789044</izvorni_sadrzaj>
    <derivirana_varijabla naziv="DomainObject.Predmet.ProtustrankaFormatedOIB_1">  SATURN VELEPRODAJA j.d.o.o. za usluge, OIB 00399789044</derivirana_varijabla>
  </DomainObject.Predmet.ProtustrankaFormatedOIB>
  <DomainObject.Predmet.ProtustrankaFormatedWithAdress>
    <izvorni_sadrzaj> SATURN VELEPRODAJA j.d.o.o. za usluge, Ulica grada Vukovara 243, 10000 Zagreb</izvorni_sadrzaj>
    <derivirana_varijabla naziv="DomainObject.Predmet.ProtustrankaFormatedWithAdress_1"> SATURN VELEPRODAJA j.d.o.o. za usluge, Ulica grada Vukovara 243, 10000 Zagreb</derivirana_varijabla>
  </DomainObject.Predmet.ProtustrankaFormatedWithAdress>
  <DomainObject.Predmet.ProtustrankaFormatedWithAdressOIB>
    <izvorni_sadrzaj> SATURN VELEPRODAJA j.d.o.o. za usluge, OIB 00399789044, Ulica grada Vukovara 243, 10000 Zagreb</izvorni_sadrzaj>
    <derivirana_varijabla naziv="DomainObject.Predmet.ProtustrankaFormatedWithAdressOIB_1"> SATURN VELEPRODAJA j.d.o.o. za usluge, OIB 00399789044, Ulica grada Vukovara 243, 10000 Zagreb</derivirana_varijabla>
  </DomainObject.Predmet.ProtustrankaFormatedWithAdressOIB>
  <DomainObject.Predmet.ProtustrankaWithAdress>
    <izvorni_sadrzaj>SATURN VELEPRODAJA j.d.o.o. za usluge Ulica grada Vukovara 243, 10000 Zagreb</izvorni_sadrzaj>
    <derivirana_varijabla naziv="DomainObject.Predmet.ProtustrankaWithAdress_1">SATURN VELEPRODAJA j.d.o.o. za usluge Ulica grada Vukovara 243, 10000 Zagreb</derivirana_varijabla>
  </DomainObject.Predmet.ProtustrankaWithAdress>
  <DomainObject.Predmet.ProtustrankaWithAdressOIB>
    <izvorni_sadrzaj>SATURN VELEPRODAJA j.d.o.o. za usluge, OIB 00399789044, Ulica grada Vukovara 243, 10000 Zagreb</izvorni_sadrzaj>
    <derivirana_varijabla naziv="DomainObject.Predmet.ProtustrankaWithAdressOIB_1">SATURN VELEPRODAJA j.d.o.o. za usluge, OIB 00399789044, Ulica grada Vukovara 243, 10000 Zagreb</derivirana_varijabla>
  </DomainObject.Predmet.ProtustrankaWithAdressOIB>
  <DomainObject.Predmet.ProtustrankaNazivFormated>
    <izvorni_sadrzaj>SATURN VELEPRODAJA j.d.o.o. za usluge</izvorni_sadrzaj>
    <derivirana_varijabla naziv="DomainObject.Predmet.ProtustrankaNazivFormated_1">SATURN VELEPRODAJA j.d.o.o. za usluge</derivirana_varijabla>
  </DomainObject.Predmet.ProtustrankaNazivFormated>
  <DomainObject.Predmet.ProtustrankaNazivFormatedOIB>
    <izvorni_sadrzaj>SATURN VELEPRODAJA j.d.o.o. za usluge, OIB 00399789044</izvorni_sadrzaj>
    <derivirana_varijabla naziv="DomainObject.Predmet.ProtustrankaNazivFormatedOIB_1">SATURN VELEPRODAJA j.d.o.o. za usluge, OIB 00399789044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SATURN VELEPRODAJA j.d.o.o. za usluge</item>
    </izvorni_sadrzaj>
    <derivirana_varijabla naziv="DomainObject.Predmet.ProtuStrankaListFormated_1">
      <item>SATURN VELEPRODAJA j.d.o.o. za usluge</item>
    </derivirana_varijabla>
  </DomainObject.Predmet.ProtuStrankaListFormated>
  <DomainObject.Predmet.ProtuStrankaListFormatedOIB>
    <izvorni_sadrzaj>
      <item>SATURN VELEPRODAJA j.d.o.o. za usluge, OIB 00399789044</item>
    </izvorni_sadrzaj>
    <derivirana_varijabla naziv="DomainObject.Predmet.ProtuStrankaListFormatedOIB_1">
      <item>SATURN VELEPRODAJA j.d.o.o. za usluge, OIB 00399789044</item>
    </derivirana_varijabla>
  </DomainObject.Predmet.ProtuStrankaListFormatedOIB>
  <DomainObject.Predmet.ProtuStrankaListFormatedWithAdress>
    <izvorni_sadrzaj>
      <item>SATURN VELEPRODAJA j.d.o.o. za usluge, Ulica grada Vukovara 243, 10000 Zagreb</item>
    </izvorni_sadrzaj>
    <derivirana_varijabla naziv="DomainObject.Predmet.ProtuStrankaListFormatedWithAdress_1">
      <item>SATURN VELEPRODAJA j.d.o.o. za usluge, Ulica grada Vukovara 243, 10000 Zagreb</item>
    </derivirana_varijabla>
  </DomainObject.Predmet.ProtuStrankaListFormatedWithAdress>
  <DomainObject.Predmet.ProtuStrankaListFormatedWithAdressOIB>
    <izvorni_sadrzaj>
      <item>SATURN VELEPRODAJA j.d.o.o. za usluge, OIB 00399789044, Ulica grada Vukovara 243, 10000 Zagreb</item>
    </izvorni_sadrzaj>
    <derivirana_varijabla naziv="DomainObject.Predmet.ProtuStrankaListFormatedWithAdressOIB_1">
      <item>SATURN VELEPRODAJA j.d.o.o. za usluge, OIB 00399789044, Ulica grada Vukovara 243, 10000 Zagreb</item>
    </derivirana_varijabla>
  </DomainObject.Predmet.ProtuStrankaListFormatedWithAdressOIB>
  <DomainObject.Predmet.ProtuStrankaListNazivFormated>
    <izvorni_sadrzaj>
      <item>SATURN VELEPRODAJA j.d.o.o. za usluge</item>
    </izvorni_sadrzaj>
    <derivirana_varijabla naziv="DomainObject.Predmet.ProtuStrankaListNazivFormated_1">
      <item>SATURN VELEPRODAJA j.d.o.o. za usluge</item>
    </derivirana_varijabla>
  </DomainObject.Predmet.ProtuStrankaListNazivFormated>
  <DomainObject.Predmet.ProtuStrankaListNazivFormatedOIB>
    <izvorni_sadrzaj>
      <item>SATURN VELEPRODAJA j.d.o.o. za usluge, OIB 00399789044</item>
    </izvorni_sadrzaj>
    <derivirana_varijabla naziv="DomainObject.Predmet.ProtuStrankaListNazivFormatedOIB_1">
      <item>SATURN VELEPRODAJA j.d.o.o. za usluge, OIB 00399789044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SATURN VELEPRODAJA j.d.o.o. za usluge</izvorni_sadrzaj>
    <derivirana_varijabla naziv="DomainObject.Predmet.ProtustrankaIDrugi_1">SATURN VELEPRODAJA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SATURN VELEPRODAJA j.d.o.o. za usluge, OIB 00399789044, Ulica grada Vukovara 243, 10000 Zagreb</izvorni_sadrzaj>
    <derivirana_varijabla naziv="DomainObject.Predmet.ProtustrankaIDrugiAdressOIB_1">SATURN VELEPRODAJA j.d.o.o. za usluge, OIB 00399789044, Ulica grada Vukovara 243,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SATURN VELEPRODAJA j.d.o.o. za usluge</item>
      <item>FINA Regionalni centar Zagreb</item>
    </izvorni_sadrzaj>
    <derivirana_varijabla naziv="DomainObject.Predmet.SudioniciListNaziv_1">
      <item>SATURN VELEPRODAJA j.d.o.o. za usluge</item>
      <item>FINA Regionalni centar Zagreb</item>
    </derivirana_varijabla>
  </DomainObject.Predmet.SudioniciListNaziv>
  <DomainObject.Predmet.SudioniciListAdressOIB>
    <izvorni_sadrzaj>
      <item>SATURN VELEPRODAJA j.d.o.o. za usluge, OIB 00399789044, Ulica grada Vukovara 243,10000 Zagreb</item>
      <item>FINA Regionalni centar Zagreb, OIB 85821130368, Trg svibanjskih žrtava 1995. br. 1,10000 Zagreb</item>
    </izvorni_sadrzaj>
    <derivirana_varijabla naziv="DomainObject.Predmet.SudioniciListAdressOIB_1">
      <item>SATURN VELEPRODAJA j.d.o.o. za usluge, OIB 00399789044, Ulica grada Vukovara 243,10000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00399789044</item>
      <item>, OIB 85821130368</item>
    </izvorni_sadrzaj>
    <derivirana_varijabla naziv="DomainObject.Predmet.SudioniciListNazivOIB_1">
      <item>, OIB 00399789044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6E68AC-AD22-4988-994B-D4B5492601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2164</properties:Characters>
  <properties:Lines>50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2017-08-04T06:41:00Z</dcterms:created>
  <dc:creator>Korisnik</dc:creator>
  <cp:lastModifiedBy>Sanja Ban</cp:lastModifiedBy>
  <cp:lastPrinted>2017-08-04T06:40:00Z</cp:lastPrinted>
  <dcterms:modified xmlns:xsi="http://www.w3.org/2001/XMLSchema-instance" xsi:type="dcterms:W3CDTF">2017-08-04T06:41:00Z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