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d1e7" w14:paraId="aced1e7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5B50BB" w:rsidP="000E261F" w:rsidR="000E261F" w:rsidRPr="00180EFA">
      <w:pPr>
        <w:jc w:val="right"/>
      </w:pPr>
      <w:r w:rsidRPr="005B50BB">
        <w:t>87. St-460/2019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5B50BB" w:rsidRPr="005B50BB">
        <w:t>FINANCIJSKE AGENCIJE, OIB 85821130368, Zagreb, Ulica grada Vukovara 70, za otvaranje stečajnog postupka nad dužnikom S</w:t>
      </w:r>
      <w:r w:rsidR="005B50BB">
        <w:t>IGITEL-DAMJANOVIĆ j.d.o.o., OIB</w:t>
      </w:r>
      <w:r w:rsidR="005B50BB" w:rsidRPr="005B50BB">
        <w:t xml:space="preserve"> 81366488934, Zagreb, P. Šegote 3</w:t>
      </w:r>
      <w:r w:rsidRPr="00180EFA">
        <w:t xml:space="preserve">, </w:t>
      </w:r>
      <w:r w:rsidR="005B50BB">
        <w:t>29. ožujka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3347D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5B50BB" w:rsidRPr="005B50BB">
        <w:rPr>
          <w:lang w:val="pt-BR"/>
        </w:rPr>
        <w:t>SIGITEL-DAMJANOVIĆ j.d.o.o., OIB 81366488934, Zagreb, P. Šegote 3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E7353E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D2FF7">
        <w:t>460-19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103798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FD2FF7">
        <w:t>19. veljače</w:t>
      </w:r>
      <w:r w:rsidR="00FD2FF7" w:rsidRPr="00FD2FF7">
        <w:t xml:space="preserve"> 2019. u Očevidniku redoslijeda osnova za plaćanje imao evidentirane neizvršene osnove za plaćanje u neprekinutom razdoblju od 120 dana</w:t>
      </w:r>
      <w:r w:rsidR="00103798" w:rsidRPr="00103798">
        <w:t xml:space="preserve">, u ukupnom iznosu od </w:t>
      </w:r>
      <w:r w:rsidR="00FD2FF7">
        <w:t>75.681,98</w:t>
      </w:r>
      <w:r w:rsidR="00103798" w:rsidRPr="00103798">
        <w:t xml:space="preserve"> kn, kao i da </w:t>
      </w:r>
      <w:r w:rsidR="00103798" w:rsidRPr="00FD2FF7">
        <w:t xml:space="preserve">dužnik ima </w:t>
      </w:r>
      <w:r w:rsidR="00BE39D6" w:rsidRPr="00FD2FF7">
        <w:t>1</w:t>
      </w:r>
      <w:r w:rsidR="00103798" w:rsidRPr="00FD2FF7">
        <w:t xml:space="preserve"> zaposlen</w:t>
      </w:r>
      <w:r w:rsidR="00BE39D6" w:rsidRPr="00FD2FF7">
        <w:t>og</w:t>
      </w:r>
      <w:r w:rsidR="005C6B01">
        <w:t xml:space="preserve">. </w:t>
      </w:r>
      <w:r w:rsidR="00103798" w:rsidRPr="00103798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6948F8" w:rsidR="008C5EDB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603054">
        <w:t>Nadalje,</w:t>
      </w:r>
      <w:r w:rsidR="009E755A" w:rsidRPr="009E755A">
        <w:t xml:space="preserve"> </w:t>
      </w:r>
      <w:r w:rsidR="00D06323">
        <w:t>sukladno odredbi</w:t>
      </w:r>
      <w:r w:rsidR="009E755A" w:rsidRPr="009E755A">
        <w:t xml:space="preserve"> čl. 11. st. 3. Stečajnog zakona uvidom u sustav</w:t>
      </w:r>
      <w:r w:rsidR="009E755A">
        <w:t xml:space="preserve"> Financijske agencije e-Blokade</w:t>
      </w:r>
      <w:r w:rsidR="00603054">
        <w:t xml:space="preserve"> i</w:t>
      </w:r>
      <w:r w:rsidR="00603054" w:rsidRPr="00603054">
        <w:t xml:space="preserve">z Očevidnika neizvršenih osnova za plaćanje na dan </w:t>
      </w:r>
      <w:r w:rsidR="0052701F">
        <w:t>29. ožujka</w:t>
      </w:r>
      <w:r w:rsidR="008342EE" w:rsidRPr="006948F8">
        <w:t xml:space="preserve"> 2019</w:t>
      </w:r>
      <w:r w:rsidR="008342EE">
        <w:t>.</w:t>
      </w:r>
      <w:r w:rsidR="00603054" w:rsidRPr="00603054">
        <w:t xml:space="preserve"> proizlazi kako ukupan iznos obveza</w:t>
      </w:r>
      <w:r w:rsidR="00603054">
        <w:t xml:space="preserve"> po svim neizvršenim osnovam</w:t>
      </w:r>
      <w:r w:rsidR="00603054" w:rsidRPr="00603054">
        <w:t>a</w:t>
      </w:r>
      <w:r w:rsidR="009E755A">
        <w:t xml:space="preserve">  za plaćanje s kamatom iznosi </w:t>
      </w:r>
      <w:r w:rsidR="0052701F">
        <w:t>13.693,73</w:t>
      </w:r>
      <w:r w:rsidR="009E755A">
        <w:t xml:space="preserve"> </w:t>
      </w:r>
      <w:r w:rsidR="00603054" w:rsidRPr="00603054">
        <w:t xml:space="preserve">kn. </w:t>
      </w:r>
    </w:p>
    <w:p w:rsidRDefault="006948F8" w:rsidP="009E755A" w:rsidR="006948F8" w:rsidRPr="008C5EDB">
      <w:pPr>
        <w:ind w:firstLine="708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D06323" w:rsidP="00D06323" w:rsidR="00D06323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E03DE0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E03DE0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E03DE0">
        <w:t xml:space="preserve"> kn, uz napomenu da </w:t>
      </w:r>
      <w:r w:rsidR="00A53B0A" w:rsidRPr="00E03DE0">
        <w:t>FINA u skladu s odredbom čl.</w:t>
      </w:r>
      <w:r w:rsidR="00073BA9">
        <w:t xml:space="preserve"> </w:t>
      </w:r>
      <w:r w:rsidR="00A53B0A" w:rsidRPr="00E03DE0">
        <w:t>112. st.</w:t>
      </w:r>
      <w:r w:rsidR="00073BA9">
        <w:t xml:space="preserve"> </w:t>
      </w:r>
      <w:r w:rsidR="00A53B0A" w:rsidRPr="00E03DE0">
        <w:t xml:space="preserve">5. </w:t>
      </w:r>
      <w:r w:rsidR="00396798" w:rsidRPr="00E03DE0">
        <w:t xml:space="preserve">SZ-a na ime predujma za namirenje </w:t>
      </w:r>
      <w:r w:rsidR="00DD339F" w:rsidRPr="00E03DE0">
        <w:t xml:space="preserve">troškova stečajnog postupka </w:t>
      </w:r>
      <w:r w:rsidR="003F1AB6" w:rsidRPr="00E03DE0">
        <w:t xml:space="preserve">nije </w:t>
      </w:r>
      <w:r w:rsidR="00DD339F" w:rsidRPr="00E03DE0">
        <w:t xml:space="preserve">zaplijenila </w:t>
      </w:r>
      <w:r w:rsidR="003F1AB6" w:rsidRPr="00E03DE0">
        <w:t>novčana sredstva</w:t>
      </w:r>
      <w:r w:rsidR="00A40FE1" w:rsidRPr="00E03DE0">
        <w:t xml:space="preserve"> (list 1. spisa)</w:t>
      </w:r>
      <w:r w:rsidR="00163331" w:rsidRPr="00E03DE0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5B50BB" w:rsidRPr="005B50BB">
        <w:t xml:space="preserve">29. ožujka </w:t>
      </w:r>
      <w:r w:rsidRPr="00180EFA">
        <w:t>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852270" w:rsidR="00852270" w:rsidRPr="00180EFA">
      <w:pPr>
        <w:ind w:firstLine="720" w:left="5040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lastRenderedPageBreak/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5B50BB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C27FCE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5B50BB" w:rsidRPr="005B50BB">
      <w:t xml:space="preserve">87. St-460/2019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R="00816E52">
    <w:pPr>
      <w:pStyle w:val="Zaglavlje"/>
      <w:jc w:val="center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73BA9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3347D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1AB6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701F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50BB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27FCE"/>
    <w:rsid w:val="00C35230"/>
    <w:rsid w:val="00C40A44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3DE0"/>
    <w:rsid w:val="00E0682D"/>
    <w:rsid w:val="00E24B5E"/>
    <w:rsid w:val="00E27695"/>
    <w:rsid w:val="00E339AA"/>
    <w:rsid w:val="00E37C56"/>
    <w:rsid w:val="00E5592A"/>
    <w:rsid w:val="00E7353E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2FF7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7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VTS-u
ORIGINAL SPISA U REFERADI</izvorni_sadrzaj>
    <derivirana_varijabla naziv="DomainObject.Predmet.Opis_1">Preslika dijela spisa na VTS-u
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St-460/2019</izvorni_sadrzaj>
    <derivirana_varijabla naziv="DomainObject.Predmet.OznakaBroj_1">St-460/2019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SIGITEL-DAMJANOVIĆ jednostavno društvo s ograničenom odgovornošću za usluge zastupanog po punomoćniku Jadranka Damjanović</izvorni_sadrzaj>
    <derivirana_varijabla naziv="DomainObject.Predmet.ProtustrankaFormated_1">  SIGITEL-DAMJANOVIĆ jednostavno društvo s ograničenom odgovornošću za usluge zastupanog po punomoćniku Jadranka Damjanović</derivirana_varijabla>
  </DomainObject.Predmet.ProtustrankaFormated>
  <DomainObject.Predmet.ProtustrankaFormatedOIB>
    <izvorni_sadrzaj>  SIGITEL-DAMJANOVIĆ jednostavno društvo s ograničenom odgovornošću za usluge, OIB 81366488934 zastupanog po punomoćniku Jadranka Damjanović</izvorni_sadrzaj>
    <derivirana_varijabla naziv="DomainObject.Predmet.ProtustrankaFormatedOIB_1">  SIGITEL-DAMJANOVIĆ jednostavno društvo s ograničenom odgovornošću za usluge, OIB 81366488934 zastupanog po punomoćniku Jadranka Damjanović</derivirana_varijabla>
  </DomainObject.Predmet.ProtustrankaFormatedOIB>
  <DomainObject.Predmet.ProtustrankaFormatedWithAdress>
    <izvorni_sadrzaj> SIGITEL-DAMJANOVIĆ jednostavno društvo s ograničenom odgovornošću za usluge, P. Šegote 3, 10000 Zagreb zastupanog po punomoćniku Jadranka Damjanović</izvorni_sadrzaj>
    <derivirana_varijabla naziv="DomainObject.Predmet.ProtustrankaFormatedWithAdress_1"> SIGITEL-DAMJANOVIĆ jednostavno društvo s ograničenom odgovornošću za usluge, P. Šegote 3, 10000 Zagreb zastupanog po punomoćniku Jadranka Damjanović</derivirana_varijabla>
  </DomainObject.Predmet.ProtustrankaFormatedWithAdress>
  <DomainObject.Predmet.ProtustrankaFormatedWithAdressOIB>
    <izvorni_sadrzaj> SIGITEL-DAMJANOVIĆ jednostavno društvo s ograničenom odgovornošću za usluge, OIB 81366488934, P. Šegote 3, 10000 Zagreb zastupanog po punomoćniku Jadranka Damjanović</izvorni_sadrzaj>
    <derivirana_varijabla naziv="DomainObject.Predmet.ProtustrankaFormatedWithAdressOIB_1"> SIGITEL-DAMJANOVIĆ jednostavno društvo s ograničenom odgovornošću za usluge, OIB 81366488934, P. Šegote 3, 10000 Zagreb zastupanog po punomoćniku Jadranka Damjanović</derivirana_varijabla>
  </DomainObject.Predmet.ProtustrankaFormatedWithAdressOIB>
  <DomainObject.Predmet.ProtustrankaWithAdress>
    <izvorni_sadrzaj>SIGITEL-DAMJANOVIĆ jednostavno društvo s ograničenom odgovornošću za usluge P. Šegote 3, 10000 Zagreb</izvorni_sadrzaj>
    <derivirana_varijabla naziv="DomainObject.Predmet.ProtustrankaWithAdress_1">SIGITEL-DAMJANOVIĆ jednostavno društvo s ograničenom odgovornošću za usluge P. Šegote 3, 10000 Zagreb</derivirana_varijabla>
  </DomainObject.Predmet.ProtustrankaWithAdress>
  <DomainObject.Predmet.ProtustrankaWithAdressOIB>
    <izvorni_sadrzaj>SIGITEL-DAMJANOVIĆ jednostavno društvo s ograničenom odgovornošću za usluge, OIB 81366488934, P. Šegote 3, 10000 Zagreb</izvorni_sadrzaj>
    <derivirana_varijabla naziv="DomainObject.Predmet.ProtustrankaWithAdressOIB_1">SIGITEL-DAMJANOVIĆ jednostavno društvo s ograničenom odgovornošću za usluge, OIB 81366488934, P. Šegote 3, 10000 Zagreb</derivirana_varijabla>
  </DomainObject.Predmet.ProtustrankaWithAdressOIB>
  <DomainObject.Predmet.ProtustrankaNazivFormated>
    <izvorni_sadrzaj>SIGITEL-DAMJANOVIĆ jednostavno društvo s ograničenom odgovornošću za usluge</izvorni_sadrzaj>
    <derivirana_varijabla naziv="DomainObject.Predmet.ProtustrankaNazivFormated_1">SIGITEL-DAMJANOVIĆ jednostavno društvo s ograničenom odgovornošću za usluge</derivirana_varijabla>
  </DomainObject.Predmet.ProtustrankaNazivFormated>
  <DomainObject.Predmet.ProtustrankaNazivFormatedOIB>
    <izvorni_sadrzaj>SIGITEL-DAMJANOVIĆ jednostavno društvo s ograničenom odgovornošću za usluge, OIB 81366488934</izvorni_sadrzaj>
    <derivirana_varijabla naziv="DomainObject.Predmet.ProtustrankaNazivFormatedOIB_1">SIGITEL-DAMJANOVIĆ jednostavno društvo s ograničenom odgovornošću za usluge, OIB 81366488934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ožujka 2019.</izvorni_sadrzaj>
    <derivirana_varijabla naziv="DomainObject.Predmet.SpisIzvanSuda.DatumIzlazaSpisa_1">26.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SIGITEL-DAMJANOVIĆ jednostavno društvo s ograničenom odgovornošću za usluge zastupanog po punomoćniku Jadranka Damjanović</item>
    </izvorni_sadrzaj>
    <derivirana_varijabla naziv="DomainObject.Predmet.ProtuStrankaListFormated_1">
      <item>SIGITEL-DAMJANOVIĆ jednostavno društvo s ograničenom odgovornošću za usluge zastupanog po punomoćniku Jadranka Damjanović</item>
    </derivirana_varijabla>
  </DomainObject.Predmet.ProtuStrankaListFormated>
  <DomainObject.Predmet.ProtuStrankaListFormatedOIB>
    <izvorni_sadrzaj>
      <item>SIGITEL-DAMJANOVIĆ jednostavno društvo s ograničenom odgovornošću za usluge, OIB 81366488934 zastupanog po punomoćniku Jadranka Damjanović</item>
    </izvorni_sadrzaj>
    <derivirana_varijabla naziv="DomainObject.Predmet.ProtuStrankaListFormatedOIB_1">
      <item>SIGITEL-DAMJANOVIĆ jednostavno društvo s ograničenom odgovornošću za usluge, OIB 81366488934 zastupanog po punomoćniku Jadranka Damjanović</item>
    </derivirana_varijabla>
  </DomainObject.Predmet.ProtuStrankaListFormatedOIB>
  <DomainObject.Predmet.ProtuStrankaListFormatedWithAdress>
    <izvorni_sadrzaj>
      <item>SIGITEL-DAMJANOVIĆ jednostavno društvo s ograničenom odgovornošću za usluge, P. Šegote 3, 10000 Zagreb zastupanog po punomoćniku Jadranka Damjanović</item>
    </izvorni_sadrzaj>
    <derivirana_varijabla naziv="DomainObject.Predmet.ProtuStrankaListFormatedWithAdress_1">
      <item>SIGITEL-DAMJANOVIĆ jednostavno društvo s ograničenom odgovornošću za usluge, P. Šegote 3, 10000 Zagreb zastupanog po punomoćniku Jadranka Damjanović</item>
    </derivirana_varijabla>
  </DomainObject.Predmet.ProtuStrankaListFormatedWithAdress>
  <DomainObject.Predmet.ProtuStrankaListFormatedWithAdressOIB>
    <izvorni_sadrzaj>
      <item>SIGITEL-DAMJANOVIĆ jednostavno društvo s ograničenom odgovornošću za usluge, OIB 81366488934, P. Šegote 3, 10000 Zagreb zastupanog po punomoćniku Jadranka Damjanović</item>
    </izvorni_sadrzaj>
    <derivirana_varijabla naziv="DomainObject.Predmet.ProtuStrankaListFormatedWithAdressOIB_1">
      <item>SIGITEL-DAMJANOVIĆ jednostavno društvo s ograničenom odgovornošću za usluge, OIB 81366488934, P. Šegote 3, 10000 Zagreb zastupanog po punomoćniku Jadranka Damjanović</item>
    </derivirana_varijabla>
  </DomainObject.Predmet.ProtuStrankaListFormatedWithAdressOIB>
  <DomainObject.Predmet.ProtuStrankaListNazivFormated>
    <izvorni_sadrzaj>
      <item>SIGITEL-DAMJANOVIĆ jednostavno društvo s ograničenom odgovornošću za usluge</item>
    </izvorni_sadrzaj>
    <derivirana_varijabla naziv="DomainObject.Predmet.ProtuStrankaListNazivFormated_1">
      <item>SIGITEL-DAMJANOVIĆ jednostavno društvo s ograničenom odgovornošću za usluge</item>
    </derivirana_varijabla>
  </DomainObject.Predmet.ProtuStrankaListNazivFormated>
  <DomainObject.Predmet.ProtuStrankaListNazivFormatedOIB>
    <izvorni_sadrzaj>
      <item>SIGITEL-DAMJANOVIĆ jednostavno društvo s ograničenom odgovornošću za usluge, OIB 81366488934</item>
    </izvorni_sadrzaj>
    <derivirana_varijabla naziv="DomainObject.Predmet.ProtuStrankaListNazivFormatedOIB_1">
      <item>SIGITEL-DAMJANOVIĆ jednostavno društvo s ograničenom odgovornošću za usluge, OIB 81366488934</item>
    </derivirana_varijabla>
  </DomainObject.Predmet.ProtuStrankaListNazivFormatedOIB>
  <DomainObject.Predmet.OstaliListFormated>
    <izvorni_sadrzaj>
      <item>Jadranka Damjanović punomoćnica sudionika u postupku SIGITEL-DAMJANOVIĆ jednostavno društvo s ograničenom odgovornošću za usluge</item>
      <item>ZAGREBAČKA BANKA DIONIČKO DRUŠTVO</item>
    </izvorni_sadrzaj>
    <derivirana_varijabla naziv="DomainObject.Predmet.OstaliListFormated_1">
      <item>Jadranka Damjanović punomoćnica sudionika u postupku SIGITEL-DAMJANOVIĆ jednostavno društvo s ograničenom odgovornošću za usluge</item>
      <item>ZAGREBAČKA BANKA DIONIČKO DRUŠTVO</item>
    </derivirana_varijabla>
  </DomainObject.Predmet.OstaliListFormated>
  <DomainObject.Predmet.OstaliListFormatedOIB>
    <izvorni_sadrzaj>
      <item>Jadranka Damjanović, OIB 52719020758 punomoćnica sudionika u postupku SIGITEL-DAMJANOVIĆ jednostavno društvo s ograničenom odgovornošću za usluge</item>
      <item>ZAGREBAČKA BANKA DIONIČKO DRUŠTVO, OIB 92963223473</item>
    </izvorni_sadrzaj>
    <derivirana_varijabla naziv="DomainObject.Predmet.OstaliListFormatedOIB_1">
      <item>Jadranka Damjanović, OIB 52719020758 punomoćnica sudionika u postupku SIGITEL-DAMJANOVIĆ jednostavno društvo s ograničenom odgovornošću za usluge</item>
      <item>ZAGREBAČKA BANKA DIONIČKO DRUŠTVO, OIB 92963223473</item>
    </derivirana_varijabla>
  </DomainObject.Predmet.OstaliListFormatedOIB>
  <DomainObject.Predmet.OstaliListFormatedWithAdress>
    <izvorni_sadrzaj>
      <item>Jadranka Damjanović, Pavla Šegote 3, 10000 Zagreb punomoćnica sudionika u postupku SIGITEL-DAMJANOVIĆ jednostavno društvo s ograničenom odgovornošću za usluge</item>
      <item>ZAGREBAČKA BANKA DIONIČKO DRUŠTVO, Trg bana Josipa Jelačića 10, 10000 Zagreb</item>
    </izvorni_sadrzaj>
    <derivirana_varijabla naziv="DomainObject.Predmet.OstaliListFormatedWithAdress_1">
      <item>Jadranka Damjanović, Pavla Šegote 3, 10000 Zagreb punomoćnica sudionika u postupku SIGITEL-DAMJANOVIĆ jednostavno društvo s ograničenom odgovornošću za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Jadranka Damjanović, OIB 52719020758, Pavla Šegote 3, 10000 Zagreb punomoćnica sudionika u postupku SIGITEL-DAMJANOVIĆ jednostavno društvo s ograničenom odgovornošću za usluge</item>
      <item>ZAGREBAČKA BANKA DIONIČKO DRUŠTVO, OIB 92963223473, Trg bana Josipa Jelačića 10, 10000 Zagreb</item>
    </izvorni_sadrzaj>
    <derivirana_varijabla naziv="DomainObject.Predmet.OstaliListFormatedWithAdressOIB_1">
      <item>Jadranka Damjanović, OIB 52719020758, Pavla Šegote 3, 10000 Zagreb punomoćnica sudionika u postupku SIGITEL-DAMJANOVIĆ jednostavno društvo s ograničenom odgovornošću za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Jadranka Damjanović</item>
      <item>ZAGREBAČKA BANKA DIONIČKO DRUŠTVO</item>
    </izvorni_sadrzaj>
    <derivirana_varijabla naziv="DomainObject.Predmet.OstaliListNazivFormated_1">
      <item>Jadranka Damjanović</item>
      <item>ZAGREBAČKA BANKA DIONIČKO DRUŠTVO</item>
    </derivirana_varijabla>
  </DomainObject.Predmet.OstaliListNazivFormated>
  <DomainObject.Predmet.OstaliListNazivFormatedOIB>
    <izvorni_sadrzaj>
      <item>Jadranka Damjanović, OIB 52719020758</item>
      <item>ZAGREBAČKA BANKA DIONIČKO DRUŠTVO, OIB 92963223473</item>
    </izvorni_sadrzaj>
    <derivirana_varijabla naziv="DomainObject.Predmet.OstaliListNazivFormatedOIB_1">
      <item>Jadranka Damjanović, OIB 52719020758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SIGITEL-DAMJANOVIĆ jednostavno društvo s ograničenom odgovornošću za usluge</izvorni_sadrzaj>
    <derivirana_varijabla naziv="DomainObject.Predmet.ProtustrankaIDrugi_1">SIGITEL-DAMJANOVIĆ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SIGITEL-DAMJANOVIĆ jednostavno društvo s ograničenom odgovornošću za usluge, OIB 81366488934, P. Šegote 3, 10000 Zagreb</izvorni_sadrzaj>
    <derivirana_varijabla naziv="DomainObject.Predmet.ProtustrankaIDrugiAdressOIB_1">SIGITEL-DAMJANOVIĆ jednostavno društvo s ograničenom odgovornošću za usluge, OIB 81366488934, P. Šegote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SIGITEL-DAMJANOVIĆ jednostavno društvo s ograničenom odgovornošću za usluge</item>
      <item>Jadranka Damjanović</item>
      <item>ZAGREBAČKA BANKA DIONIČKO DRUŠTVO</item>
    </izvorni_sadrzaj>
    <derivirana_varijabla naziv="DomainObject.Predmet.SudioniciListNaziv_1">
      <item>FINA Regionalni centar Zagreb</item>
      <item>SIGITEL-DAMJANOVIĆ jednostavno društvo s ograničenom odgovornošću za usluge</item>
      <item>Jadranka Damjanović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SIGITEL-DAMJANOVIĆ jednostavno društvo s ograničenom odgovornošću za usluge, OIB 81366488934, P. Šegote 3,10000 Zagreb</item>
      <item>Jadranka Damjanović, OIB 52719020758, Pavla Šegote 3,10000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SIGITEL-DAMJANOVIĆ jednostavno društvo s ograničenom odgovornošću za usluge, OIB 81366488934, P. Šegote 3,10000 Zagreb</item>
      <item>Jadranka Damjanović, OIB 52719020758, Pavla Šegote 3,10000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81366488934</item>
      <item>, OIB 52719020758</item>
      <item>, OIB 92963223473</item>
    </izvorni_sadrzaj>
    <derivirana_varijabla naziv="DomainObject.Predmet.SudioniciListNazivOIB_1">
      <item>, OIB 85821130368</item>
      <item>, OIB 81366488934</item>
      <item>, OIB 52719020758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St-460/2019-7</izvorni_sadrzaj>
    <derivirana_varijabla naziv="DomainObject.PredzadnjaOdlukaIzPredmeta.Oznaka_1">St-460/2019-7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E302D-08D9-4512-A8B0-1618C5649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4539</properties:Characters>
  <properties:Lines>101</properties:Lines>
  <properties:Paragraphs>27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gzubak</dc:creator>
  <cp:lastModifiedBy>Marija Bakula Vugrinec</cp:lastModifiedBy>
  <cp:lastPrinted>2019-02-13T08:31:00Z</cp:lastPrinted>
  <dcterms:modified xmlns:xsi="http://www.w3.org/2001/XMLSchema-instance" xsi:type="dcterms:W3CDTF">2019-03-29T09:28:00Z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(bez nagrade st uprav).docx)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