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a049" w14:paraId="a28a049" w:rsidRDefault="009F09E7" w:rsidP="009F09E7" w:rsidR="009F09E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F09E7" w:rsidP="009F09E7" w:rsidR="009F09E7">
      <w:pPr>
        <w:spacing w:after="0"/>
        <w:jc w:val="both"/>
      </w:pPr>
      <w:r>
        <w:t xml:space="preserve">       REPUBLIKA HRVATSKA</w:t>
      </w:r>
    </w:p>
    <w:p w:rsidRDefault="009F09E7" w:rsidP="009F09E7" w:rsidR="009F09E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F09E7" w:rsidP="009F09E7" w:rsidR="009F09E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F09E7" w:rsidP="009F09E7" w:rsidR="009F09E7">
      <w:pPr>
        <w:spacing w:after="0"/>
        <w:rPr>
          <w:bCs/>
        </w:rPr>
      </w:pPr>
    </w:p>
    <w:p w:rsidRDefault="009F09E7" w:rsidP="009F09E7" w:rsidR="009F09E7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9F09E7" w:rsidP="009F09E7" w:rsidR="009F09E7">
      <w:pPr>
        <w:spacing w:after="0"/>
        <w:ind w:left="5664"/>
      </w:pPr>
      <w:r>
        <w:t>Poslovni broj: 3 St-736/16-11</w:t>
      </w:r>
    </w:p>
    <w:p w:rsidRDefault="009F09E7" w:rsidP="009F09E7" w:rsidR="009F09E7">
      <w:pPr>
        <w:spacing w:after="0"/>
        <w:ind w:left="5664"/>
      </w:pPr>
    </w:p>
    <w:p w:rsidRDefault="009F09E7" w:rsidP="009F09E7" w:rsidR="009F09E7">
      <w:pPr>
        <w:spacing w:after="0"/>
        <w:ind w:left="5664"/>
      </w:pPr>
    </w:p>
    <w:p w:rsidRDefault="009F09E7" w:rsidP="009F09E7" w:rsidR="009F09E7">
      <w:pPr>
        <w:spacing w:after="0"/>
        <w:ind w:left="5664"/>
      </w:pPr>
    </w:p>
    <w:p w:rsidRDefault="009F09E7" w:rsidP="009F09E7" w:rsidR="009F09E7">
      <w:pPr>
        <w:spacing w:after="0"/>
        <w:jc w:val="center"/>
      </w:pPr>
      <w:r>
        <w:t>R E P U B L I K A   H R V A T S K A</w:t>
      </w:r>
    </w:p>
    <w:p w:rsidRDefault="009F09E7" w:rsidP="009F09E7" w:rsidR="009F09E7">
      <w:pPr>
        <w:spacing w:after="0"/>
        <w:rPr>
          <w:b/>
        </w:rPr>
      </w:pPr>
    </w:p>
    <w:p w:rsidRDefault="009F09E7" w:rsidP="009F09E7" w:rsidR="009F09E7">
      <w:pPr>
        <w:spacing w:after="0"/>
        <w:jc w:val="center"/>
      </w:pPr>
      <w:r>
        <w:t>R J E Š E N J E</w:t>
      </w: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BIZNISMEN društvo s ograničenom odgovornošću za trgovinu i usluge, skraćena tvrtka: BIZNISMEN d.o.o. Koprivnica, Miroslava Krleže 68, MBS: 010041559, OIB: 28714025080, radi otvaranja stečajnog postupka nad dužnikom, dana 06. rujna 2016. godine, 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center"/>
      </w:pPr>
      <w:r>
        <w:t xml:space="preserve">r i j e š i o    j e </w:t>
      </w: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</w:pPr>
    </w:p>
    <w:p w:rsidRDefault="009F09E7" w:rsidP="009F09E7" w:rsidR="009F09E7">
      <w:pPr>
        <w:numPr>
          <w:ilvl w:val="0"/>
          <w:numId w:val="47"/>
        </w:numPr>
        <w:spacing w:after="0"/>
        <w:jc w:val="both"/>
      </w:pPr>
      <w:r>
        <w:t>Pozivaju se vjerovnici stečajnog dužnika BIZNISMEN d.o.o. Koprivnica, Miroslava Krleže 68, MBS: 010041559, OIB: 28714025080,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center"/>
      </w:pPr>
      <w:r>
        <w:t>Obrazloženje</w:t>
      </w: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9F09E7" w:rsidP="009F09E7" w:rsidR="009F09E7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center"/>
      </w:pPr>
      <w:r>
        <w:t>U Varaždinu, 06. rujna 2016. godine</w:t>
      </w: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jc w:val="center"/>
      </w:pPr>
    </w:p>
    <w:p w:rsidRDefault="009F09E7" w:rsidP="009F09E7" w:rsidR="009F09E7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  <w:r>
        <w:t>UPUTA O PRAVNOM LIJEKU: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  <w:r>
        <w:t xml:space="preserve">Protiv ovog rješenja posebna žalba nije dopuštena. </w:t>
      </w: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</w:p>
    <w:p w:rsidRDefault="009F09E7" w:rsidP="009F09E7" w:rsidR="009F09E7">
      <w:pPr>
        <w:spacing w:after="0"/>
        <w:jc w:val="both"/>
      </w:pPr>
      <w:r>
        <w:t>DNA: 1. Direktor dužnika Dragutin Banek, Ulica Andrije Palmovića 27, 48312 Rasinja</w:t>
      </w:r>
    </w:p>
    <w:p w:rsidRDefault="009F09E7" w:rsidP="009F09E7" w:rsidR="009F09E7">
      <w:pPr>
        <w:spacing w:after="0"/>
        <w:jc w:val="both"/>
      </w:pPr>
      <w:r>
        <w:t xml:space="preserve">           2. E-oglasna ploča ovog suda </w:t>
      </w:r>
    </w:p>
    <w:p w:rsidRDefault="00AE649C" w:rsidP="009F09E7" w:rsidR="00AE649C" w:rsidRPr="00B76F3C">
      <w:pPr>
        <w:pStyle w:val="Naslov3"/>
        <w:spacing w:after="0"/>
      </w:pPr>
    </w:p>
    <w:p w:rsidRDefault="007F7918" w:rsidP="009F09E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F09E7" w:rsidR="00AE649C" w:rsidRPr="00B76F3C">
      <w:pPr>
        <w:pStyle w:val="SudSjedite"/>
      </w:pPr>
      <w:r>
        <w:tab/>
      </w:r>
    </w:p>
    <w:p w:rsidRDefault="00CB0EA4" w:rsidP="009F09E7" w:rsidR="00CB0EA4">
      <w:pPr>
        <w:pStyle w:val="Naslovdokumenta"/>
        <w:spacing w:after="0"/>
      </w:pPr>
    </w:p>
    <w:p w:rsidRDefault="0071688E" w:rsidP="009F09E7" w:rsidR="0071688E">
      <w:pPr>
        <w:pStyle w:val="Poetniodjeljak"/>
        <w:spacing w:after="0"/>
      </w:pPr>
    </w:p>
    <w:p w:rsidRDefault="00A21F0D" w:rsidP="009F09E7" w:rsidR="00A21F0D">
      <w:pPr>
        <w:pStyle w:val="NormaleSPIS"/>
        <w:spacing w:after="0"/>
        <w:rPr>
          <w:noProof/>
        </w:rPr>
      </w:pPr>
    </w:p>
    <w:p w:rsidRDefault="00DA0242" w:rsidP="009F09E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918" w:rsidP="00537B78" w:rsidR="007F7918">
      <w:r>
        <w:separator/>
      </w:r>
    </w:p>
  </w:endnote>
  <w:endnote w:id="0" w:type="continuationSeparator">
    <w:p w:rsidRDefault="007F7918" w:rsidP="00537B78" w:rsidR="007F7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918" w:rsidP="00537B78" w:rsidR="007F7918">
      <w:r>
        <w:separator/>
      </w:r>
    </w:p>
  </w:footnote>
  <w:footnote w:id="0" w:type="continuationSeparator">
    <w:p w:rsidRDefault="007F7918" w:rsidP="00537B78" w:rsidR="007F79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91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9E7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DB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35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St-736/2016-11</izvorni_sadrzaj>
    <derivirana_varijabla naziv="DomainObject.Oznaka_1">St-736/2016-11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postupka26.2.2016</izvorni_sadrzaj>
    <derivirana_varijabla naziv="DomainObject.Predmet.Opis_1">prijedlog za otvaranje st. postupka26.2.2016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BIZNISMEN društvo s ograničenom odgovornošću za trgovinu i usluge</izvorni_sadrzaj>
    <derivirana_varijabla naziv="DomainObject.Predmet.ProtustrankaFormated_1">  BIZNISMEN društvo s ograničenom odgovornošću za trgovinu i usluge</derivirana_varijabla>
  </DomainObject.Predmet.ProtustrankaFormated>
  <DomainObject.Predmet.ProtustrankaFormatedOIB>
    <izvorni_sadrzaj>  BIZNISMEN društvo s ograničenom odgovornošću za trgovinu i usluge, OIB 28714025080</izvorni_sadrzaj>
    <derivirana_varijabla naziv="DomainObject.Predmet.ProtustrankaFormatedOIB_1">  BIZNISMEN društvo s ograničenom odgovornošću za trgovinu i usluge, OIB 28714025080</derivirana_varijabla>
  </DomainObject.Predmet.ProtustrankaFormatedOIB>
  <DomainObject.Predmet.ProtustrankaFormatedWithAdress>
    <izvorni_sadrzaj> BIZNISMEN društvo s ograničenom odgovornošću za trgovinu i usluge, Miroslava Krleže 68, 48000 Koprivnica</izvorni_sadrzaj>
    <derivirana_varijabla naziv="DomainObject.Predmet.ProtustrankaFormatedWithAdress_1"> BIZNISMEN društvo s ograničenom odgovornošću za trgovinu i usluge, Miroslava Krleže 68, 48000 Koprivnica</derivirana_varijabla>
  </DomainObject.Predmet.ProtustrankaFormatedWithAdress>
  <DomainObject.Predmet.ProtustrankaFormatedWithAdressOIB>
    <izvorni_sadrzaj> BIZNISMEN društvo s ograničenom odgovornošću za trgovinu i usluge, OIB 28714025080, Miroslava Krleže 68, 48000 Koprivnica</izvorni_sadrzaj>
    <derivirana_varijabla naziv="DomainObject.Predmet.ProtustrankaFormatedWithAdressOIB_1"> BIZNISMEN društvo s ograničenom odgovornošću za trgovinu i usluge, OIB 28714025080, Miroslava Krleže 68, 48000 Koprivnica</derivirana_varijabla>
  </DomainObject.Predmet.ProtustrankaFormatedWithAdressOIB>
  <DomainObject.Predmet.ProtustrankaWithAdress>
    <izvorni_sadrzaj>BIZNISMEN društvo s ograničenom odgovornošću za trgovinu i usluge Miroslava Krleže 68, 48000 Koprivnica</izvorni_sadrzaj>
    <derivirana_varijabla naziv="DomainObject.Predmet.ProtustrankaWithAdress_1">BIZNISMEN društvo s ograničenom odgovornošću za trgovinu i usluge Miroslava Krleže 68, 48000 Koprivnica</derivirana_varijabla>
  </DomainObject.Predmet.ProtustrankaWithAdress>
  <DomainObject.Predmet.ProtustrankaWithAdressOIB>
    <izvorni_sadrzaj>BIZNISMEN društvo s ograničenom odgovornošću za trgovinu i usluge, OIB 28714025080, Miroslava Krleže 68, 48000 Koprivnica</izvorni_sadrzaj>
    <derivirana_varijabla naziv="DomainObject.Predmet.ProtustrankaWithAdressOIB_1">BIZNISMEN društvo s ograničenom odgovornošću za trgovinu i usluge, OIB 28714025080, Miroslava Krleže 68, 48000 Koprivnica</derivirana_varijabla>
  </DomainObject.Predmet.ProtustrankaWithAdressOIB>
  <DomainObject.Predmet.ProtustrankaNazivFormated>
    <izvorni_sadrzaj>BIZNISMEN društvo s ograničenom odgovornošću za trgovinu i usluge</izvorni_sadrzaj>
    <derivirana_varijabla naziv="DomainObject.Predmet.ProtustrankaNazivFormated_1">BIZNISMEN društvo s ograničenom odgovornošću za trgovinu i usluge</derivirana_varijabla>
  </DomainObject.Predmet.ProtustrankaNazivFormated>
  <DomainObject.Predmet.ProtustrankaNazivFormatedOIB>
    <izvorni_sadrzaj>BIZNISMEN društvo s ograničenom odgovornošću za trgovinu i usluge, OIB 28714025080</izvorni_sadrzaj>
    <derivirana_varijabla naziv="DomainObject.Predmet.ProtustrankaNazivFormatedOIB_1">BIZNISMEN društvo s ograničenom odgovornošću za trgovinu i usluge, OIB 28714025080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9796.59</izvorni_sadrzaj>
    <derivirana_varijabla naziv="DomainObject.Predmet.TrenutnaVrijednost_1">9796.59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BIZNISMEN društvo s ograničenom odgovornošću za trgovinu i usluge</item>
    </izvorni_sadrzaj>
    <derivirana_varijabla naziv="DomainObject.Predmet.ProtuStrankaListFormated_1">
      <item>BIZNISMEN društvo s ograničenom odgovornošću za trgovinu i usluge</item>
    </derivirana_varijabla>
  </DomainObject.Predmet.ProtuStrankaListFormated>
  <DomainObject.Predmet.ProtuStrankaListFormatedOIB>
    <izvorni_sadrzaj>
      <item>BIZNISMEN društvo s ograničenom odgovornošću za trgovinu i usluge, OIB 28714025080</item>
    </izvorni_sadrzaj>
    <derivirana_varijabla naziv="DomainObject.Predmet.ProtuStrankaListFormatedOIB_1">
      <item>BIZNISMEN društvo s ograničenom odgovornošću za trgovinu i usluge, OIB 28714025080</item>
    </derivirana_varijabla>
  </DomainObject.Predmet.ProtuStrankaListFormatedOIB>
  <DomainObject.Predmet.ProtuStrankaListFormatedWithAdress>
    <izvorni_sadrzaj>
      <item>BIZNISMEN društvo s ograničenom odgovornošću za trgovinu i usluge, Miroslava Krleže 68, 48000 Koprivnica</item>
    </izvorni_sadrzaj>
    <derivirana_varijabla naziv="DomainObject.Predmet.ProtuStrankaListFormatedWithAdress_1">
      <item>BIZNISMEN društvo s ograničenom odgovornošću za trgovinu i usluge, Miroslava Krleže 68, 48000 Koprivnica</item>
    </derivirana_varijabla>
  </DomainObject.Predmet.ProtuStrankaListFormatedWithAdress>
  <DomainObject.Predmet.ProtuStrankaListFormatedWithAdressOIB>
    <izvorni_sadrzaj>
      <item>BIZNISMEN društvo s ograničenom odgovornošću za trgovinu i usluge, OIB 28714025080, Miroslava Krleže 68, 48000 Koprivnica</item>
    </izvorni_sadrzaj>
    <derivirana_varijabla naziv="DomainObject.Predmet.ProtuStrankaListFormatedWithAdressOIB_1">
      <item>BIZNISMEN društvo s ograničenom odgovornošću za trgovinu i usluge, OIB 28714025080, Miroslava Krleže 68, 48000 Koprivnica</item>
    </derivirana_varijabla>
  </DomainObject.Predmet.ProtuStrankaListFormatedWithAdressOIB>
  <DomainObject.Predmet.ProtuStrankaListNazivFormated>
    <izvorni_sadrzaj>
      <item>BIZNISMEN društvo s ograničenom odgovornošću za trgovinu i usluge</item>
    </izvorni_sadrzaj>
    <derivirana_varijabla naziv="DomainObject.Predmet.ProtuStrankaListNazivFormated_1">
      <item>BIZNISMEN društvo s ograničenom odgovornošću za trgovinu i usluge</item>
    </derivirana_varijabla>
  </DomainObject.Predmet.ProtuStrankaListNazivFormated>
  <DomainObject.Predmet.ProtuStrankaListNazivFormatedOIB>
    <izvorni_sadrzaj>
      <item>BIZNISMEN društvo s ograničenom odgovornošću za trgovinu i usluge, OIB 28714025080</item>
    </izvorni_sadrzaj>
    <derivirana_varijabla naziv="DomainObject.Predmet.ProtuStrankaListNazivFormatedOIB_1">
      <item>BIZNISMEN društvo s ograničenom odgovornošću za trgovinu i usluge, OIB 28714025080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St-736/2016-11</izvorni_sadrzaj>
    <derivirana_varijabla naziv="DomainObject.PoslovniBrojDokumenta_1">St-736/2016-11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BIZNISMEN društvo s ograničenom odgovornošću za trgovinu i usluge</izvorni_sadrzaj>
    <derivirana_varijabla naziv="DomainObject.Predmet.ProtustrankaIDrugi_1">BIZNISMEN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BIZNISMEN društvo s ograničenom odgovornošću za trgovinu i usluge, OIB 28714025080, Miroslava Krleže 68, 48000 Koprivnica</izvorni_sadrzaj>
    <derivirana_varijabla naziv="DomainObject.Predmet.ProtustrankaIDrugiAdressOIB_1">BIZNISMEN društvo s ograničenom odgovornošću za trgovinu i usluge, OIB 28714025080, Miroslava Krleže 68,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BIZNISMEN društvo s ograničenom odgovornošću za trgovinu i usluge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BIZNISMEN društvo s ograničenom odgovornošću za trgovinu i usluge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BIZNISMEN društvo s ograničenom odgovornošću za trgovinu i usluge, OIB 28714025080, Miroslava Krleže 68,48000 Koprivnica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BIZNISMEN društvo s ograničenom odgovornošću za trgovinu i usluge, OIB 28714025080, Miroslava Krleže 68,48000 Koprivnica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E8F99-1202-47F5-B7C3-D355CA49D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1790</properties:Characters>
  <properties:Lines>79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2016-09-06T11:32:00Z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