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1c85" w14:paraId="1bb1c85" w:rsidRDefault="0028478C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sz w:val="16"/>
          <w:szCs w:val="16"/>
        </w:rPr>
      </w:pPr>
      <w:bookmarkStart w:name="_GoBack" w:id="0"/>
      <w:bookmarkEnd w:id="0"/>
    </w:p>
    <w:p w:rsidRDefault="00E70B39" w:rsidP="007E6939" w:rsidR="00D46828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</w:rPr>
      </w:pPr>
      <w:r>
        <w:rPr>
          <w:b/>
          <w:bCs/>
        </w:rPr>
        <w:t xml:space="preserve">         </w:t>
      </w:r>
      <w:r w:rsidR="00D46828">
        <w:rPr>
          <w:b/>
          <w:bCs/>
        </w:rPr>
        <w:t xml:space="preserve"> </w:t>
      </w:r>
      <w:r w:rsidR="00D46828" w:rsidRPr="00D46828">
        <w:rPr>
          <w:b/>
          <w:bCs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70B39" w:rsidP="007E6939" w:rsidR="00E70B39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</w:rPr>
      </w:pPr>
    </w:p>
    <w:p w:rsidRDefault="00E70B39" w:rsidP="00E70B39" w:rsidR="00E70B39" w:rsidRPr="004F6C86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Cs/>
        </w:rPr>
      </w:pPr>
      <w:r w:rsidRPr="004F6C86">
        <w:rPr>
          <w:bCs/>
        </w:rPr>
        <w:t>REPUBLIKA HRVATSKA</w:t>
      </w:r>
    </w:p>
    <w:p w:rsidRDefault="00E70B39" w:rsidP="00E70B39" w:rsidR="00E70B39" w:rsidRPr="004F6C86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Cs/>
        </w:rPr>
      </w:pPr>
      <w:r w:rsidRPr="004F6C86">
        <w:rPr>
          <w:bCs/>
        </w:rPr>
        <w:t>Trgovački sud u Zagrebu</w:t>
      </w:r>
    </w:p>
    <w:p w:rsidRDefault="00E70B39" w:rsidP="00E70B39" w:rsidR="00E70B39" w:rsidRPr="004F6C86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Cs/>
        </w:rPr>
      </w:pPr>
      <w:r w:rsidRPr="004F6C86">
        <w:rPr>
          <w:bCs/>
        </w:rPr>
        <w:t xml:space="preserve">Zagreb, Amruševa 2/II                                                                              </w:t>
      </w:r>
      <w:r w:rsidR="000D7627">
        <w:rPr>
          <w:bCs/>
        </w:rPr>
        <w:t>70. St-5030</w:t>
      </w:r>
      <w:r w:rsidRPr="004F6C86">
        <w:rPr>
          <w:bCs/>
        </w:rPr>
        <w:t xml:space="preserve">/2015  </w:t>
      </w:r>
    </w:p>
    <w:p w:rsidRDefault="00E70B39" w:rsidP="00E70B39" w:rsidR="00E70B39" w:rsidRPr="004F6C86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Cs/>
        </w:rPr>
      </w:pPr>
      <w:r w:rsidRPr="004F6C86">
        <w:rPr>
          <w:bCs/>
        </w:rPr>
        <w:tab/>
      </w:r>
      <w:r w:rsidRPr="004F6C86">
        <w:rPr>
          <w:bCs/>
        </w:rPr>
        <w:tab/>
      </w:r>
      <w:r w:rsidRPr="004F6C86">
        <w:rPr>
          <w:bCs/>
        </w:rPr>
        <w:tab/>
      </w:r>
      <w:r w:rsidRPr="004F6C86">
        <w:rPr>
          <w:bCs/>
        </w:rPr>
        <w:tab/>
      </w:r>
      <w:r w:rsidRPr="004F6C86">
        <w:rPr>
          <w:bCs/>
        </w:rPr>
        <w:tab/>
      </w:r>
      <w:r w:rsidRPr="004F6C86">
        <w:rPr>
          <w:bCs/>
        </w:rPr>
        <w:tab/>
      </w:r>
      <w:r w:rsidRPr="004F6C86">
        <w:rPr>
          <w:bCs/>
        </w:rPr>
        <w:tab/>
      </w:r>
      <w:r w:rsidRPr="004F6C86">
        <w:rPr>
          <w:bCs/>
        </w:rPr>
        <w:tab/>
      </w:r>
      <w:r w:rsidRPr="004F6C86">
        <w:rPr>
          <w:bCs/>
        </w:rPr>
        <w:tab/>
      </w:r>
      <w:r w:rsidRPr="004F6C86">
        <w:rPr>
          <w:bCs/>
        </w:rPr>
        <w:tab/>
      </w:r>
      <w:r w:rsidRPr="004F6C86">
        <w:rPr>
          <w:bCs/>
        </w:rPr>
        <w:tab/>
      </w:r>
      <w:r w:rsidRPr="004F6C86">
        <w:rPr>
          <w:bCs/>
        </w:rPr>
        <w:tab/>
        <w:t xml:space="preserve">               </w:t>
      </w:r>
    </w:p>
    <w:p w:rsidRDefault="00E70B39" w:rsidP="00E70B39" w:rsidR="00E70B39" w:rsidRPr="004F6C86">
      <w:pPr>
        <w:tabs>
          <w:tab w:pos="345" w:val="left"/>
          <w:tab w:pos="9070" w:val="right"/>
        </w:tabs>
        <w:overflowPunct w:val="false"/>
        <w:autoSpaceDE w:val="false"/>
        <w:autoSpaceDN w:val="false"/>
        <w:jc w:val="center"/>
        <w:rPr>
          <w:bCs/>
        </w:rPr>
      </w:pPr>
      <w:r w:rsidRPr="004F6C86">
        <w:rPr>
          <w:bCs/>
        </w:rPr>
        <w:t>R E P U B L I K A   H R V A T S K A</w:t>
      </w:r>
    </w:p>
    <w:p w:rsidRDefault="00E70B39" w:rsidP="00E70B39" w:rsidR="00E70B39" w:rsidRPr="004F6C86">
      <w:pPr>
        <w:tabs>
          <w:tab w:pos="345" w:val="left"/>
          <w:tab w:pos="9070" w:val="right"/>
        </w:tabs>
        <w:overflowPunct w:val="false"/>
        <w:autoSpaceDE w:val="false"/>
        <w:autoSpaceDN w:val="false"/>
        <w:jc w:val="center"/>
        <w:rPr>
          <w:bCs/>
        </w:rPr>
      </w:pPr>
    </w:p>
    <w:p w:rsidRDefault="00E70B39" w:rsidP="00E70B39" w:rsidR="00E70B39" w:rsidRPr="004F6C86">
      <w:pPr>
        <w:tabs>
          <w:tab w:pos="345" w:val="left"/>
          <w:tab w:pos="9070" w:val="right"/>
        </w:tabs>
        <w:overflowPunct w:val="false"/>
        <w:autoSpaceDE w:val="false"/>
        <w:autoSpaceDN w:val="false"/>
        <w:jc w:val="center"/>
        <w:rPr>
          <w:bCs/>
        </w:rPr>
      </w:pPr>
      <w:r w:rsidRPr="004F6C86">
        <w:rPr>
          <w:bCs/>
        </w:rPr>
        <w:t>R J E Š E NJ E</w:t>
      </w:r>
    </w:p>
    <w:p w:rsidRDefault="00E70B39" w:rsidP="00E70B39" w:rsidR="00E70B39" w:rsidRPr="004F6C86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Cs/>
        </w:rPr>
      </w:pPr>
      <w:r w:rsidRPr="004F6C86">
        <w:rPr>
          <w:bCs/>
        </w:rPr>
        <w:tab/>
      </w:r>
    </w:p>
    <w:p w:rsidRDefault="003B0B01" w:rsidP="00E70B39" w:rsidR="004F6C86" w:rsidRPr="004F6C86">
      <w:pPr>
        <w:tabs>
          <w:tab w:pos="345" w:val="left"/>
          <w:tab w:pos="9070" w:val="right"/>
        </w:tabs>
        <w:overflowPunct w:val="false"/>
        <w:autoSpaceDE w:val="false"/>
        <w:autoSpaceDN w:val="false"/>
        <w:jc w:val="both"/>
        <w:rPr>
          <w:bCs/>
        </w:rPr>
      </w:pPr>
      <w:r w:rsidRPr="003B0B01">
        <w:rPr>
          <w:bCs/>
        </w:rPr>
        <w:t xml:space="preserve">Trgovački sud u Zagrebu, po sucu tog suda Maji Jurovicki, u stečajnom postupku nad Stečajnom masom iza stečajnog dužnika FINANCIJSKA REVIZIJA DRAGUN d.o.o. u stečaju, OIB: 57236459256  iz Zagreba, </w:t>
      </w:r>
      <w:r w:rsidR="00DB3BD1">
        <w:rPr>
          <w:bCs/>
        </w:rPr>
        <w:t>Ulica grada Chicaga 18</w:t>
      </w:r>
      <w:r w:rsidRPr="003B0B01">
        <w:rPr>
          <w:bCs/>
        </w:rPr>
        <w:t xml:space="preserve">, </w:t>
      </w:r>
      <w:r>
        <w:rPr>
          <w:bCs/>
        </w:rPr>
        <w:t>dana 18</w:t>
      </w:r>
      <w:r w:rsidR="004F6C86" w:rsidRPr="004F6C86">
        <w:rPr>
          <w:bCs/>
        </w:rPr>
        <w:t>. travnja 2018.</w:t>
      </w:r>
    </w:p>
    <w:p w:rsidRDefault="007E6939" w:rsidP="00E70B39" w:rsidR="00AA10F4" w:rsidRPr="004F6C86">
      <w:pPr>
        <w:tabs>
          <w:tab w:pos="345" w:val="left"/>
          <w:tab w:pos="9070" w:val="right"/>
        </w:tabs>
        <w:overflowPunct w:val="false"/>
        <w:autoSpaceDE w:val="false"/>
        <w:autoSpaceDN w:val="false"/>
        <w:jc w:val="both"/>
        <w:rPr>
          <w:bCs/>
        </w:rPr>
      </w:pPr>
      <w:r w:rsidRPr="004F6C86">
        <w:rPr>
          <w:bCs/>
        </w:rPr>
        <w:tab/>
      </w:r>
    </w:p>
    <w:p w:rsidRDefault="00615013" w:rsidP="00615013" w:rsidR="00615013" w:rsidRPr="006B3643">
      <w:pPr>
        <w:overflowPunct w:val="false"/>
        <w:autoSpaceDE w:val="false"/>
        <w:autoSpaceDN w:val="false"/>
        <w:jc w:val="center"/>
      </w:pPr>
      <w:r w:rsidRPr="006B3643">
        <w:rPr>
          <w:bCs/>
        </w:rPr>
        <w:t>r i j e š i o     j e</w:t>
      </w:r>
    </w:p>
    <w:p w:rsidRDefault="00615013" w:rsidP="00615013" w:rsidR="00615013">
      <w:pPr>
        <w:overflowPunct w:val="false"/>
        <w:autoSpaceDE w:val="false"/>
        <w:autoSpaceDN w:val="false"/>
        <w:jc w:val="center"/>
      </w:pPr>
      <w:r>
        <w:rPr>
          <w:b/>
          <w:bCs/>
        </w:rPr>
        <w:t> </w:t>
      </w:r>
    </w:p>
    <w:p w:rsidRDefault="004C6373" w:rsidP="00306363" w:rsidR="00615013">
      <w:pPr>
        <w:overflowPunct w:val="false"/>
        <w:autoSpaceDE w:val="false"/>
        <w:autoSpaceDN w:val="false"/>
        <w:jc w:val="both"/>
      </w:pPr>
      <w:r>
        <w:t>I</w:t>
      </w:r>
      <w:r w:rsidR="00CA6C77">
        <w:t>.</w:t>
      </w:r>
      <w:r>
        <w:t xml:space="preserve">     </w:t>
      </w:r>
      <w:r w:rsidR="00615013">
        <w:t xml:space="preserve">U stečajnom postupku nad </w:t>
      </w:r>
      <w:r w:rsidR="008E61EA" w:rsidRPr="008E61EA">
        <w:t xml:space="preserve">FINANCIJSKA REVIZIJA DRAGUN d.o.o. u stečaju, OIB: 57236459256  iz Zagreba, </w:t>
      </w:r>
      <w:r w:rsidR="00DB3BD1">
        <w:t xml:space="preserve">Ulica grada Chicaga 18 </w:t>
      </w:r>
      <w:r w:rsidR="00615013">
        <w:t xml:space="preserve">nastavlja se stečajni postupak  radi naknadne diobe. </w:t>
      </w:r>
    </w:p>
    <w:p w:rsidRDefault="00841CFF" w:rsidP="005024C6" w:rsidR="004C6373">
      <w:pPr>
        <w:jc w:val="both"/>
      </w:pPr>
      <w:r w:rsidRPr="00841CFF">
        <w:t xml:space="preserve">  </w:t>
      </w:r>
    </w:p>
    <w:p w:rsidRDefault="00497EF1" w:rsidP="00BD7638" w:rsidR="00910DA1">
      <w:pPr>
        <w:jc w:val="both"/>
      </w:pPr>
      <w:r>
        <w:t>I</w:t>
      </w:r>
      <w:r w:rsidR="00B152D8">
        <w:t>I</w:t>
      </w:r>
      <w:r w:rsidR="00910DA1" w:rsidRPr="003240C3">
        <w:t xml:space="preserve">. </w:t>
      </w:r>
      <w:r w:rsidR="009E75F5">
        <w:t xml:space="preserve">   </w:t>
      </w:r>
      <w:r w:rsidR="001D5D22" w:rsidRPr="001D5D22">
        <w:t xml:space="preserve">Stečajni upravitelj </w:t>
      </w:r>
      <w:r w:rsidR="004E17C4" w:rsidRPr="004E17C4">
        <w:t>Marijana Sabljić OIB: 67071032106 iz</w:t>
      </w:r>
      <w:r w:rsidR="00533FD2">
        <w:t xml:space="preserve"> Zagreba,Ulica grada Chicaga 18 </w:t>
      </w:r>
      <w:r w:rsidR="001D5D22" w:rsidRPr="001D5D22">
        <w:t>nastavlja zastupati stečajnu masu.</w:t>
      </w:r>
      <w:r w:rsidR="001D5D22">
        <w:t xml:space="preserve"> </w:t>
      </w:r>
      <w:r w:rsidR="00DD1A13">
        <w:t xml:space="preserve"> </w:t>
      </w:r>
    </w:p>
    <w:p w:rsidRDefault="004C6373" w:rsidP="00306363" w:rsidR="004C6373">
      <w:pPr>
        <w:jc w:val="both"/>
      </w:pPr>
    </w:p>
    <w:p w:rsidRDefault="00B152D8" w:rsidP="00306363" w:rsidR="00396763">
      <w:pPr>
        <w:jc w:val="both"/>
      </w:pPr>
      <w:r>
        <w:t>III</w:t>
      </w:r>
      <w:r w:rsidR="006A18AE">
        <w:t xml:space="preserve">. </w:t>
      </w:r>
      <w:r w:rsidR="00EB5A9E">
        <w:t xml:space="preserve">   </w:t>
      </w:r>
      <w:r w:rsidR="006A18AE" w:rsidRPr="001D5467">
        <w:t>Pozivaju se vjerovnici u roku od 60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</w:t>
      </w:r>
      <w:r w:rsidR="00680CF7" w:rsidRPr="00680CF7">
        <w:t xml:space="preserve"> </w:t>
      </w:r>
      <w:r w:rsidR="004E17C4">
        <w:t xml:space="preserve">Marijana Sabljić, </w:t>
      </w:r>
      <w:r w:rsidR="004E17C4" w:rsidRPr="004E17C4">
        <w:t>Zagreba,Ulica grada Chicaga 18.</w:t>
      </w:r>
      <w:r w:rsidR="004E17C4">
        <w:t xml:space="preserve"> </w:t>
      </w:r>
    </w:p>
    <w:p w:rsidRDefault="004E17C4" w:rsidP="00306363" w:rsidR="004E17C4">
      <w:pPr>
        <w:jc w:val="both"/>
      </w:pPr>
    </w:p>
    <w:p w:rsidRDefault="00B152D8" w:rsidP="00306363" w:rsidR="006A18AE" w:rsidRPr="001D5467">
      <w:pPr>
        <w:jc w:val="both"/>
      </w:pPr>
      <w:r>
        <w:t>I</w:t>
      </w:r>
      <w:r w:rsidR="006A18AE">
        <w:t xml:space="preserve">V. </w:t>
      </w:r>
      <w:r w:rsidR="006A18AE"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452225" w:rsidP="00452225" w:rsidR="00452225">
      <w:pPr>
        <w:jc w:val="both"/>
      </w:pPr>
    </w:p>
    <w:p w:rsidRDefault="006A18AE" w:rsidP="00452225" w:rsidR="006A18AE" w:rsidRPr="001D5467">
      <w:pPr>
        <w:jc w:val="both"/>
      </w:pPr>
      <w:r>
        <w:t xml:space="preserve">V. </w:t>
      </w:r>
      <w:r w:rsidRPr="001D5467">
        <w:t>Pozivaju se dužnikovi dužnici da svoje obveze bez odgode ispunjavaju stečajnom upravitelju za stečajnog dužnika.</w:t>
      </w:r>
    </w:p>
    <w:p w:rsidRDefault="00452225" w:rsidP="00452225" w:rsidR="00452225">
      <w:pPr>
        <w:jc w:val="both"/>
      </w:pPr>
    </w:p>
    <w:p w:rsidRDefault="006A18AE" w:rsidP="00452225" w:rsidR="006A18AE">
      <w:pPr>
        <w:jc w:val="both"/>
      </w:pPr>
      <w:r w:rsidRPr="001D5467">
        <w:t>V</w:t>
      </w:r>
      <w:r w:rsidR="00227FAC">
        <w:t>I</w:t>
      </w:r>
      <w:r>
        <w:t>.</w:t>
      </w:r>
      <w:r w:rsidRPr="001D5467">
        <w:t xml:space="preserve"> </w:t>
      </w:r>
      <w:r>
        <w:t xml:space="preserve"> Zakazuje se</w:t>
      </w:r>
      <w:r w:rsidRPr="001D5467">
        <w:t xml:space="preserve"> ročište vjerovnika na kojem će se ispitati prijavljene tražbine (ispitno ročište) za </w:t>
      </w:r>
      <w:r w:rsidRPr="001D5467">
        <w:rPr>
          <w:b/>
        </w:rPr>
        <w:t xml:space="preserve">dan: </w:t>
      </w:r>
      <w:r w:rsidR="00BC64E8">
        <w:rPr>
          <w:b/>
        </w:rPr>
        <w:t>11</w:t>
      </w:r>
      <w:r w:rsidR="00AC637E">
        <w:rPr>
          <w:b/>
        </w:rPr>
        <w:t xml:space="preserve">. </w:t>
      </w:r>
      <w:r w:rsidR="00BC64E8">
        <w:rPr>
          <w:b/>
        </w:rPr>
        <w:t>rujn</w:t>
      </w:r>
      <w:r w:rsidR="00452D99">
        <w:rPr>
          <w:b/>
        </w:rPr>
        <w:t xml:space="preserve">a </w:t>
      </w:r>
      <w:r w:rsidR="00304124">
        <w:rPr>
          <w:b/>
        </w:rPr>
        <w:t>2018</w:t>
      </w:r>
      <w:r w:rsidR="00231790">
        <w:rPr>
          <w:b/>
        </w:rPr>
        <w:t>.</w:t>
      </w:r>
      <w:r w:rsidRPr="001D5467">
        <w:rPr>
          <w:b/>
        </w:rPr>
        <w:t xml:space="preserve"> u </w:t>
      </w:r>
      <w:r w:rsidR="00BC64E8">
        <w:rPr>
          <w:b/>
        </w:rPr>
        <w:t>11,0</w:t>
      </w:r>
      <w:r w:rsidR="00AC637E">
        <w:rPr>
          <w:b/>
        </w:rPr>
        <w:t xml:space="preserve">0 </w:t>
      </w:r>
      <w:r w:rsidRPr="001D5467">
        <w:t xml:space="preserve">sati koje će se održati u zgradi ovog suda, Zagreb, Petrinjska 8, soba broj </w:t>
      </w:r>
      <w:r w:rsidR="00AC637E">
        <w:t>30/I</w:t>
      </w:r>
      <w:r w:rsidRPr="001D5467">
        <w:t xml:space="preserve"> (dvorišna zgrada). </w:t>
      </w:r>
    </w:p>
    <w:p w:rsidRDefault="007D4D4D" w:rsidP="00452225" w:rsidR="007D4D4D" w:rsidRPr="001D5467">
      <w:pPr>
        <w:jc w:val="both"/>
        <w:rPr>
          <w:b/>
        </w:rPr>
      </w:pPr>
    </w:p>
    <w:p w:rsidRDefault="00FB2FCF" w:rsidP="009B7D8C" w:rsidR="00452D99">
      <w:pPr>
        <w:jc w:val="both"/>
      </w:pPr>
      <w:r>
        <w:t>VII</w:t>
      </w:r>
      <w:r w:rsidR="006A18AE">
        <w:t xml:space="preserve">. </w:t>
      </w:r>
      <w:r w:rsidR="006A18AE" w:rsidRPr="001D5467">
        <w:t xml:space="preserve">Ročište vjerovnika na kojem će se na temelju izvješća stečajnog upravitelja odlučivati o daljnjem tijeku  stečajnog postupka (izvještajno ročište) </w:t>
      </w:r>
      <w:r w:rsidR="006A18AE">
        <w:t xml:space="preserve">zakazuje se </w:t>
      </w:r>
      <w:r w:rsidR="006A18AE" w:rsidRPr="001D5467">
        <w:t xml:space="preserve">za </w:t>
      </w:r>
      <w:r w:rsidR="00452D99">
        <w:t>dan:</w:t>
      </w:r>
      <w:r w:rsidR="00AC037A" w:rsidRPr="00AC037A">
        <w:rPr>
          <w:b/>
        </w:rPr>
        <w:t>.</w:t>
      </w:r>
      <w:r w:rsidR="00BC64E8" w:rsidRPr="00BC64E8">
        <w:t xml:space="preserve"> </w:t>
      </w:r>
      <w:r w:rsidR="00223297">
        <w:rPr>
          <w:b/>
        </w:rPr>
        <w:t>11. rujna 2018. u 11,3</w:t>
      </w:r>
      <w:r w:rsidR="00BC64E8" w:rsidRPr="00BC64E8">
        <w:rPr>
          <w:b/>
        </w:rPr>
        <w:t xml:space="preserve">0 </w:t>
      </w:r>
      <w:r w:rsidR="00452D99" w:rsidRPr="00452D99">
        <w:t>sati koje će se održati u zgradi ovog suda, Zagreb, Petrinjska 8, soba broj 30/I (dvorišna zgrada).</w:t>
      </w:r>
    </w:p>
    <w:p w:rsidRDefault="008E2F1F" w:rsidP="009B7D8C" w:rsidR="008E2F1F">
      <w:pPr>
        <w:jc w:val="both"/>
      </w:pPr>
    </w:p>
    <w:p w:rsidRDefault="00CA6C77" w:rsidP="009B7D8C" w:rsidR="00CA6C77">
      <w:pPr>
        <w:jc w:val="both"/>
      </w:pPr>
    </w:p>
    <w:p w:rsidRDefault="008E2F1F" w:rsidP="009B7D8C" w:rsidR="008E2F1F" w:rsidRPr="007B4324">
      <w:pPr>
        <w:jc w:val="both"/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</w:pPr>
      <w:r w:rsidRPr="00351FD7">
        <w:lastRenderedPageBreak/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</w:pPr>
      <w:r w:rsidRPr="00351FD7">
        <w:t> </w:t>
      </w:r>
    </w:p>
    <w:p w:rsidRDefault="00615013" w:rsidP="00615013" w:rsidR="00615013" w:rsidRPr="00351FD7">
      <w:pPr>
        <w:jc w:val="both"/>
      </w:pPr>
      <w:r w:rsidRPr="00351FD7">
        <w:tab/>
        <w:t>Uvidom u spis utvrđeno je kako slijedi:</w:t>
      </w:r>
    </w:p>
    <w:p w:rsidRDefault="00551438" w:rsidP="00551438" w:rsidR="00551438">
      <w:pPr>
        <w:ind w:firstLine="708"/>
        <w:jc w:val="both"/>
      </w:pPr>
      <w:r>
        <w:t>Rješenjem ovog suda poslovni broj St-5030/2015 otvoren je i istovremeno zaključen skraćeni stečajni postupak nad dužnikom. dužnikom FINANCIJSKA REVIZIJA DRAGUN d.o.o.OIB: 57236459256  MBS: 080149151 iz Zagreba, Trnjanska 11b. Istim rješenjem za stečajnog upravitelja imenovan je Jasna Hromadko OIB:22088644509 iz Zagreba, Zelengorska 1.</w:t>
      </w:r>
    </w:p>
    <w:p w:rsidRDefault="002E5493" w:rsidP="002E5493" w:rsidR="00533FD2">
      <w:pPr>
        <w:jc w:val="both"/>
      </w:pPr>
      <w:r>
        <w:t xml:space="preserve">            </w:t>
      </w:r>
      <w:r w:rsidR="00551438">
        <w:t>Po pravomoćnosti citiranog rješenja, stečajni dužnik, FINANCIJSKA REVIZIJA DRAGUN d.o.o.OIB: 57236459256  MBS: 080149151 iz Zagreba, Trnjanska 11b brisan je iz sudskog registra ovog suda temeljem rješenja Trgovačkog suda u Zagrebu broj Tt-16/14581 od 03. svibnja 2016.</w:t>
      </w:r>
      <w:r w:rsidR="00551438">
        <w:tab/>
      </w:r>
    </w:p>
    <w:p w:rsidRDefault="00E30C04" w:rsidP="002E5493" w:rsidR="00E30C04">
      <w:pPr>
        <w:jc w:val="both"/>
      </w:pPr>
      <w:r>
        <w:t xml:space="preserve">          </w:t>
      </w:r>
      <w:r w:rsidRPr="00E30C04">
        <w:t>Za stečajnog upravitelja Stečajne mase iza FINANCIJSKA REVIZIJA DRAGUN d.o.o. u stečaju, OIB: 57236459256  iz</w:t>
      </w:r>
      <w:r>
        <w:t xml:space="preserve"> Zagreba, Trnjanska 11b imenovana je </w:t>
      </w:r>
      <w:r w:rsidRPr="00E30C04">
        <w:t>e Marijana Sabljić OIB: 67071032106 iz Zagreba,</w:t>
      </w:r>
      <w:r>
        <w:t xml:space="preserve"> </w:t>
      </w:r>
      <w:r w:rsidRPr="00E30C04">
        <w:t>Ulica grada Chicaga 18.</w:t>
      </w:r>
    </w:p>
    <w:p w:rsidRDefault="00533FD2" w:rsidP="002E5493" w:rsidR="00024616">
      <w:pPr>
        <w:jc w:val="both"/>
      </w:pPr>
      <w:r>
        <w:t xml:space="preserve">            </w:t>
      </w:r>
      <w:r w:rsidR="00024616" w:rsidRPr="00024616">
        <w:t xml:space="preserve">Stečajni upravitelj predložio je </w:t>
      </w:r>
      <w:r w:rsidR="00613D92">
        <w:t xml:space="preserve">nastavak stečajnog postupka radi naknadne diobe </w:t>
      </w:r>
      <w:r w:rsidR="00024616" w:rsidRPr="00024616">
        <w:t xml:space="preserve">navodeći da stečajni dužnik ima </w:t>
      </w:r>
      <w:r w:rsidR="00BB080C">
        <w:t>u vlasništvu</w:t>
      </w:r>
      <w:r w:rsidR="00024616" w:rsidRPr="00024616">
        <w:t xml:space="preserve"> </w:t>
      </w:r>
      <w:r w:rsidR="00BB080C">
        <w:t>nekretninu upisanu u zk.</w:t>
      </w:r>
      <w:r w:rsidR="002453F4">
        <w:t xml:space="preserve"> ul. </w:t>
      </w:r>
      <w:r w:rsidR="00BB080C">
        <w:t>25796</w:t>
      </w:r>
      <w:r w:rsidR="002453F4">
        <w:t xml:space="preserve"> i zk. ul. 3887 poduložak 1087 k. Trnje upisane u zemljišnim knjigama Općinskog građanskog suda u Zagrebu.</w:t>
      </w:r>
    </w:p>
    <w:p w:rsidRDefault="00F818E6" w:rsidP="00F818E6" w:rsidR="00F818E6">
      <w:pPr>
        <w:ind w:firstLine="708"/>
        <w:jc w:val="both"/>
      </w:pPr>
      <w:r>
        <w:t xml:space="preserve">Prema odredbi čl. 289. st. 1.toč. 1. Stečajnog zakona Stečajnog zakona (NN br. 71/15, dalje: SZ) sud će na prijedlog stečajnog upravitelja, kojeg od stečajnih vjerovnika ili po službenoj dužnosti odrediti nastavak postupka radi naknadne diobe ako se pronađe imovina koja ulazi u stečajnu masu. </w:t>
      </w:r>
    </w:p>
    <w:p w:rsidRDefault="00F818E6" w:rsidP="00F818E6" w:rsidR="00F818E6">
      <w:pPr>
        <w:ind w:firstLine="708"/>
        <w:jc w:val="both"/>
      </w:pPr>
      <w:r w:rsidRPr="00546124">
        <w:t xml:space="preserve">U konkretnom slučaju, uvidom u </w:t>
      </w:r>
      <w:r w:rsidR="00095DAF">
        <w:t xml:space="preserve">zk. izvadak </w:t>
      </w:r>
      <w:r w:rsidR="00095DAF" w:rsidRPr="00095DAF">
        <w:t>25796 i zk. ul. 3887 poduložak 1087 k. Trnje upisane u zemljišnim knjigama Opći</w:t>
      </w:r>
      <w:r w:rsidR="00095DAF">
        <w:t xml:space="preserve">nskog građanskog suda u Zagrebu </w:t>
      </w:r>
      <w:r w:rsidR="00546124" w:rsidRPr="00546124">
        <w:t>sud je utvrdio da</w:t>
      </w:r>
      <w:r w:rsidRPr="00546124">
        <w:t xml:space="preserve"> </w:t>
      </w:r>
      <w:r w:rsidR="007E0CA1">
        <w:t xml:space="preserve">je </w:t>
      </w:r>
      <w:r w:rsidRPr="00546124">
        <w:t xml:space="preserve">stečajni dužnik </w:t>
      </w:r>
      <w:r w:rsidR="007E0CA1">
        <w:t xml:space="preserve">vlasnik navedenih nekretnina. </w:t>
      </w:r>
      <w:r w:rsidRPr="00546124">
        <w:t>Ocjena je ovog suda utemeljena na životnom iskustvu suda kako je naprijed</w:t>
      </w:r>
      <w:r>
        <w:t xml:space="preserve"> navedena imovnima dostatna za namirenje troškova postupka. </w:t>
      </w:r>
    </w:p>
    <w:p w:rsidRDefault="00F818E6" w:rsidP="00F818E6" w:rsidR="00F818E6">
      <w:pPr>
        <w:ind w:firstLine="708"/>
        <w:jc w:val="both"/>
      </w:pPr>
      <w:r>
        <w:t>Odredbom članka 133. stavak 1. SZ 15  propisano je kako i  nakon zaključenja stečajnog postupka stečajni upravitelj može u ime i za račun stečajne mase unovčiti imovinu dužnika i prikupljenim sredstvima namiriti nastale troškove stečajnog postupka, a neiskorišteni iznos uplatiti u Fond za namirenje troškova stečajnog postupka. U tom slučaju stečajna masa će se upisati u sudski registar (stavak 2. članka 133. SZ-a).</w:t>
      </w:r>
    </w:p>
    <w:p w:rsidRDefault="00F818E6" w:rsidP="00F818E6" w:rsidR="00F818E6">
      <w:pPr>
        <w:ind w:firstLine="708"/>
        <w:jc w:val="both"/>
      </w:pPr>
      <w:r>
        <w:t>Prema odredbi članka 89. stavak 1. toč. 13. SZ 15 stečajni će upravitelj i nakon zaključenja stečajnog postupka zastupati stečajnu masu.</w:t>
      </w:r>
    </w:p>
    <w:p w:rsidRDefault="00EF725B" w:rsidP="00AF560E" w:rsidR="00F818E6">
      <w:pPr>
        <w:jc w:val="both"/>
      </w:pPr>
      <w:r>
        <w:t xml:space="preserve">        </w:t>
      </w:r>
      <w:r w:rsidR="00F818E6">
        <w:t>Slijedom svega naprijed navedenog, a temeljem citiranog članka 289. stavak 1.SZ-a, te članka  133. stavak 5. i 6. SZ-a riješeno je kao pod toč. I</w:t>
      </w:r>
      <w:r w:rsidR="00AF560E">
        <w:t>I</w:t>
      </w:r>
      <w:r w:rsidR="00F818E6">
        <w:t>.</w:t>
      </w:r>
    </w:p>
    <w:p w:rsidRDefault="0003098D" w:rsidP="0003098D" w:rsidR="00F818E6">
      <w:pPr>
        <w:jc w:val="both"/>
      </w:pPr>
      <w:r>
        <w:t xml:space="preserve">         </w:t>
      </w:r>
      <w:r w:rsidR="0052192E">
        <w:t>Točka III</w:t>
      </w:r>
      <w:r w:rsidR="00F818E6">
        <w:t>. rješenja utemeljena je na č</w:t>
      </w:r>
      <w:r w:rsidR="00AF140F">
        <w:t>lanku 129. stavak 1. podstvak  4</w:t>
      </w:r>
      <w:r w:rsidR="00F818E6">
        <w:t>. SZ-a.</w:t>
      </w:r>
    </w:p>
    <w:p w:rsidRDefault="0052192E" w:rsidP="0052192E" w:rsidR="00F818E6">
      <w:pPr>
        <w:jc w:val="both"/>
      </w:pPr>
      <w:r>
        <w:t xml:space="preserve">         Točka IV</w:t>
      </w:r>
      <w:r w:rsidR="00F818E6">
        <w:t>. rješenja utemeljena je na odredbi č</w:t>
      </w:r>
      <w:r w:rsidR="00AF140F">
        <w:t>lanka 129.stavak 1., podstavak 5</w:t>
      </w:r>
      <w:r w:rsidR="00F818E6">
        <w:t>. SZ-a</w:t>
      </w:r>
    </w:p>
    <w:p w:rsidRDefault="0052192E" w:rsidP="0052192E" w:rsidR="0087004C">
      <w:pPr>
        <w:jc w:val="both"/>
      </w:pPr>
      <w:r>
        <w:t xml:space="preserve">         </w:t>
      </w:r>
      <w:r w:rsidR="007C708A">
        <w:t>Točka V.</w:t>
      </w:r>
      <w:r w:rsidR="0087004C" w:rsidRPr="0087004C">
        <w:t xml:space="preserve"> rješenja utemeljena je na odredbi č</w:t>
      </w:r>
      <w:r w:rsidR="0087004C">
        <w:t>lanka 129.stavak 1., podstavak 6</w:t>
      </w:r>
      <w:r w:rsidR="0087004C" w:rsidRPr="0087004C">
        <w:t>. SZ-a</w:t>
      </w:r>
    </w:p>
    <w:p w:rsidRDefault="0087004C" w:rsidP="0052192E" w:rsidR="00F818E6">
      <w:pPr>
        <w:jc w:val="both"/>
      </w:pPr>
      <w:r>
        <w:t xml:space="preserve">         </w:t>
      </w:r>
      <w:r w:rsidRPr="0087004C">
        <w:t>Točka V</w:t>
      </w:r>
      <w:r>
        <w:t>I</w:t>
      </w:r>
      <w:r w:rsidR="007C708A">
        <w:t xml:space="preserve"> i VI</w:t>
      </w:r>
      <w:r>
        <w:t>I</w:t>
      </w:r>
      <w:r w:rsidR="00F818E6">
        <w:t>. utemeljene su na odredbi članka 130.stavak 1.toč. 1. i 2. SZ-a.</w:t>
      </w:r>
    </w:p>
    <w:p w:rsidRDefault="0052192E" w:rsidP="004649D8" w:rsidR="00F818E6">
      <w:pPr>
        <w:jc w:val="both"/>
      </w:pPr>
      <w:r>
        <w:t xml:space="preserve">         </w:t>
      </w:r>
      <w:r w:rsidR="00F818E6">
        <w:t xml:space="preserve"> </w:t>
      </w:r>
    </w:p>
    <w:p w:rsidRDefault="00725203" w:rsidP="001C51B4" w:rsidR="00F818E6">
      <w:pPr>
        <w:ind w:firstLine="708"/>
        <w:jc w:val="center"/>
      </w:pPr>
      <w:r>
        <w:t>Zagreb</w:t>
      </w:r>
      <w:r w:rsidR="004649D8">
        <w:t xml:space="preserve">  </w:t>
      </w:r>
      <w:r w:rsidR="007E0CA1">
        <w:t>18</w:t>
      </w:r>
      <w:r w:rsidR="001C51B4" w:rsidRPr="001C51B4">
        <w:t>. travnja 2018.</w:t>
      </w:r>
    </w:p>
    <w:p w:rsidRDefault="00F818E6" w:rsidP="004649D8" w:rsidR="00F818E6">
      <w:pPr>
        <w:ind w:firstLine="708"/>
        <w:jc w:val="right"/>
      </w:pPr>
      <w:r>
        <w:t xml:space="preserve">               SUDAC:</w:t>
      </w:r>
    </w:p>
    <w:p w:rsidRDefault="007E0CA1" w:rsidP="004649D8" w:rsidR="007E0CA1">
      <w:pPr>
        <w:ind w:firstLine="708"/>
        <w:jc w:val="right"/>
      </w:pPr>
    </w:p>
    <w:p w:rsidRDefault="00F818E6" w:rsidP="004649D8" w:rsidR="00F818E6">
      <w:pPr>
        <w:ind w:firstLine="708"/>
        <w:jc w:val="right"/>
      </w:pPr>
      <w:r>
        <w:t xml:space="preserve">               Maja Jurovicki</w:t>
      </w:r>
      <w:r w:rsidR="00564436">
        <w:t xml:space="preserve">, v.r. </w:t>
      </w:r>
    </w:p>
    <w:p w:rsidRDefault="00CA6C77" w:rsidP="004649D8" w:rsidR="00CA6C77">
      <w:pPr>
        <w:ind w:firstLine="708"/>
        <w:jc w:val="right"/>
      </w:pPr>
    </w:p>
    <w:p w:rsidRDefault="00CA6C77" w:rsidP="004649D8" w:rsidR="00CA6C77">
      <w:pPr>
        <w:ind w:firstLine="708"/>
        <w:jc w:val="right"/>
      </w:pPr>
    </w:p>
    <w:p w:rsidRDefault="00CA6C77" w:rsidP="004649D8" w:rsidR="00CA6C77">
      <w:pPr>
        <w:ind w:firstLine="708"/>
        <w:jc w:val="right"/>
      </w:pPr>
    </w:p>
    <w:p w:rsidRDefault="00344F27" w:rsidP="004649D8" w:rsidR="00344F27">
      <w:pPr>
        <w:ind w:firstLine="708"/>
        <w:jc w:val="right"/>
      </w:pPr>
    </w:p>
    <w:p w:rsidRDefault="00F818E6" w:rsidP="00F818E6" w:rsidR="00F818E6">
      <w:pPr>
        <w:ind w:firstLine="708"/>
        <w:jc w:val="both"/>
      </w:pPr>
    </w:p>
    <w:p w:rsidRDefault="00F818E6" w:rsidP="00F818E6" w:rsidR="00F818E6">
      <w:pPr>
        <w:ind w:firstLine="708"/>
        <w:jc w:val="both"/>
      </w:pPr>
      <w:r>
        <w:lastRenderedPageBreak/>
        <w:t>UPUTA O PRAVNOM LIJEKU:</w:t>
      </w:r>
    </w:p>
    <w:p w:rsidRDefault="00F818E6" w:rsidP="00F818E6" w:rsidR="00F818E6">
      <w:pPr>
        <w:ind w:firstLine="708"/>
        <w:jc w:val="both"/>
      </w:pPr>
      <w:r>
        <w:t xml:space="preserve">Protiv ovog rješenja dopuštena je žalba.  Žalba se podnosi ovom sudu u 2 primjerka za Visoki trgovački sud RH u roku od 8 dana. </w:t>
      </w:r>
    </w:p>
    <w:p w:rsidRDefault="007E0CA1" w:rsidP="001C51B4" w:rsidR="007E0CA1">
      <w:pPr>
        <w:jc w:val="both"/>
      </w:pPr>
    </w:p>
    <w:p w:rsidRDefault="00564436" w:rsidP="004F5146" w:rsidR="00564436">
      <w:pPr>
        <w:jc w:val="right"/>
      </w:pPr>
      <w:r>
        <w:t>za točnost otpravka-ovlašteni službenik</w:t>
      </w:r>
    </w:p>
    <w:p w:rsidRDefault="00564436" w:rsidP="004F5146" w:rsidR="00564436">
      <w:pPr>
        <w:jc w:val="right"/>
      </w:pPr>
      <w:r>
        <w:t xml:space="preserve">Mirjana Gašparić </w:t>
      </w:r>
    </w:p>
    <w:p w:rsidRDefault="00F818E6" w:rsidP="00F818E6" w:rsidR="00F818E6">
      <w:pPr>
        <w:ind w:firstLine="708"/>
        <w:jc w:val="both"/>
      </w:pPr>
      <w:r>
        <w:t xml:space="preserve"> </w:t>
      </w:r>
    </w:p>
    <w:sectPr w:rsidSect="00AC637E" w:rsidR="00F818E6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432" w:rsidR="00047432">
      <w:r>
        <w:separator/>
      </w:r>
    </w:p>
  </w:endnote>
  <w:endnote w:id="0" w:type="continuationSeparator">
    <w:p w:rsidRDefault="00047432" w:rsidR="00047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432" w:rsidR="00047432">
      <w:r>
        <w:separator/>
      </w:r>
    </w:p>
  </w:footnote>
  <w:footnote w:id="0" w:type="continuationSeparator">
    <w:p w:rsidRDefault="00047432" w:rsidR="000474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3067634"/>
      <w:docPartObj>
        <w:docPartGallery w:val="Page Numbers (Top of Page)"/>
        <w:docPartUnique/>
      </w:docPartObj>
    </w:sdtPr>
    <w:sdtEndPr/>
    <w:sdtContent>
      <w:p w:rsidRDefault="0011628C" w:rsidR="0011628C" w:rsidRPr="0011628C">
        <w:pPr>
          <w:pStyle w:val="Zaglavlje"/>
          <w:jc w:val="center"/>
        </w:pPr>
        <w:r w:rsidRPr="0011628C">
          <w:t xml:space="preserve">                                                                  </w:t>
        </w:r>
        <w:r w:rsidRPr="0011628C">
          <w:fldChar w:fldCharType="begin"/>
        </w:r>
        <w:r w:rsidRPr="0011628C">
          <w:instrText>PAGE   \* MERGEFORMAT</w:instrText>
        </w:r>
        <w:r w:rsidRPr="0011628C">
          <w:fldChar w:fldCharType="separate"/>
        </w:r>
        <w:r w:rsidR="00564436">
          <w:rPr>
            <w:noProof/>
          </w:rPr>
          <w:t>3</w:t>
        </w:r>
        <w:r w:rsidRPr="0011628C">
          <w:fldChar w:fldCharType="end"/>
        </w:r>
        <w:r w:rsidRPr="0011628C">
          <w:t xml:space="preserve">                      </w:t>
        </w:r>
        <w:r w:rsidR="00551438">
          <w:t xml:space="preserve">        </w:t>
        </w:r>
        <w:r w:rsidR="00727F40">
          <w:t xml:space="preserve">         </w:t>
        </w:r>
        <w:r w:rsidR="00551438">
          <w:t xml:space="preserve">             </w:t>
        </w:r>
        <w:r w:rsidR="00727F40">
          <w:t>70.</w:t>
        </w:r>
        <w:r w:rsidR="00551438">
          <w:t xml:space="preserve"> St-5030</w:t>
        </w:r>
        <w:r w:rsidRPr="0011628C">
          <w:t>/2015</w:t>
        </w:r>
      </w:p>
    </w:sdtContent>
  </w:sdt>
  <w:p w:rsidRDefault="007422F4" w:rsidP="006438FA" w:rsidR="007422F4" w:rsidRPr="00EE04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6DE777C9"/>
    <w:multiLevelType w:val="hybridMultilevel"/>
    <w:tmpl w:val="D6CCD41E"/>
    <w:lvl w:tplc="D1E4B7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A85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4616"/>
    <w:rsid w:val="00026309"/>
    <w:rsid w:val="00027201"/>
    <w:rsid w:val="0003098D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5CF"/>
    <w:rsid w:val="0004465B"/>
    <w:rsid w:val="00044AEA"/>
    <w:rsid w:val="00044C83"/>
    <w:rsid w:val="00046CB1"/>
    <w:rsid w:val="00046E6E"/>
    <w:rsid w:val="00047432"/>
    <w:rsid w:val="0004767E"/>
    <w:rsid w:val="00047B11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30C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5DAF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B7E9A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627"/>
    <w:rsid w:val="000D7841"/>
    <w:rsid w:val="000E184C"/>
    <w:rsid w:val="000E243E"/>
    <w:rsid w:val="000E2AE1"/>
    <w:rsid w:val="000E3860"/>
    <w:rsid w:val="000E42D3"/>
    <w:rsid w:val="000E5076"/>
    <w:rsid w:val="000E5887"/>
    <w:rsid w:val="000E5BC7"/>
    <w:rsid w:val="000E5C00"/>
    <w:rsid w:val="000E6965"/>
    <w:rsid w:val="000F12B6"/>
    <w:rsid w:val="000F1A8A"/>
    <w:rsid w:val="000F1E9B"/>
    <w:rsid w:val="000F1F16"/>
    <w:rsid w:val="000F3BCD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3B97"/>
    <w:rsid w:val="00114E34"/>
    <w:rsid w:val="00115A41"/>
    <w:rsid w:val="0011628C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35D3A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477D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5CA4"/>
    <w:rsid w:val="00186A1B"/>
    <w:rsid w:val="00187EA6"/>
    <w:rsid w:val="001919FE"/>
    <w:rsid w:val="00192070"/>
    <w:rsid w:val="00192A01"/>
    <w:rsid w:val="00192A20"/>
    <w:rsid w:val="00193C42"/>
    <w:rsid w:val="00193F30"/>
    <w:rsid w:val="00195E98"/>
    <w:rsid w:val="001A08B2"/>
    <w:rsid w:val="001A23C6"/>
    <w:rsid w:val="001A415C"/>
    <w:rsid w:val="001A435C"/>
    <w:rsid w:val="001A5170"/>
    <w:rsid w:val="001A5283"/>
    <w:rsid w:val="001A604B"/>
    <w:rsid w:val="001A6A33"/>
    <w:rsid w:val="001A6AFF"/>
    <w:rsid w:val="001A7183"/>
    <w:rsid w:val="001A7586"/>
    <w:rsid w:val="001A7CFC"/>
    <w:rsid w:val="001B0B48"/>
    <w:rsid w:val="001B1CF1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1B4"/>
    <w:rsid w:val="001C5BD0"/>
    <w:rsid w:val="001C6F94"/>
    <w:rsid w:val="001C74AF"/>
    <w:rsid w:val="001D174D"/>
    <w:rsid w:val="001D2979"/>
    <w:rsid w:val="001D32D7"/>
    <w:rsid w:val="001D3303"/>
    <w:rsid w:val="001D5860"/>
    <w:rsid w:val="001D5D22"/>
    <w:rsid w:val="001D605B"/>
    <w:rsid w:val="001D659C"/>
    <w:rsid w:val="001D7830"/>
    <w:rsid w:val="001E1E1B"/>
    <w:rsid w:val="001E35A1"/>
    <w:rsid w:val="001E4A05"/>
    <w:rsid w:val="001E747F"/>
    <w:rsid w:val="001F02EC"/>
    <w:rsid w:val="001F1653"/>
    <w:rsid w:val="001F2349"/>
    <w:rsid w:val="001F3819"/>
    <w:rsid w:val="001F3F01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3297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3F4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52BA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A6FEA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60EE"/>
    <w:rsid w:val="002D6CA5"/>
    <w:rsid w:val="002D733C"/>
    <w:rsid w:val="002E1495"/>
    <w:rsid w:val="002E1EAD"/>
    <w:rsid w:val="002E20DD"/>
    <w:rsid w:val="002E2F4A"/>
    <w:rsid w:val="002E3682"/>
    <w:rsid w:val="002E37A3"/>
    <w:rsid w:val="002E3D57"/>
    <w:rsid w:val="002E49EE"/>
    <w:rsid w:val="002E4D0A"/>
    <w:rsid w:val="002E5493"/>
    <w:rsid w:val="002F18EB"/>
    <w:rsid w:val="002F2D73"/>
    <w:rsid w:val="002F5571"/>
    <w:rsid w:val="002F5E45"/>
    <w:rsid w:val="002F65E1"/>
    <w:rsid w:val="002F6D64"/>
    <w:rsid w:val="002F6D97"/>
    <w:rsid w:val="002F7538"/>
    <w:rsid w:val="00301E1C"/>
    <w:rsid w:val="00304124"/>
    <w:rsid w:val="003047BE"/>
    <w:rsid w:val="00305AC9"/>
    <w:rsid w:val="00306363"/>
    <w:rsid w:val="00307AB8"/>
    <w:rsid w:val="00307B10"/>
    <w:rsid w:val="00307DAF"/>
    <w:rsid w:val="00311234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341B"/>
    <w:rsid w:val="00324E8A"/>
    <w:rsid w:val="00330231"/>
    <w:rsid w:val="00331573"/>
    <w:rsid w:val="00333E3B"/>
    <w:rsid w:val="0033419D"/>
    <w:rsid w:val="00334BE7"/>
    <w:rsid w:val="0033692F"/>
    <w:rsid w:val="00336DC2"/>
    <w:rsid w:val="00337049"/>
    <w:rsid w:val="00337DC5"/>
    <w:rsid w:val="00341ADD"/>
    <w:rsid w:val="00341BA4"/>
    <w:rsid w:val="00344F27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633"/>
    <w:rsid w:val="0035692D"/>
    <w:rsid w:val="00357397"/>
    <w:rsid w:val="003578C9"/>
    <w:rsid w:val="00357EC9"/>
    <w:rsid w:val="003602B2"/>
    <w:rsid w:val="00361DCB"/>
    <w:rsid w:val="003625B2"/>
    <w:rsid w:val="00363B34"/>
    <w:rsid w:val="0036426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C30"/>
    <w:rsid w:val="00371FBF"/>
    <w:rsid w:val="00373857"/>
    <w:rsid w:val="00375C07"/>
    <w:rsid w:val="00375C4E"/>
    <w:rsid w:val="0037661E"/>
    <w:rsid w:val="00377430"/>
    <w:rsid w:val="003774E3"/>
    <w:rsid w:val="003802F4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96763"/>
    <w:rsid w:val="003A02E8"/>
    <w:rsid w:val="003A46B5"/>
    <w:rsid w:val="003A5646"/>
    <w:rsid w:val="003A7BFC"/>
    <w:rsid w:val="003B019A"/>
    <w:rsid w:val="003B0628"/>
    <w:rsid w:val="003B0B01"/>
    <w:rsid w:val="003B0DF2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0968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225"/>
    <w:rsid w:val="00452A3A"/>
    <w:rsid w:val="00452D99"/>
    <w:rsid w:val="00452F4C"/>
    <w:rsid w:val="0045446F"/>
    <w:rsid w:val="00454684"/>
    <w:rsid w:val="004552EE"/>
    <w:rsid w:val="00461B83"/>
    <w:rsid w:val="00463ECB"/>
    <w:rsid w:val="004645D6"/>
    <w:rsid w:val="004649CB"/>
    <w:rsid w:val="004649D8"/>
    <w:rsid w:val="00465D3D"/>
    <w:rsid w:val="004678CE"/>
    <w:rsid w:val="004678E6"/>
    <w:rsid w:val="00467D50"/>
    <w:rsid w:val="00470A05"/>
    <w:rsid w:val="00470DE8"/>
    <w:rsid w:val="00471633"/>
    <w:rsid w:val="004719E5"/>
    <w:rsid w:val="00472994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6373"/>
    <w:rsid w:val="004C7940"/>
    <w:rsid w:val="004C7A7F"/>
    <w:rsid w:val="004D119B"/>
    <w:rsid w:val="004D1ADC"/>
    <w:rsid w:val="004D1EAE"/>
    <w:rsid w:val="004D3513"/>
    <w:rsid w:val="004D3B4E"/>
    <w:rsid w:val="004D403B"/>
    <w:rsid w:val="004D4D19"/>
    <w:rsid w:val="004D7228"/>
    <w:rsid w:val="004D7BA1"/>
    <w:rsid w:val="004E0271"/>
    <w:rsid w:val="004E0A04"/>
    <w:rsid w:val="004E127E"/>
    <w:rsid w:val="004E17C4"/>
    <w:rsid w:val="004E1E73"/>
    <w:rsid w:val="004E1EA2"/>
    <w:rsid w:val="004E4841"/>
    <w:rsid w:val="004E6392"/>
    <w:rsid w:val="004E7D6B"/>
    <w:rsid w:val="004F3FB7"/>
    <w:rsid w:val="004F47E7"/>
    <w:rsid w:val="004F5048"/>
    <w:rsid w:val="004F6C86"/>
    <w:rsid w:val="004F6EAE"/>
    <w:rsid w:val="005000C6"/>
    <w:rsid w:val="00500D73"/>
    <w:rsid w:val="00501E8C"/>
    <w:rsid w:val="005024C6"/>
    <w:rsid w:val="005026F9"/>
    <w:rsid w:val="0050373F"/>
    <w:rsid w:val="00504390"/>
    <w:rsid w:val="00506F70"/>
    <w:rsid w:val="00510102"/>
    <w:rsid w:val="0051072E"/>
    <w:rsid w:val="00511365"/>
    <w:rsid w:val="0051347A"/>
    <w:rsid w:val="00514004"/>
    <w:rsid w:val="00515176"/>
    <w:rsid w:val="005151B3"/>
    <w:rsid w:val="005155A4"/>
    <w:rsid w:val="00517F32"/>
    <w:rsid w:val="0052020C"/>
    <w:rsid w:val="00520890"/>
    <w:rsid w:val="00521916"/>
    <w:rsid w:val="0052192E"/>
    <w:rsid w:val="00521DB4"/>
    <w:rsid w:val="00522ADE"/>
    <w:rsid w:val="00523477"/>
    <w:rsid w:val="0052562E"/>
    <w:rsid w:val="00526FA5"/>
    <w:rsid w:val="005324B0"/>
    <w:rsid w:val="00532871"/>
    <w:rsid w:val="0053342B"/>
    <w:rsid w:val="0053347C"/>
    <w:rsid w:val="005338D0"/>
    <w:rsid w:val="00533FD2"/>
    <w:rsid w:val="00536FB8"/>
    <w:rsid w:val="0054028F"/>
    <w:rsid w:val="00541459"/>
    <w:rsid w:val="005415CE"/>
    <w:rsid w:val="00541F47"/>
    <w:rsid w:val="0054395A"/>
    <w:rsid w:val="00544364"/>
    <w:rsid w:val="00546001"/>
    <w:rsid w:val="00546124"/>
    <w:rsid w:val="00547225"/>
    <w:rsid w:val="00551438"/>
    <w:rsid w:val="00551990"/>
    <w:rsid w:val="00554E64"/>
    <w:rsid w:val="005552A0"/>
    <w:rsid w:val="00555DD6"/>
    <w:rsid w:val="00556D25"/>
    <w:rsid w:val="00557CCB"/>
    <w:rsid w:val="00560A65"/>
    <w:rsid w:val="00561F9B"/>
    <w:rsid w:val="00562041"/>
    <w:rsid w:val="00564436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6A2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2E0A"/>
    <w:rsid w:val="005E31DA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2ED3"/>
    <w:rsid w:val="006132FA"/>
    <w:rsid w:val="00613A10"/>
    <w:rsid w:val="00613D92"/>
    <w:rsid w:val="00615013"/>
    <w:rsid w:val="006155A1"/>
    <w:rsid w:val="00615756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290"/>
    <w:rsid w:val="00635B18"/>
    <w:rsid w:val="0063615E"/>
    <w:rsid w:val="006411BE"/>
    <w:rsid w:val="00642616"/>
    <w:rsid w:val="006429BC"/>
    <w:rsid w:val="006438FA"/>
    <w:rsid w:val="00643D4C"/>
    <w:rsid w:val="00643DD8"/>
    <w:rsid w:val="0064548C"/>
    <w:rsid w:val="00645ABF"/>
    <w:rsid w:val="00650A9D"/>
    <w:rsid w:val="00652B23"/>
    <w:rsid w:val="00653CC1"/>
    <w:rsid w:val="006550CD"/>
    <w:rsid w:val="0066126A"/>
    <w:rsid w:val="006639ED"/>
    <w:rsid w:val="00664D4A"/>
    <w:rsid w:val="00665CB8"/>
    <w:rsid w:val="0066706E"/>
    <w:rsid w:val="00667700"/>
    <w:rsid w:val="00671660"/>
    <w:rsid w:val="00671E15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8F8"/>
    <w:rsid w:val="00680A98"/>
    <w:rsid w:val="00680CF7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2C3F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376C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3643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4F4A"/>
    <w:rsid w:val="006E5E5A"/>
    <w:rsid w:val="006E5EBB"/>
    <w:rsid w:val="006E6F42"/>
    <w:rsid w:val="006F05BE"/>
    <w:rsid w:val="006F2CA5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05A53"/>
    <w:rsid w:val="0071026F"/>
    <w:rsid w:val="00716E3E"/>
    <w:rsid w:val="0071751E"/>
    <w:rsid w:val="0072027C"/>
    <w:rsid w:val="007248D3"/>
    <w:rsid w:val="00725203"/>
    <w:rsid w:val="00725FF6"/>
    <w:rsid w:val="00727668"/>
    <w:rsid w:val="00727F40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CD2"/>
    <w:rsid w:val="00742D1D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279"/>
    <w:rsid w:val="007548C7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0725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B6F73"/>
    <w:rsid w:val="007C1A31"/>
    <w:rsid w:val="007C38DC"/>
    <w:rsid w:val="007C50AB"/>
    <w:rsid w:val="007C5A3A"/>
    <w:rsid w:val="007C600E"/>
    <w:rsid w:val="007C708A"/>
    <w:rsid w:val="007C7505"/>
    <w:rsid w:val="007D14D1"/>
    <w:rsid w:val="007D1FE3"/>
    <w:rsid w:val="007D3783"/>
    <w:rsid w:val="007D37AD"/>
    <w:rsid w:val="007D3A8B"/>
    <w:rsid w:val="007D3BAD"/>
    <w:rsid w:val="007D4D4D"/>
    <w:rsid w:val="007D537C"/>
    <w:rsid w:val="007E0201"/>
    <w:rsid w:val="007E053F"/>
    <w:rsid w:val="007E0B24"/>
    <w:rsid w:val="007E0CA1"/>
    <w:rsid w:val="007E0CB3"/>
    <w:rsid w:val="007E1279"/>
    <w:rsid w:val="007E12D3"/>
    <w:rsid w:val="007E21BE"/>
    <w:rsid w:val="007E28B0"/>
    <w:rsid w:val="007E51A8"/>
    <w:rsid w:val="007E617F"/>
    <w:rsid w:val="007E6939"/>
    <w:rsid w:val="007F0470"/>
    <w:rsid w:val="007F04E8"/>
    <w:rsid w:val="007F05B5"/>
    <w:rsid w:val="007F06C0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5F36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1CF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5AC0"/>
    <w:rsid w:val="00857BD5"/>
    <w:rsid w:val="008600BD"/>
    <w:rsid w:val="00861237"/>
    <w:rsid w:val="00862E23"/>
    <w:rsid w:val="00863687"/>
    <w:rsid w:val="00863A95"/>
    <w:rsid w:val="008657E4"/>
    <w:rsid w:val="0087004C"/>
    <w:rsid w:val="00870DB0"/>
    <w:rsid w:val="00872DA6"/>
    <w:rsid w:val="008734F5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3FA4"/>
    <w:rsid w:val="008A51E7"/>
    <w:rsid w:val="008A568C"/>
    <w:rsid w:val="008A6156"/>
    <w:rsid w:val="008A67CD"/>
    <w:rsid w:val="008A6907"/>
    <w:rsid w:val="008A6F41"/>
    <w:rsid w:val="008B143F"/>
    <w:rsid w:val="008B14F6"/>
    <w:rsid w:val="008B4201"/>
    <w:rsid w:val="008B5C19"/>
    <w:rsid w:val="008B688B"/>
    <w:rsid w:val="008C0210"/>
    <w:rsid w:val="008C08C1"/>
    <w:rsid w:val="008C0BBA"/>
    <w:rsid w:val="008C1431"/>
    <w:rsid w:val="008C2E14"/>
    <w:rsid w:val="008C398E"/>
    <w:rsid w:val="008C457F"/>
    <w:rsid w:val="008C531A"/>
    <w:rsid w:val="008C5949"/>
    <w:rsid w:val="008C6B70"/>
    <w:rsid w:val="008D34D4"/>
    <w:rsid w:val="008D3C5C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279E"/>
    <w:rsid w:val="008E2F1F"/>
    <w:rsid w:val="008E378A"/>
    <w:rsid w:val="008E42C5"/>
    <w:rsid w:val="008E61EA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1C91"/>
    <w:rsid w:val="0090554F"/>
    <w:rsid w:val="009066AA"/>
    <w:rsid w:val="009066D6"/>
    <w:rsid w:val="00906A58"/>
    <w:rsid w:val="00910DA1"/>
    <w:rsid w:val="00911125"/>
    <w:rsid w:val="00912172"/>
    <w:rsid w:val="00914930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4F44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BD0"/>
    <w:rsid w:val="009717AF"/>
    <w:rsid w:val="00972320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9739D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B7D8C"/>
    <w:rsid w:val="009C2526"/>
    <w:rsid w:val="009C3AD4"/>
    <w:rsid w:val="009C6026"/>
    <w:rsid w:val="009C703B"/>
    <w:rsid w:val="009C7BDB"/>
    <w:rsid w:val="009D1473"/>
    <w:rsid w:val="009D2344"/>
    <w:rsid w:val="009D3AAC"/>
    <w:rsid w:val="009D55C7"/>
    <w:rsid w:val="009D5E64"/>
    <w:rsid w:val="009D7694"/>
    <w:rsid w:val="009D7A73"/>
    <w:rsid w:val="009E0FD2"/>
    <w:rsid w:val="009E424E"/>
    <w:rsid w:val="009E57EA"/>
    <w:rsid w:val="009E75F5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2610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4501"/>
    <w:rsid w:val="00A25BCE"/>
    <w:rsid w:val="00A31813"/>
    <w:rsid w:val="00A32354"/>
    <w:rsid w:val="00A34378"/>
    <w:rsid w:val="00A35A89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1B4A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1ECD"/>
    <w:rsid w:val="00A72A84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22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037A"/>
    <w:rsid w:val="00AC1395"/>
    <w:rsid w:val="00AC3461"/>
    <w:rsid w:val="00AC4143"/>
    <w:rsid w:val="00AC461B"/>
    <w:rsid w:val="00AC5561"/>
    <w:rsid w:val="00AC58AC"/>
    <w:rsid w:val="00AC5B9F"/>
    <w:rsid w:val="00AC5DBF"/>
    <w:rsid w:val="00AC637E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D7D73"/>
    <w:rsid w:val="00AE44AD"/>
    <w:rsid w:val="00AE5DD8"/>
    <w:rsid w:val="00AE7288"/>
    <w:rsid w:val="00AF0549"/>
    <w:rsid w:val="00AF1126"/>
    <w:rsid w:val="00AF140F"/>
    <w:rsid w:val="00AF1D40"/>
    <w:rsid w:val="00AF2732"/>
    <w:rsid w:val="00AF2904"/>
    <w:rsid w:val="00AF3501"/>
    <w:rsid w:val="00AF560E"/>
    <w:rsid w:val="00AF59BA"/>
    <w:rsid w:val="00AF7033"/>
    <w:rsid w:val="00B0163E"/>
    <w:rsid w:val="00B01E16"/>
    <w:rsid w:val="00B0232F"/>
    <w:rsid w:val="00B04AAE"/>
    <w:rsid w:val="00B07FC9"/>
    <w:rsid w:val="00B11C92"/>
    <w:rsid w:val="00B13C7C"/>
    <w:rsid w:val="00B13CCF"/>
    <w:rsid w:val="00B146CE"/>
    <w:rsid w:val="00B152D8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286F"/>
    <w:rsid w:val="00B332C5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0EB4"/>
    <w:rsid w:val="00B521A0"/>
    <w:rsid w:val="00B5468F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4FEB"/>
    <w:rsid w:val="00B7585D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080C"/>
    <w:rsid w:val="00BB12B5"/>
    <w:rsid w:val="00BB3DD0"/>
    <w:rsid w:val="00BB4B77"/>
    <w:rsid w:val="00BB731B"/>
    <w:rsid w:val="00BC0BC3"/>
    <w:rsid w:val="00BC4BE4"/>
    <w:rsid w:val="00BC4EF6"/>
    <w:rsid w:val="00BC5128"/>
    <w:rsid w:val="00BC5238"/>
    <w:rsid w:val="00BC5328"/>
    <w:rsid w:val="00BC63BE"/>
    <w:rsid w:val="00BC6446"/>
    <w:rsid w:val="00BC64E8"/>
    <w:rsid w:val="00BC64FC"/>
    <w:rsid w:val="00BC660A"/>
    <w:rsid w:val="00BC784D"/>
    <w:rsid w:val="00BD20F1"/>
    <w:rsid w:val="00BD29F4"/>
    <w:rsid w:val="00BD39D3"/>
    <w:rsid w:val="00BD3F8F"/>
    <w:rsid w:val="00BD5A86"/>
    <w:rsid w:val="00BD7638"/>
    <w:rsid w:val="00BD76D6"/>
    <w:rsid w:val="00BD77F1"/>
    <w:rsid w:val="00BD7E72"/>
    <w:rsid w:val="00BE1151"/>
    <w:rsid w:val="00BE1447"/>
    <w:rsid w:val="00BE4922"/>
    <w:rsid w:val="00BE561D"/>
    <w:rsid w:val="00BE676E"/>
    <w:rsid w:val="00BE797B"/>
    <w:rsid w:val="00BF0976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3F9"/>
    <w:rsid w:val="00C24FF6"/>
    <w:rsid w:val="00C256AC"/>
    <w:rsid w:val="00C25CC8"/>
    <w:rsid w:val="00C26E24"/>
    <w:rsid w:val="00C27313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077"/>
    <w:rsid w:val="00C46AA1"/>
    <w:rsid w:val="00C52264"/>
    <w:rsid w:val="00C52379"/>
    <w:rsid w:val="00C52E45"/>
    <w:rsid w:val="00C53184"/>
    <w:rsid w:val="00C552F3"/>
    <w:rsid w:val="00C554F3"/>
    <w:rsid w:val="00C5673D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2E4"/>
    <w:rsid w:val="00C9691A"/>
    <w:rsid w:val="00C975E0"/>
    <w:rsid w:val="00CA00E3"/>
    <w:rsid w:val="00CA218E"/>
    <w:rsid w:val="00CA3399"/>
    <w:rsid w:val="00CA49A9"/>
    <w:rsid w:val="00CA6C77"/>
    <w:rsid w:val="00CA7613"/>
    <w:rsid w:val="00CA7618"/>
    <w:rsid w:val="00CB327C"/>
    <w:rsid w:val="00CB342E"/>
    <w:rsid w:val="00CB5F5A"/>
    <w:rsid w:val="00CB688C"/>
    <w:rsid w:val="00CC0241"/>
    <w:rsid w:val="00CC0CDD"/>
    <w:rsid w:val="00CC129E"/>
    <w:rsid w:val="00CC162D"/>
    <w:rsid w:val="00CC19F6"/>
    <w:rsid w:val="00CC2207"/>
    <w:rsid w:val="00CC3058"/>
    <w:rsid w:val="00CC5362"/>
    <w:rsid w:val="00CC5970"/>
    <w:rsid w:val="00CC6229"/>
    <w:rsid w:val="00CD0E0E"/>
    <w:rsid w:val="00CD15E5"/>
    <w:rsid w:val="00CD227A"/>
    <w:rsid w:val="00CD2D07"/>
    <w:rsid w:val="00CD31AB"/>
    <w:rsid w:val="00CD5BBA"/>
    <w:rsid w:val="00CD6B66"/>
    <w:rsid w:val="00CD758C"/>
    <w:rsid w:val="00CE1718"/>
    <w:rsid w:val="00CE2EF2"/>
    <w:rsid w:val="00CE33F8"/>
    <w:rsid w:val="00CE393D"/>
    <w:rsid w:val="00CE46B7"/>
    <w:rsid w:val="00CE7E9C"/>
    <w:rsid w:val="00CF04EE"/>
    <w:rsid w:val="00CF2AA1"/>
    <w:rsid w:val="00CF5E95"/>
    <w:rsid w:val="00CF63B6"/>
    <w:rsid w:val="00CF72D8"/>
    <w:rsid w:val="00D02061"/>
    <w:rsid w:val="00D0306D"/>
    <w:rsid w:val="00D042FB"/>
    <w:rsid w:val="00D0529C"/>
    <w:rsid w:val="00D059E8"/>
    <w:rsid w:val="00D06CCA"/>
    <w:rsid w:val="00D1005E"/>
    <w:rsid w:val="00D100C6"/>
    <w:rsid w:val="00D11A89"/>
    <w:rsid w:val="00D12282"/>
    <w:rsid w:val="00D12BA3"/>
    <w:rsid w:val="00D12C63"/>
    <w:rsid w:val="00D1388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2C3"/>
    <w:rsid w:val="00D31B60"/>
    <w:rsid w:val="00D33832"/>
    <w:rsid w:val="00D339D4"/>
    <w:rsid w:val="00D34F27"/>
    <w:rsid w:val="00D35B7C"/>
    <w:rsid w:val="00D35D8D"/>
    <w:rsid w:val="00D369FA"/>
    <w:rsid w:val="00D36AA2"/>
    <w:rsid w:val="00D36D71"/>
    <w:rsid w:val="00D40085"/>
    <w:rsid w:val="00D46828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0EA2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E47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4F5C"/>
    <w:rsid w:val="00D951BB"/>
    <w:rsid w:val="00D955DE"/>
    <w:rsid w:val="00D95B35"/>
    <w:rsid w:val="00D97A71"/>
    <w:rsid w:val="00DA173E"/>
    <w:rsid w:val="00DA2A58"/>
    <w:rsid w:val="00DA463F"/>
    <w:rsid w:val="00DA50D8"/>
    <w:rsid w:val="00DB105E"/>
    <w:rsid w:val="00DB122E"/>
    <w:rsid w:val="00DB1830"/>
    <w:rsid w:val="00DB28CD"/>
    <w:rsid w:val="00DB3671"/>
    <w:rsid w:val="00DB3BD1"/>
    <w:rsid w:val="00DB44AA"/>
    <w:rsid w:val="00DB4B43"/>
    <w:rsid w:val="00DB5258"/>
    <w:rsid w:val="00DB5C4A"/>
    <w:rsid w:val="00DB6ED4"/>
    <w:rsid w:val="00DB7D80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1A13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F3EBF"/>
    <w:rsid w:val="00DF4EC0"/>
    <w:rsid w:val="00DF5FD4"/>
    <w:rsid w:val="00DF7428"/>
    <w:rsid w:val="00DF7C9B"/>
    <w:rsid w:val="00E00D8A"/>
    <w:rsid w:val="00E038ED"/>
    <w:rsid w:val="00E0474B"/>
    <w:rsid w:val="00E05398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0C04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1EE"/>
    <w:rsid w:val="00E4628E"/>
    <w:rsid w:val="00E466A5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0B39"/>
    <w:rsid w:val="00E71E25"/>
    <w:rsid w:val="00E74E22"/>
    <w:rsid w:val="00E76C99"/>
    <w:rsid w:val="00E772D8"/>
    <w:rsid w:val="00E8066F"/>
    <w:rsid w:val="00E80A22"/>
    <w:rsid w:val="00E81DC0"/>
    <w:rsid w:val="00E836AE"/>
    <w:rsid w:val="00E85841"/>
    <w:rsid w:val="00E86501"/>
    <w:rsid w:val="00E8723D"/>
    <w:rsid w:val="00E87776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5"/>
    <w:rsid w:val="00EB359B"/>
    <w:rsid w:val="00EB3F56"/>
    <w:rsid w:val="00EB5749"/>
    <w:rsid w:val="00EB5A9E"/>
    <w:rsid w:val="00EB5B06"/>
    <w:rsid w:val="00EB613C"/>
    <w:rsid w:val="00EC0CAA"/>
    <w:rsid w:val="00EC192E"/>
    <w:rsid w:val="00EC1F98"/>
    <w:rsid w:val="00EC36D8"/>
    <w:rsid w:val="00EC386A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3B48"/>
    <w:rsid w:val="00EE481B"/>
    <w:rsid w:val="00EE4F49"/>
    <w:rsid w:val="00EE4F4E"/>
    <w:rsid w:val="00EE5131"/>
    <w:rsid w:val="00EF0033"/>
    <w:rsid w:val="00EF1A47"/>
    <w:rsid w:val="00EF1BE4"/>
    <w:rsid w:val="00EF1E17"/>
    <w:rsid w:val="00EF236A"/>
    <w:rsid w:val="00EF2D6C"/>
    <w:rsid w:val="00EF56E8"/>
    <w:rsid w:val="00EF5730"/>
    <w:rsid w:val="00EF5EFB"/>
    <w:rsid w:val="00EF725B"/>
    <w:rsid w:val="00F00C61"/>
    <w:rsid w:val="00F01E08"/>
    <w:rsid w:val="00F026D0"/>
    <w:rsid w:val="00F047DC"/>
    <w:rsid w:val="00F05F11"/>
    <w:rsid w:val="00F06842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0731"/>
    <w:rsid w:val="00F319D6"/>
    <w:rsid w:val="00F31FBA"/>
    <w:rsid w:val="00F3230E"/>
    <w:rsid w:val="00F326F4"/>
    <w:rsid w:val="00F32957"/>
    <w:rsid w:val="00F3381F"/>
    <w:rsid w:val="00F35F86"/>
    <w:rsid w:val="00F41C40"/>
    <w:rsid w:val="00F42DF1"/>
    <w:rsid w:val="00F43EFC"/>
    <w:rsid w:val="00F4450B"/>
    <w:rsid w:val="00F44BAD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8E6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5892"/>
    <w:rsid w:val="00F978E1"/>
    <w:rsid w:val="00F979E1"/>
    <w:rsid w:val="00FA1009"/>
    <w:rsid w:val="00FA2F7E"/>
    <w:rsid w:val="00FB0543"/>
    <w:rsid w:val="00FB0C40"/>
    <w:rsid w:val="00FB0E32"/>
    <w:rsid w:val="00FB1A19"/>
    <w:rsid w:val="00FB20C8"/>
    <w:rsid w:val="00FB23D5"/>
    <w:rsid w:val="00FB27A9"/>
    <w:rsid w:val="00FB2FCF"/>
    <w:rsid w:val="00FB3356"/>
    <w:rsid w:val="00FB6EA8"/>
    <w:rsid w:val="00FB77F2"/>
    <w:rsid w:val="00FC0607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5DE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0636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11628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5DE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0636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11628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5030</izvorni_sadrzaj>
    <derivirana_varijabla naziv="DomainObject.Predmet.Broj_1">5030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siječnja 2016.</izvorni_sadrzaj>
    <derivirana_varijabla naziv="DomainObject.Predmet.DatumRjesavanja_1">28.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St-5030/2015</izvorni_sadrzaj>
    <derivirana_varijabla naziv="DomainObject.Predmet.OznakaBroj_1">St-5030/2015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FINANCIJSKA REVIZIJA DRAGUN d.o.o. zastupanog po punomoćniku TOMISLAV DRAGUN</izvorni_sadrzaj>
    <derivirana_varijabla naziv="DomainObject.Predmet.ProtustrankaFormated_1">  FINANCIJSKA REVIZIJA DRAGUN d.o.o. zastupanog po punomoćniku TOMISLAV DRAGUN</derivirana_varijabla>
  </DomainObject.Predmet.ProtustrankaFormated>
  <DomainObject.Predmet.ProtustrankaFormatedOIB>
    <izvorni_sadrzaj>  FINANCIJSKA REVIZIJA DRAGUN d.o.o., OIB 57236459256 zastupanog po punomoćniku TOMISLAV DRAGUN</izvorni_sadrzaj>
    <derivirana_varijabla naziv="DomainObject.Predmet.ProtustrankaFormatedOIB_1">  FINANCIJSKA REVIZIJA DRAGUN d.o.o., OIB 57236459256 zastupanog po punomoćniku TOMISLAV DRAGUN</derivirana_varijabla>
  </DomainObject.Predmet.ProtustrankaFormatedOIB>
  <DomainObject.Predmet.ProtustrankaFormatedWithAdress>
    <izvorni_sadrzaj> FINANCIJSKA REVIZIJA DRAGUN d.o.o., Trnjanska 11/b, 10000 Zagreb zastupanog po punomoćniku TOMISLAV DRAGUN</izvorni_sadrzaj>
    <derivirana_varijabla naziv="DomainObject.Predmet.ProtustrankaFormatedWithAdress_1"> FINANCIJSKA REVIZIJA DRAGUN d.o.o., Trnjanska 11/b, 10000 Zagreb zastupanog po punomoćniku TOMISLAV DRAGUN</derivirana_varijabla>
  </DomainObject.Predmet.ProtustrankaFormatedWithAdress>
  <DomainObject.Predmet.ProtustrankaFormatedWithAdressOIB>
    <izvorni_sadrzaj> FINANCIJSKA REVIZIJA DRAGUN d.o.o., OIB 57236459256, Trnjanska 11/b, 10000 Zagreb zastupanog po punomoćniku TOMISLAV DRAGUN</izvorni_sadrzaj>
    <derivirana_varijabla naziv="DomainObject.Predmet.ProtustrankaFormatedWithAdressOIB_1"> FINANCIJSKA REVIZIJA DRAGUN d.o.o., OIB 57236459256, Trnjanska 11/b, 10000 Zagreb zastupanog po punomoćniku TOMISLAV DRAGUN</derivirana_varijabla>
  </DomainObject.Predmet.ProtustrankaFormatedWithAdressOIB>
  <DomainObject.Predmet.ProtustrankaWithAdress>
    <izvorni_sadrzaj>FINANCIJSKA REVIZIJA DRAGUN d.o.o. Trnjanska 11/b, 10000 Zagreb</izvorni_sadrzaj>
    <derivirana_varijabla naziv="DomainObject.Predmet.ProtustrankaWithAdress_1">FINANCIJSKA REVIZIJA DRAGUN d.o.o. Trnjanska 11/b, 10000 Zagreb</derivirana_varijabla>
  </DomainObject.Predmet.ProtustrankaWithAdress>
  <DomainObject.Predmet.ProtustrankaWithAdressOIB>
    <izvorni_sadrzaj>FINANCIJSKA REVIZIJA DRAGUN d.o.o., OIB 57236459256, Trnjanska 11/b, 10000 Zagreb</izvorni_sadrzaj>
    <derivirana_varijabla naziv="DomainObject.Predmet.ProtustrankaWithAdressOIB_1">FINANCIJSKA REVIZIJA DRAGUN d.o.o., OIB 57236459256, Trnjanska 11/b, 10000 Zagreb</derivirana_varijabla>
  </DomainObject.Predmet.ProtustrankaWithAdressOIB>
  <DomainObject.Predmet.ProtustrankaNazivFormated>
    <izvorni_sadrzaj>FINANCIJSKA REVIZIJA DRAGUN d.o.o.</izvorni_sadrzaj>
    <derivirana_varijabla naziv="DomainObject.Predmet.ProtustrankaNazivFormated_1">FINANCIJSKA REVIZIJA DRAGUN d.o.o.</derivirana_varijabla>
  </DomainObject.Predmet.ProtustrankaNazivFormated>
  <DomainObject.Predmet.ProtustrankaNazivFormatedOIB>
    <izvorni_sadrzaj>FINANCIJSKA REVIZIJA DRAGUN d.o.o., OIB 57236459256</izvorni_sadrzaj>
    <derivirana_varijabla naziv="DomainObject.Predmet.ProtustrankaNazivFormatedOIB_1">FINANCIJSKA REVIZIJA DRAGUN d.o.o., OIB 57236459256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FINANCIJSKA REVIZIJA DRAGUN d.o.o. zastupanog po punomoćniku TOMISLAV DRAGUN</item>
    </izvorni_sadrzaj>
    <derivirana_varijabla naziv="DomainObject.Predmet.ProtuStrankaListFormated_1">
      <item>FINANCIJSKA REVIZIJA DRAGUN d.o.o. zastupanog po punomoćniku TOMISLAV DRAGUN</item>
    </derivirana_varijabla>
  </DomainObject.Predmet.ProtuStrankaListFormated>
  <DomainObject.Predmet.ProtuStrankaListFormatedOIB>
    <izvorni_sadrzaj>
      <item>FINANCIJSKA REVIZIJA DRAGUN d.o.o., OIB 57236459256 zastupanog po punomoćniku TOMISLAV DRAGUN</item>
    </izvorni_sadrzaj>
    <derivirana_varijabla naziv="DomainObject.Predmet.ProtuStrankaListFormatedOIB_1">
      <item>FINANCIJSKA REVIZIJA DRAGUN d.o.o., OIB 57236459256 zastupanog po punomoćniku TOMISLAV DRAGUN</item>
    </derivirana_varijabla>
  </DomainObject.Predmet.ProtuStrankaListFormatedOIB>
  <DomainObject.Predmet.ProtuStrankaListFormatedWithAdress>
    <izvorni_sadrzaj>
      <item>FINANCIJSKA REVIZIJA DRAGUN d.o.o., Trnjanska 11/b, 10000 Zagreb zastupanog po punomoćniku TOMISLAV DRAGUN</item>
    </izvorni_sadrzaj>
    <derivirana_varijabla naziv="DomainObject.Predmet.ProtuStrankaListFormatedWithAdress_1">
      <item>FINANCIJSKA REVIZIJA DRAGUN d.o.o., Trnjanska 11/b, 10000 Zagreb zastupanog po punomoćniku TOMISLAV DRAGUN</item>
    </derivirana_varijabla>
  </DomainObject.Predmet.ProtuStrankaListFormatedWithAdress>
  <DomainObject.Predmet.ProtuStrankaListFormatedWithAdressOIB>
    <izvorni_sadrzaj>
      <item>FINANCIJSKA REVIZIJA DRAGUN d.o.o., OIB 57236459256, Trnjanska 11/b, 10000 Zagreb zastupanog po punomoćniku TOMISLAV DRAGUN</item>
    </izvorni_sadrzaj>
    <derivirana_varijabla naziv="DomainObject.Predmet.ProtuStrankaListFormatedWithAdressOIB_1">
      <item>FINANCIJSKA REVIZIJA DRAGUN d.o.o., OIB 57236459256, Trnjanska 11/b, 10000 Zagreb zastupanog po punomoćniku TOMISLAV DRAGUN</item>
    </derivirana_varijabla>
  </DomainObject.Predmet.ProtuStrankaListFormatedWithAdressOIB>
  <DomainObject.Predmet.ProtuStrankaListNazivFormated>
    <izvorni_sadrzaj>
      <item>FINANCIJSKA REVIZIJA DRAGUN d.o.o.</item>
    </izvorni_sadrzaj>
    <derivirana_varijabla naziv="DomainObject.Predmet.ProtuStrankaListNazivFormated_1">
      <item>FINANCIJSKA REVIZIJA DRAGUN d.o.o.</item>
    </derivirana_varijabla>
  </DomainObject.Predmet.ProtuStrankaListNazivFormated>
  <DomainObject.Predmet.ProtuStrankaListNazivFormatedOIB>
    <izvorni_sadrzaj>
      <item>FINANCIJSKA REVIZIJA DRAGUN d.o.o., OIB 57236459256</item>
    </izvorni_sadrzaj>
    <derivirana_varijabla naziv="DomainObject.Predmet.ProtuStrankaListNazivFormatedOIB_1">
      <item>FINANCIJSKA REVIZIJA DRAGUN d.o.o., OIB 57236459256</item>
    </derivirana_varijabla>
  </DomainObject.Predmet.ProtuStrankaListNazivFormatedOIB>
  <DomainObject.Predmet.OstaliListFormated>
    <izvorni_sadrzaj>
      <item>TOMISLAV DRAGUN punomoćnik sudionika u postupku FINANCIJSKA REVIZIJA DRAGUN d.o.o.</item>
    </izvorni_sadrzaj>
    <derivirana_varijabla naziv="DomainObject.Predmet.OstaliListFormated_1">
      <item>TOMISLAV DRAGUN punomoćnik sudionika u postupku FINANCIJSKA REVIZIJA DRAGUN d.o.o.</item>
    </derivirana_varijabla>
  </DomainObject.Predmet.OstaliListFormated>
  <DomainObject.Predmet.OstaliListFormatedOIB>
    <izvorni_sadrzaj>
      <item>TOMISLAV DRAGUN, OIB 26536015067 punomoćnik sudionika u postupku FINANCIJSKA REVIZIJA DRAGUN d.o.o.</item>
    </izvorni_sadrzaj>
    <derivirana_varijabla naziv="DomainObject.Predmet.OstaliListFormatedOIB_1">
      <item>TOMISLAV DRAGUN, OIB 26536015067 punomoćnik sudionika u postupku FINANCIJSKA REVIZIJA DRAGUN d.o.o.</item>
    </derivirana_varijabla>
  </DomainObject.Predmet.OstaliListFormatedOIB>
  <DomainObject.Predmet.OstaliListFormatedWithAdress>
    <izvorni_sadrzaj>
      <item>TOMISLAV DRAGUN, DVANAEST REDARSTVENIKA 29, 32100 Vinkovci punomoćnik sudionika u postupku FINANCIJSKA REVIZIJA DRAGUN d.o.o.</item>
    </izvorni_sadrzaj>
    <derivirana_varijabla naziv="DomainObject.Predmet.OstaliListFormatedWithAdress_1">
      <item>TOMISLAV DRAGUN, DVANAEST REDARSTVENIKA 29, 32100 Vinkovci punomoćnik sudionika u postupku FINANCIJSKA REVIZIJA DRAGUN d.o.o.</item>
    </derivirana_varijabla>
  </DomainObject.Predmet.OstaliListFormatedWithAdress>
  <DomainObject.Predmet.OstaliListFormatedWithAdressOIB>
    <izvorni_sadrzaj>
      <item>TOMISLAV DRAGUN, OIB 26536015067, DVANAEST REDARSTVENIKA 29, 32100 Vinkovci punomoćnik sudionika u postupku FINANCIJSKA REVIZIJA DRAGUN d.o.o.</item>
    </izvorni_sadrzaj>
    <derivirana_varijabla naziv="DomainObject.Predmet.OstaliListFormatedWithAdressOIB_1">
      <item>TOMISLAV DRAGUN, OIB 26536015067, DVANAEST REDARSTVENIKA 29, 32100 Vinkovci punomoćnik sudionika u postupku FINANCIJSKA REVIZIJA DRAGUN d.o.o.</item>
    </derivirana_varijabla>
  </DomainObject.Predmet.OstaliListFormatedWithAdressOIB>
  <DomainObject.Predmet.OstaliListNazivFormated>
    <izvorni_sadrzaj>
      <item>TOMISLAV DRAGUN</item>
    </izvorni_sadrzaj>
    <derivirana_varijabla naziv="DomainObject.Predmet.OstaliListNazivFormated_1">
      <item>TOMISLAV DRAGUN</item>
    </derivirana_varijabla>
  </DomainObject.Predmet.OstaliListNazivFormated>
  <DomainObject.Predmet.OstaliListNazivFormatedOIB>
    <izvorni_sadrzaj>
      <item>TOMISLAV DRAGUN, OIB 26536015067</item>
    </izvorni_sadrzaj>
    <derivirana_varijabla naziv="DomainObject.Predmet.OstaliListNazivFormatedOIB_1">
      <item>TOMISLAV DRAGUN, OIB 26536015067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FINANCIJSKA REVIZIJA DRAGUN d.o.o.</izvorni_sadrzaj>
    <derivirana_varijabla naziv="DomainObject.Predmet.ProtustrankaIDrugi_1">FINANCIJSKA REVIZIJA DRAGUN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FINANCIJSKA REVIZIJA DRAGUN d.o.o., OIB 57236459256, Trnjanska 11/b, 10000 Zagreb</izvorni_sadrzaj>
    <derivirana_varijabla naziv="DomainObject.Predmet.ProtustrankaIDrugiAdressOIB_1">FINANCIJSKA REVIZIJA DRAGUN d.o.o., OIB 57236459256, Trnjanska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siječnja 2016.</izvorni_sadrzaj>
    <derivirana_varijabla naziv="DomainObject.Predmet.OdlukaRjesenje.DatumDonosenjaOdluke_1">28. siječnja 2016.</derivirana_varijabla>
  </DomainObject.Predmet.OdlukaRjesenje.DatumDonosenjaOdluke>
  <DomainObject.Predmet.OdlukaRjesenje.DatumPravomocnosti>
    <izvorni_sadrzaj>8. veljače 2016.</izvorni_sadrzaj>
    <derivirana_varijabla naziv="DomainObject.Predmet.OdlukaRjesenje.DatumPravomocnosti_1">8. veljače 2016.</derivirana_varijabla>
  </DomainObject.Predmet.OdlukaRjesenje.DatumPravomocnosti>
  <DomainObject.Predmet.OdlukaRjesenje.Oznaka>
    <izvorni_sadrzaj>St-5030/2015-8</izvorni_sadrzaj>
    <derivirana_varijabla naziv="DomainObject.Predmet.OdlukaRjesenje.Oznaka_1">St-5030/2015-8</derivirana_varijabla>
  </DomainObject.Predmet.OdlukaRjesenje.Oznaka>
  <DomainObject.Predmet.SudioniciListNaziv>
    <izvorni_sadrzaj>
      <item>FINA Regionalni centar Zagreb</item>
      <item>FINANCIJSKA REVIZIJA DRAGUN d.o.o.</item>
      <item>TOMISLAV DRAGUN</item>
    </izvorni_sadrzaj>
    <derivirana_varijabla naziv="DomainObject.Predmet.SudioniciListNaziv_1">
      <item>FINA Regionalni centar Zagreb</item>
      <item>FINANCIJSKA REVIZIJA DRAGUN d.o.o.</item>
      <item>TOMISLAV DRAGUN</item>
    </derivirana_varijabla>
  </DomainObject.Predmet.SudioniciListNaziv>
  <DomainObject.Predmet.SudioniciListAdressOIB>
    <izvorni_sadrzaj>
      <item>FINANCIJSKA REVIZIJA DRAGUN d.o.o., OIB 57236459256, Trnjanska 11/b,10000 Zagreb</item>
      <item>FINA Regionalni centar Zagreb, OIB 85821130368, Trg svibanjskih žrtava 1995. 1,10000 Zagreb</item>
      <item>TOMISLAV DRAGUN, OIB 26536015067, DVANAEST REDARSTVENIKA 29,32100 Vinkovci</item>
    </izvorni_sadrzaj>
    <derivirana_varijabla naziv="DomainObject.Predmet.SudioniciListAdressOIB_1">
      <item>FINANCIJSKA REVIZIJA DRAGUN d.o.o., OIB 57236459256, Trnjanska 11/b,10000 Zagreb</item>
      <item>FINA Regionalni centar Zagreb, OIB 85821130368, Trg svibanjskih žrtava 1995. 1,10000 Zagreb</item>
      <item>TOMISLAV DRAGUN, OIB 26536015067, DVANAEST REDARSTVENIKA 29,32100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57236459256</item>
      <item>, OIB 26536015067</item>
    </izvorni_sadrzaj>
    <derivirana_varijabla naziv="DomainObject.Predmet.SudioniciListNazivOIB_1">
      <item>, OIB 85821130368</item>
      <item>, OIB 57236459256</item>
      <item>, OIB 26536015067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AB0E5F-BBB9-4866-902F-AEC2D5BF65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769</properties:Words>
  <properties:Characters>4236</properties:Characters>
  <properties:Lines>104</properties:Lines>
  <properties:Paragraphs>36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2018-04-18T08:56:00Z</dcterms:created>
  <dc:creator>galica</dc:creator>
  <cp:lastModifiedBy>Mirjana Gašparić</cp:lastModifiedBy>
  <cp:lastPrinted>2018-04-18T10:41:00Z</cp:lastPrinted>
  <dcterms:modified xmlns:xsi="http://www.w3.org/2001/XMLSchema-instance" xsi:type="dcterms:W3CDTF">2018-04-18T10:41:00Z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(St-5030-15 NASTAVAK NAD STEČAJNOM MASOM.docx)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