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98f96" w14:paraId="9d98f96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</w:t>
      </w:r>
      <w:r w:rsidR="00D167CB">
        <w:rPr>
          <w:noProof/>
          <w:lang w:eastAsia="hr-HR" w:val="hr-HR"/>
        </w:rPr>
        <w:t xml:space="preserve">  </w:t>
      </w:r>
      <w:r w:rsidR="00E96E44">
        <w:rPr>
          <w:noProof/>
          <w:lang w:eastAsia="hr-HR" w:val="hr-HR"/>
        </w:rPr>
        <w:t xml:space="preserve"> </w:t>
      </w:r>
      <w:r w:rsidR="004777B1">
        <w:rPr>
          <w:noProof/>
          <w:lang w:eastAsia="hr-HR" w:val="hr-HR"/>
        </w:rPr>
        <w:t xml:space="preserve">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167CB">
        <w:rPr>
          <w:b/>
          <w:lang w:val="hr-HR"/>
        </w:rPr>
        <w:t>569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41732">
        <w:rPr>
          <w:lang w:val="hr-HR"/>
        </w:rPr>
        <w:t>UDRUGA HRVATSKIH DRAGOVOLJACA VETERANA DOMOVINSKOG RATA SPLITSKO-DALMATINSKE ŽUPANIJE</w:t>
      </w:r>
      <w:r w:rsidR="00D167CB">
        <w:rPr>
          <w:lang w:val="hr-HR"/>
        </w:rPr>
        <w:t>, Split, Ruđera Boškovića 28</w:t>
      </w:r>
      <w:r w:rsidR="005859F1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D167CB">
        <w:rPr>
          <w:lang w:val="hr-HR"/>
        </w:rPr>
        <w:t>47704435014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41732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41732">
        <w:rPr>
          <w:lang w:val="hr-HR"/>
        </w:rPr>
        <w:t>UDRUGA HRVATSKIH DRAGOVOLJACA VETERANA DOMOVINSKOG RATA SPLITSKO-DALMATINSKE ŽUPANIJE</w:t>
      </w:r>
      <w:r w:rsidR="00D167CB">
        <w:rPr>
          <w:lang w:val="hr-HR"/>
        </w:rPr>
        <w:t>, Split, Ruđera Boškovića 28, OIB: 47704435014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167CB">
        <w:rPr>
          <w:lang w:val="hr-HR"/>
        </w:rPr>
        <w:t>200.440,60</w:t>
      </w:r>
      <w:r w:rsidR="00CA072E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 w:rsidRPr="00341732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41732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34173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34173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341732" w:rsidRPr="00341732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134C"/>
    <w:rsid w:val="00133015"/>
    <w:rsid w:val="00160774"/>
    <w:rsid w:val="00192A24"/>
    <w:rsid w:val="00192D51"/>
    <w:rsid w:val="001E4E14"/>
    <w:rsid w:val="001F5654"/>
    <w:rsid w:val="00200E29"/>
    <w:rsid w:val="00217DD3"/>
    <w:rsid w:val="002702A4"/>
    <w:rsid w:val="002C0D2B"/>
    <w:rsid w:val="002D048F"/>
    <w:rsid w:val="00341732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859F1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36EF5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A072E"/>
    <w:rsid w:val="00CC1B3F"/>
    <w:rsid w:val="00CE1BBC"/>
    <w:rsid w:val="00D167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96E44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6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E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6EF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6E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6E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HRVATSKIH DRAGOVOLJACA VETERANA DOMOVINSKOG RATA SPLITSKO-DALMATINSKE ŽUPANIJE</izvorni_sadrzaj>
    <derivirana_varijabla naziv="DomainObject.Predmet.ProtustrankaFormated_1">  UDRUGA HRVATSKIH DRAGOVOLJACA VETERANA DOMOVINSKOG RATA SPLITSKO-DALMATINSKE ŽUPANIJE</derivirana_varijabla>
  </DomainObject.Predmet.ProtustrankaFormated>
  <DomainObject.Predmet.ProtustrankaFormatedOIB>
    <izvorni_sadrzaj>  UDRUGA HRVATSKIH DRAGOVOLJACA VETERANA DOMOVINSKOG RATA SPLITSKO-DALMATINSKE ŽUPANIJE, OIB 47704435014</izvorni_sadrzaj>
    <derivirana_varijabla naziv="DomainObject.Predmet.ProtustrankaFormatedOIB_1">  UDRUGA HRVATSKIH DRAGOVOLJACA VETERANA DOMOVINSKOG RATA SPLITSKO-DALMATINSKE ŽUPANIJE, OIB 47704435014</derivirana_varijabla>
  </DomainObject.Predmet.ProtustrankaFormatedOIB>
  <DomainObject.Predmet.ProtustrankaFormatedWithAdress>
    <izvorni_sadrzaj> UDRUGA HRVATSKIH DRAGOVOLJACA VETERANA DOMOVINSKOG RATA SPLITSKO-DALMATINSKE ŽUPANIJE, Ruđera Boškovića 28, 21000 Split</izvorni_sadrzaj>
    <derivirana_varijabla naziv="DomainObject.Predmet.ProtustrankaFormatedWithAdress_1"> UDRUGA HRVATSKIH DRAGOVOLJACA VETERANA DOMOVINSKOG RATA SPLITSKO-DALMATINSKE ŽUPANIJE, Ruđera Boškovića 28, 21000 Split</derivirana_varijabla>
  </DomainObject.Predmet.ProtustrankaFormatedWithAdress>
  <DomainObject.Predmet.ProtustrankaFormatedWithAdressOIB>
    <izvorni_sadrzaj> UDRUGA HRVATSKIH DRAGOVOLJACA VETERANA DOMOVINSKOG RATA SPLITSKO-DALMATINSKE ŽUPANIJE, OIB 47704435014, Ruđera Boškovića 28, 21000 Split</izvorni_sadrzaj>
    <derivirana_varijabla naziv="DomainObject.Predmet.ProtustrankaFormatedWithAdressOIB_1"> UDRUGA HRVATSKIH DRAGOVOLJACA VETERANA DOMOVINSKOG RATA SPLITSKO-DALMATINSKE ŽUPANIJE, OIB 47704435014, Ruđera Boškovića 28, 21000 Split</derivirana_varijabla>
  </DomainObject.Predmet.ProtustrankaFormatedWithAdressOIB>
  <DomainObject.Predmet.ProtustrankaWithAdress>
    <izvorni_sadrzaj>UDRUGA HRVATSKIH DRAGOVOLJACA VETERANA DOMOVINSKOG RATA SPLITSKO-DALMATINSKE ŽUPANIJE Ruđera Boškovića 28, 21000 Split</izvorni_sadrzaj>
    <derivirana_varijabla naziv="DomainObject.Predmet.ProtustrankaWithAdress_1">UDRUGA HRVATSKIH DRAGOVOLJACA VETERANA DOMOVINSKOG RATA SPLITSKO-DALMATINSKE ŽUPANIJE Ruđera Boškovića 28, 21000 Split</derivirana_varijabla>
  </DomainObject.Predmet.ProtustrankaWithAdress>
  <DomainObject.Predmet.ProtustrankaWithAdressOIB>
    <izvorni_sadrzaj>UDRUGA HRVATSKIH DRAGOVOLJACA VETERANA DOMOVINSKOG RATA SPLITSKO-DALMATINSKE ŽUPANIJE, OIB 47704435014, Ruđera Boškovića 28, 21000 Split</izvorni_sadrzaj>
    <derivirana_varijabla naziv="DomainObject.Predmet.ProtustrankaWithAdressOIB_1">UDRUGA HRVATSKIH DRAGOVOLJACA VETERANA DOMOVINSKOG RATA SPLITSKO-DALMATINSKE ŽUPANIJE, OIB 47704435014, Ruđera Boškovića 28, 21000 Split</derivirana_varijabla>
  </DomainObject.Predmet.ProtustrankaWithAdressOIB>
  <DomainObject.Predmet.ProtustrankaNazivFormated>
    <izvorni_sadrzaj>UDRUGA HRVATSKIH DRAGOVOLJACA VETERANA DOMOVINSKOG RATA SPLITSKO-DALMATINSKE ŽUPANIJE</izvorni_sadrzaj>
    <derivirana_varijabla naziv="DomainObject.Predmet.ProtustrankaNazivFormated_1">UDRUGA HRVATSKIH DRAGOVOLJACA VETERANA DOMOVINSKOG RATA SPLITSKO-DALMATINSKE ŽUPANIJE</derivirana_varijabla>
  </DomainObject.Predmet.ProtustrankaNazivFormated>
  <DomainObject.Predmet.ProtustrankaNazivFormatedOIB>
    <izvorni_sadrzaj>UDRUGA HRVATSKIH DRAGOVOLJACA VETERANA DOMOVINSKOG RATA SPLITSKO-DALMATINSKE ŽUPANIJE, OIB 47704435014</izvorni_sadrzaj>
    <derivirana_varijabla naziv="DomainObject.Predmet.ProtustrankaNazivFormatedOIB_1">UDRUGA HRVATSKIH DRAGOVOLJACA VETERANA DOMOVINSKOG RATA SPLITSKO-DALMATINSKE ŽUPANIJE, OIB 47704435014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200440.60</izvorni_sadrzaj>
    <derivirana_varijabla naziv="DomainObject.Predmet.TrenutnaVrijednost_1">200440.60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UDRUGA HRVATSKIH DRAGOVOLJACA VETERANA DOMOVINSKOG RATA SPLITSKO-DALMATINSKE ŽUPANIJE</item>
    </izvorni_sadrzaj>
    <derivirana_varijabla naziv="DomainObject.Predmet.ProtuStrankaListFormated_1">
      <item>UDRUGA HRVATSKIH DRAGOVOLJACA VETERANA DOMOVINSKOG RATA SPLITSKO-DALMATINSKE ŽUPANIJE</item>
    </derivirana_varijabla>
  </DomainObject.Predmet.ProtuStrankaListFormated>
  <DomainObject.Predmet.ProtuStrankaListFormatedOIB>
    <izvorni_sadrzaj>
      <item>UDRUGA HRVATSKIH DRAGOVOLJACA VETERANA DOMOVINSKOG RATA SPLITSKO-DALMATINSKE ŽUPANIJE, OIB 47704435014</item>
    </izvorni_sadrzaj>
    <derivirana_varijabla naziv="DomainObject.Predmet.ProtuStrankaListFormatedOIB_1">
      <item>UDRUGA HRVATSKIH DRAGOVOLJACA VETERANA DOMOVINSKOG RATA SPLITSKO-DALMATINSKE ŽUPANIJE, OIB 47704435014</item>
    </derivirana_varijabla>
  </DomainObject.Predmet.ProtuStrankaListFormatedOIB>
  <DomainObject.Predmet.ProtuStrankaListFormatedWithAdress>
    <izvorni_sadrzaj>
      <item>UDRUGA HRVATSKIH DRAGOVOLJACA VETERANA DOMOVINSKOG RATA SPLITSKO-DALMATINSKE ŽUPANIJE, Ruđera Boškovića 28, 21000 Split</item>
    </izvorni_sadrzaj>
    <derivirana_varijabla naziv="DomainObject.Predmet.ProtuStrankaListFormatedWithAdress_1">
      <item>UDRUGA HRVATSKIH DRAGOVOLJACA VETERANA DOMOVINSKOG RATA SPLITSKO-DALMATINSKE ŽUPANIJE, Ruđera Boškovića 28, 21000 Split</item>
    </derivirana_varijabla>
  </DomainObject.Predmet.ProtuStrankaListFormatedWithAdress>
  <DomainObject.Predmet.ProtuStrankaListFormatedWithAdressOIB>
    <izvorni_sadrzaj>
      <item>UDRUGA HRVATSKIH DRAGOVOLJACA VETERANA DOMOVINSKOG RATA SPLITSKO-DALMATINSKE ŽUPANIJE, OIB 47704435014, Ruđera Boškovića 28, 21000 Split</item>
    </izvorni_sadrzaj>
    <derivirana_varijabla naziv="DomainObject.Predmet.ProtuStrankaListFormatedWithAdressOIB_1">
      <item>UDRUGA HRVATSKIH DRAGOVOLJACA VETERANA DOMOVINSKOG RATA SPLITSKO-DALMATINSKE ŽUPANIJE, OIB 47704435014, Ruđera Boškovića 28, 21000 Split</item>
    </derivirana_varijabla>
  </DomainObject.Predmet.ProtuStrankaListFormatedWithAdressOIB>
  <DomainObject.Predmet.ProtuStrankaListNazivFormated>
    <izvorni_sadrzaj>
      <item>UDRUGA HRVATSKIH DRAGOVOLJACA VETERANA DOMOVINSKOG RATA SPLITSKO-DALMATINSKE ŽUPANIJE</item>
    </izvorni_sadrzaj>
    <derivirana_varijabla naziv="DomainObject.Predmet.ProtuStrankaListNazivFormated_1">
      <item>UDRUGA HRVATSKIH DRAGOVOLJACA VETERANA DOMOVINSKOG RATA SPLITSKO-DALMATINSKE ŽUPANIJE</item>
    </derivirana_varijabla>
  </DomainObject.Predmet.ProtuStrankaListNazivFormated>
  <DomainObject.Predmet.ProtuStrankaListNazivFormatedOIB>
    <izvorni_sadrzaj>
      <item>UDRUGA HRVATSKIH DRAGOVOLJACA VETERANA DOMOVINSKOG RATA SPLITSKO-DALMATINSKE ŽUPANIJE, OIB 47704435014</item>
    </izvorni_sadrzaj>
    <derivirana_varijabla naziv="DomainObject.Predmet.ProtuStrankaListNazivFormatedOIB_1">
      <item>UDRUGA HRVATSKIH DRAGOVOLJACA VETERANA DOMOVINSKOG RATA SPLITSKO-DALMATINSKE ŽUPANIJE, OIB 47704435014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UDRUGA HRVATSKIH DRAGOVOLJACA VETERANA DOMOVINSKOG RATA SPLITSKO-DALMATINSKE ŽUPANIJE</izvorni_sadrzaj>
    <derivirana_varijabla naziv="DomainObject.Predmet.ProtustrankaIDrugi_1">UDRUGA HRVATSKIH DRAGOVOLJACA VETERANA DOMOVINSKOG RATA SPLITSKO-DALMATINSKE ŽUPANIJE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UDRUGA HRVATSKIH DRAGOVOLJACA VETERANA DOMOVINSKOG RATA SPLITSKO-DALMATINSKE ŽUPANIJE, OIB 47704435014, Ruđera Boškovića 28, 21000 Split</izvorni_sadrzaj>
    <derivirana_varijabla naziv="DomainObject.Predmet.ProtustrankaIDrugiAdressOIB_1">UDRUGA HRVATSKIH DRAGOVOLJACA VETERANA DOMOVINSKOG RATA SPLITSKO-DALMATINSKE ŽUPANIJE, OIB 47704435014, Ruđera Boškovića 28,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UDRUGA HRVATSKIH DRAGOVOLJACA VETERANA DOMOVINSKOG RATA SPLITSKO-DALMATINSKE ŽUPANIJE</item>
    </izvorni_sadrzaj>
    <derivirana_varijabla naziv="DomainObject.Predmet.SudioniciListNaziv_1">
      <item>FINA, REGIONALNI CENTAR SPLIT</item>
      <item>UDRUGA HRVATSKIH DRAGOVOLJACA VETERANA DOMOVINSKOG RATA SPLITSKO-DALMATINSKE ŽUPANIJE</item>
    </derivirana_varijabla>
  </DomainObject.Predmet.SudioniciListNaziv>
  <DomainObject.Predmet.SudioniciListAdressOIB>
    <izvorni_sadrzaj>
      <item>FINA, REGIONALNI CENTAR SPLIT, Mažuranićevo šetalište 24 b,21000 Split</item>
      <item>UDRUGA HRVATSKIH DRAGOVOLJACA VETERANA DOMOVINSKOG RATA SPLITSKO-DALMATINSKE ŽUPANIJE, OIB 47704435014, Ruđera Boškovića 28,21000 Split</item>
    </izvorni_sadrzaj>
    <derivirana_varijabla naziv="DomainObject.Predmet.SudioniciListAdressOIB_1">
      <item>FINA, REGIONALNI CENTAR SPLIT, Mažuranićevo šetalište 24 b,21000 Split</item>
      <item>UDRUGA HRVATSKIH DRAGOVOLJACA VETERANA DOMOVINSKOG RATA SPLITSKO-DALMATINSKE ŽUPANIJE, OIB 47704435014, Ruđera Boškovića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47704435014</item>
    </izvorni_sadrzaj>
    <derivirana_varijabla naziv="DomainObject.Predmet.SudioniciListNazivOIB_1">
      <item>, OIB null</item>
      <item>, OIB 47704435014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54280-190E-4187-BFB8-ECCEA42C9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337</properties:Words>
  <properties:Characters>1866</properties:Characters>
  <properties:Lines>52</properties:Lines>
  <properties:Paragraphs>16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2016-03-14T08:41:00Z</cp:lastPrinted>
  <dcterms:modified xmlns:xsi="http://www.w3.org/2001/XMLSchema-instance" xsi:type="dcterms:W3CDTF">2016-03-14T08:41:00Z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