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5a2f" w14:paraId="e7c5a2f" w:rsidRDefault="00AE649C" w:rsidP="00FA5B5E" w:rsidR="00AE649C" w:rsidRPr="00B76F3C">
      <w:pPr>
        <w:pStyle w:val="Naslov3"/>
        <w15:collapsed w:val="false"/>
      </w:pPr>
    </w:p>
    <w:p w:rsidRDefault="00457BFE" w:rsidP="00457BF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457BFE" w:rsidP="00457BFE" w:rsidR="00457BFE">
      <w:pPr>
        <w:ind w:firstLine="708"/>
      </w:pPr>
      <w:r>
        <w:t>REPUBLIKA HRVATSKA</w:t>
      </w:r>
    </w:p>
    <w:p w:rsidRDefault="00457BFE" w:rsidP="00457BFE" w:rsidR="00457BFE">
      <w:pPr>
        <w:ind w:firstLine="708"/>
      </w:pPr>
      <w:r>
        <w:t>TRGOVAČKI SUD U ZADRU</w:t>
      </w:r>
    </w:p>
    <w:p w:rsidRDefault="00457BFE" w:rsidP="00457BFE" w:rsidR="00457BFE">
      <w:pPr>
        <w:ind w:firstLine="708"/>
      </w:pPr>
      <w:r>
        <w:t>Zadar, Dr. Franje Tuđmana 35</w:t>
      </w:r>
    </w:p>
    <w:p w:rsidRDefault="00457BFE" w:rsidP="00457BFE" w:rsidR="00457BFE"/>
    <w:p w:rsidRDefault="00457BFE" w:rsidP="00457BFE" w:rsidR="00457BFE"/>
    <w:p w:rsidRDefault="00457BFE" w:rsidP="00457BFE" w:rsidR="00457BFE">
      <w:pPr>
        <w:jc w:val="center"/>
      </w:pPr>
      <w:r>
        <w:t xml:space="preserve">U  I M E  R E P U B L I K E  H R V A T S K E </w:t>
      </w:r>
    </w:p>
    <w:p w:rsidRDefault="00457BFE" w:rsidP="00457BFE" w:rsidR="00457BFE">
      <w:pPr>
        <w:jc w:val="both"/>
      </w:pPr>
    </w:p>
    <w:p w:rsidRDefault="00457BFE" w:rsidP="00457BFE" w:rsidR="00457BFE">
      <w:pPr>
        <w:jc w:val="center"/>
      </w:pPr>
      <w:r>
        <w:t>R J E Š E NJ E</w:t>
      </w:r>
    </w:p>
    <w:p w:rsidRDefault="00457BFE" w:rsidP="00457BFE" w:rsidR="00457BFE"/>
    <w:p w:rsidRDefault="00457BFE" w:rsidP="00457BFE" w:rsidR="00457BFE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TRATINČICA d.o.o. sa sjedištem u Labinu, </w:t>
      </w:r>
      <w:proofErr w:type="spellStart"/>
      <w:r>
        <w:t>Zelenice</w:t>
      </w:r>
      <w:proofErr w:type="spellEnd"/>
      <w:r>
        <w:t xml:space="preserve"> 18,  OIB:91975210856,  5. listopada 2016.  </w:t>
      </w:r>
    </w:p>
    <w:p w:rsidRDefault="00457BFE" w:rsidP="00457BFE" w:rsidR="00457BFE">
      <w:pPr>
        <w:jc w:val="center"/>
      </w:pPr>
    </w:p>
    <w:p w:rsidRDefault="00457BFE" w:rsidP="00457BFE" w:rsidR="00457BFE">
      <w:pPr>
        <w:jc w:val="center"/>
      </w:pPr>
      <w:r>
        <w:t>r i j e š i o  j e</w:t>
      </w:r>
    </w:p>
    <w:p w:rsidRDefault="00457BFE" w:rsidP="00457BFE" w:rsidR="00457BFE">
      <w:pPr>
        <w:jc w:val="center"/>
      </w:pPr>
    </w:p>
    <w:p w:rsidRDefault="00457BFE" w:rsidP="00457BFE" w:rsidR="00457BFE">
      <w:pPr>
        <w:ind w:firstLine="705"/>
        <w:jc w:val="both"/>
      </w:pPr>
      <w:r>
        <w:t xml:space="preserve">I. Otvara se skraćeni stečajni postupak nad dužnikom TRATINČICA d.o.o. sa sjedištem u Labinu, </w:t>
      </w:r>
      <w:proofErr w:type="spellStart"/>
      <w:r>
        <w:t>Zelenice</w:t>
      </w:r>
      <w:proofErr w:type="spellEnd"/>
      <w:r>
        <w:t xml:space="preserve"> 18,  OIB:91975210856 ,  s danom 5. listopada 2016. u 15,00 sati kada će se ovo rješenje objaviti na mrežnoj stranici e-Oglasna ploča sudova. </w:t>
      </w:r>
    </w:p>
    <w:p w:rsidRDefault="00457BFE" w:rsidP="00457BFE" w:rsidR="00457BFE">
      <w:pPr>
        <w:jc w:val="both"/>
      </w:pPr>
    </w:p>
    <w:p w:rsidRDefault="00457BFE" w:rsidP="00457BFE" w:rsidR="00457BFE">
      <w:pPr>
        <w:spacing w:lineRule="auto" w:line="276" w:after="200"/>
      </w:pPr>
      <w:r>
        <w:t xml:space="preserve">          II. Stečajnim upraviteljem dužnika imenuje se TRUMBIĆ DINKA iz Splita, </w:t>
      </w:r>
      <w:proofErr w:type="spellStart"/>
      <w:r>
        <w:t>Lovretska</w:t>
      </w:r>
      <w:proofErr w:type="spellEnd"/>
      <w:r>
        <w:t xml:space="preserve"> 10, OIB: 43468134790.</w:t>
      </w:r>
    </w:p>
    <w:p w:rsidRDefault="00457BFE" w:rsidP="00457BFE" w:rsidR="00457BFE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TRATINČICA d.o.o. sa sjedištem u Labinu, </w:t>
      </w:r>
      <w:proofErr w:type="spellStart"/>
      <w:r>
        <w:t>Zelenice</w:t>
      </w:r>
      <w:proofErr w:type="spellEnd"/>
      <w:r>
        <w:t xml:space="preserve"> 18,  OIB:91975210856.</w:t>
      </w:r>
    </w:p>
    <w:p w:rsidRDefault="00457BFE" w:rsidP="00457BFE" w:rsidR="00457BFE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457BFE" w:rsidP="00457BFE" w:rsidR="00457BFE">
      <w:pPr>
        <w:jc w:val="both"/>
      </w:pPr>
    </w:p>
    <w:p w:rsidRDefault="00457BFE" w:rsidP="00457BFE" w:rsidR="00457BFE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457BFE" w:rsidP="00457BFE" w:rsidR="00457BFE">
      <w:pPr>
        <w:ind w:hanging="705" w:left="705"/>
        <w:jc w:val="both"/>
      </w:pPr>
    </w:p>
    <w:p w:rsidRDefault="00457BFE" w:rsidP="00457BFE" w:rsidR="00457BFE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457BFE" w:rsidP="00457BFE" w:rsidR="00457BFE">
      <w:pPr>
        <w:jc w:val="both"/>
      </w:pPr>
    </w:p>
    <w:p w:rsidRDefault="00457BFE" w:rsidP="00457BFE" w:rsidR="00457BFE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57BFE" w:rsidP="00457BFE" w:rsidR="00457BFE">
      <w:pPr>
        <w:jc w:val="both"/>
        <w:rPr>
          <w:b/>
        </w:rPr>
      </w:pPr>
    </w:p>
    <w:p w:rsidRDefault="00457BFE" w:rsidP="00457BFE" w:rsidR="00457BFE">
      <w:pPr>
        <w:rPr>
          <w:b/>
        </w:rPr>
      </w:pPr>
    </w:p>
    <w:p w:rsidRDefault="00457BFE" w:rsidP="00457BFE" w:rsidR="00457BFE">
      <w:pPr>
        <w:rPr>
          <w:b/>
        </w:rPr>
      </w:pPr>
    </w:p>
    <w:p w:rsidRDefault="00457BFE" w:rsidP="00457BFE" w:rsidR="00457BFE">
      <w:pPr>
        <w:jc w:val="center"/>
      </w:pPr>
      <w:r>
        <w:t>Obrazloženje</w:t>
      </w:r>
    </w:p>
    <w:p w:rsidRDefault="00457BFE" w:rsidP="00457BFE" w:rsidR="00457BFE">
      <w:pPr>
        <w:jc w:val="center"/>
        <w:rPr>
          <w:b/>
        </w:rPr>
      </w:pPr>
    </w:p>
    <w:p w:rsidRDefault="00457BFE" w:rsidP="00457BFE" w:rsidR="00457BFE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457BFE" w:rsidP="00457BFE" w:rsidR="00457BFE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457BFE" w:rsidP="00457BFE" w:rsidR="00457BFE">
      <w:pPr>
        <w:ind w:firstLine="720"/>
        <w:jc w:val="both"/>
      </w:pPr>
      <w:r>
        <w:t>U zahtjevu u bitnome navodi da dužnik na dan 1. rujna 2015. u Očevidniku redoslijeda osnova za plaćanje ima evidentirane neizvršene osnove za plaćanje u neprekinutom razdoblju od 351 dana u ukupnom iznosu od 240.656,88 kuna, da nema zaposlenih, da ima otvoren račun, kao i da nema zaplijenjenih sredstava na ime predujma za namirenje troškova stečajnog postupka.</w:t>
      </w:r>
    </w:p>
    <w:p w:rsidRDefault="00457BFE" w:rsidP="00457BFE" w:rsidR="00457BFE">
      <w:pPr>
        <w:ind w:firstLine="708"/>
        <w:jc w:val="both"/>
      </w:pPr>
      <w:r>
        <w:lastRenderedPageBreak/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57BFE" w:rsidP="00457BFE" w:rsidR="00457BFE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57BFE" w:rsidP="00457BFE" w:rsidR="00457BFE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457BFE" w:rsidP="00457BFE" w:rsidR="00457BFE">
      <w:pPr>
        <w:jc w:val="center"/>
      </w:pPr>
    </w:p>
    <w:p w:rsidRDefault="00457BFE" w:rsidP="00457BFE" w:rsidR="00457BFE">
      <w:pPr>
        <w:jc w:val="center"/>
      </w:pPr>
    </w:p>
    <w:p w:rsidRDefault="00457BFE" w:rsidP="00457BFE" w:rsidR="00457BFE">
      <w:pPr>
        <w:jc w:val="center"/>
      </w:pPr>
      <w:r>
        <w:t xml:space="preserve">U Zadru 5. listopada 2016. </w:t>
      </w:r>
    </w:p>
    <w:p w:rsidRDefault="00457BFE" w:rsidP="00457BFE" w:rsidR="00457BFE">
      <w:pPr>
        <w:jc w:val="both"/>
      </w:pPr>
    </w:p>
    <w:p w:rsidRDefault="00457BFE" w:rsidP="00457BFE" w:rsidR="00457B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7BFE" w:rsidP="00457BFE" w:rsidR="00457B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457BFE" w:rsidP="00457BFE" w:rsidR="00457BFE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457BFE" w:rsidP="00457BFE" w:rsidR="00457BFE">
      <w:pPr>
        <w:jc w:val="both"/>
        <w:rPr>
          <w:b/>
        </w:rPr>
      </w:pPr>
    </w:p>
    <w:p w:rsidRDefault="00457BFE" w:rsidP="00457BFE" w:rsidR="00457BFE">
      <w:pPr>
        <w:jc w:val="both"/>
        <w:rPr>
          <w:b/>
        </w:rPr>
      </w:pPr>
    </w:p>
    <w:p w:rsidRDefault="00457BFE" w:rsidP="00457BFE" w:rsidR="00457BFE">
      <w:pPr>
        <w:ind w:firstLine="708"/>
        <w:jc w:val="both"/>
      </w:pPr>
      <w:r>
        <w:t>UPUTA O PRAVNOM LIJEKU:</w:t>
      </w:r>
    </w:p>
    <w:p w:rsidRDefault="00457BFE" w:rsidP="00457BFE" w:rsidR="00457BFE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457BFE" w:rsidP="00457BFE" w:rsidR="00457BFE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57BFE" w:rsidP="00457BFE" w:rsidR="00457BFE"/>
    <w:p w:rsidRDefault="00457BFE" w:rsidP="00457BFE" w:rsidR="00457BFE">
      <w:pPr>
        <w:jc w:val="both"/>
      </w:pPr>
    </w:p>
    <w:p w:rsidRDefault="00457BFE" w:rsidP="00457BFE" w:rsidR="00457BFE">
      <w:pPr>
        <w:jc w:val="both"/>
      </w:pPr>
    </w:p>
    <w:p w:rsidRDefault="00457BFE" w:rsidP="00457BFE" w:rsidR="00457BFE">
      <w:pPr>
        <w:ind w:firstLine="705"/>
        <w:jc w:val="both"/>
      </w:pPr>
    </w:p>
    <w:p w:rsidRDefault="00457BFE" w:rsidP="00457BFE" w:rsidR="00457BFE">
      <w:pPr>
        <w:jc w:val="both"/>
        <w:rPr>
          <w:b/>
        </w:rPr>
      </w:pPr>
    </w:p>
    <w:p w:rsidRDefault="00457BFE" w:rsidP="00457BFE" w:rsidR="00457BFE">
      <w:pPr>
        <w:jc w:val="both"/>
      </w:pPr>
    </w:p>
    <w:p w:rsidRDefault="00457BFE" w:rsidP="00457BFE" w:rsidR="00457BFE">
      <w:pPr>
        <w:jc w:val="both"/>
      </w:pPr>
    </w:p>
    <w:p w:rsidRDefault="00457BFE" w:rsidP="00457BFE" w:rsidR="00457BFE">
      <w:pPr>
        <w:ind w:firstLine="360"/>
        <w:jc w:val="both"/>
      </w:pPr>
      <w:r>
        <w:t>DNA: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457BFE" w:rsidP="00457BFE" w:rsidR="00457BF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e-Oglasna ploča suda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>Pisarnici ovog suda</w:t>
      </w:r>
    </w:p>
    <w:p w:rsidRDefault="00457BFE" w:rsidP="00457BFE" w:rsidR="00457BFE">
      <w:pPr>
        <w:numPr>
          <w:ilvl w:val="0"/>
          <w:numId w:val="47"/>
        </w:numPr>
        <w:spacing w:after="0"/>
      </w:pPr>
      <w:r>
        <w:t xml:space="preserve">U spis </w:t>
      </w:r>
    </w:p>
    <w:p w:rsidRDefault="00457BFE" w:rsidP="00457BFE" w:rsidR="00457BFE">
      <w:pPr>
        <w:jc w:val="both"/>
      </w:pPr>
    </w:p>
    <w:p w:rsidRDefault="00457BFE" w:rsidP="00457BFE" w:rsidR="00457BFE">
      <w:pPr>
        <w:ind w:hanging="705" w:left="705"/>
        <w:jc w:val="both"/>
      </w:pPr>
    </w:p>
    <w:p w:rsidRDefault="00457BFE" w:rsidP="00457BFE" w:rsidR="00457BFE">
      <w:pPr>
        <w:ind w:hanging="705" w:left="705"/>
        <w:jc w:val="both"/>
      </w:pPr>
    </w:p>
    <w:p w:rsidRDefault="00457BFE" w:rsidP="00457BFE" w:rsidR="00457BFE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BFE" w:rsidR="008333A9">
    <w:pPr>
      <w:pStyle w:val="Zaglavlje"/>
    </w:pPr>
    <w:r>
      <w:t>Poslovni broj 5St-654/16-11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BF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73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St-654/2016-9</izvorni_sadrzaj>
    <derivirana_varijabla naziv="DomainObject.Oznaka_1">St-654/2016-9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TRATINČICA d.o.o. LABIN</izvorni_sadrzaj>
    <derivirana_varijabla naziv="DomainObject.Predmet.ProtustrankaFormated_1">  TRATINČICA d.o.o. LABIN</derivirana_varijabla>
  </DomainObject.Predmet.ProtustrankaFormated>
  <DomainObject.Predmet.ProtustrankaFormatedOIB>
    <izvorni_sadrzaj>  TRATINČICA d.o.o. LABIN, OIB 91975210856</izvorni_sadrzaj>
    <derivirana_varijabla naziv="DomainObject.Predmet.ProtustrankaFormatedOIB_1">  TRATINČICA d.o.o. LABIN, OIB 91975210856</derivirana_varijabla>
  </DomainObject.Predmet.ProtustrankaFormatedOIB>
  <DomainObject.Predmet.ProtustrankaFormatedWithAdress>
    <izvorni_sadrzaj> TRATINČICA d.o.o. LABIN, Zelenice 18, 52220 Labin</izvorni_sadrzaj>
    <derivirana_varijabla naziv="DomainObject.Predmet.ProtustrankaFormatedWithAdress_1"> TRATINČICA d.o.o. LABIN, Zelenice 18, 52220 Labin</derivirana_varijabla>
  </DomainObject.Predmet.ProtustrankaFormatedWithAdress>
  <DomainObject.Predmet.ProtustrankaFormatedWithAdressOIB>
    <izvorni_sadrzaj> TRATINČICA d.o.o. LABIN, OIB 91975210856, Zelenice 18, 52220 Labin</izvorni_sadrzaj>
    <derivirana_varijabla naziv="DomainObject.Predmet.ProtustrankaFormatedWithAdressOIB_1"> TRATINČICA d.o.o. LABIN, OIB 91975210856, Zelenice 18, 52220 Labin</derivirana_varijabla>
  </DomainObject.Predmet.ProtustrankaFormatedWithAdressOIB>
  <DomainObject.Predmet.ProtustrankaWithAdress>
    <izvorni_sadrzaj>TRATINČICA d.o.o. LABIN Zelenice 18, 52220 Labin</izvorni_sadrzaj>
    <derivirana_varijabla naziv="DomainObject.Predmet.ProtustrankaWithAdress_1">TRATINČICA d.o.o. LABIN Zelenice 18, 52220 Labin</derivirana_varijabla>
  </DomainObject.Predmet.ProtustrankaWithAdress>
  <DomainObject.Predmet.ProtustrankaWithAdressOIB>
    <izvorni_sadrzaj>TRATINČICA d.o.o. LABIN, OIB 91975210856, Zelenice 18, 52220 Labin</izvorni_sadrzaj>
    <derivirana_varijabla naziv="DomainObject.Predmet.ProtustrankaWithAdressOIB_1">TRATINČICA d.o.o. LABIN, OIB 91975210856, Zelenice 18, 52220 Labin</derivirana_varijabla>
  </DomainObject.Predmet.ProtustrankaWithAdressOIB>
  <DomainObject.Predmet.ProtustrankaNazivFormated>
    <izvorni_sadrzaj>TRATINČICA d.o.o. LABIN</izvorni_sadrzaj>
    <derivirana_varijabla naziv="DomainObject.Predmet.ProtustrankaNazivFormated_1">TRATINČICA d.o.o. LABIN</derivirana_varijabla>
  </DomainObject.Predmet.ProtustrankaNazivFormated>
  <DomainObject.Predmet.ProtustrankaNazivFormatedOIB>
    <izvorni_sadrzaj>TRATINČICA d.o.o. LABIN, OIB 91975210856</izvorni_sadrzaj>
    <derivirana_varijabla naziv="DomainObject.Predmet.ProtustrankaNazivFormatedOIB_1">TRATINČICA d.o.o. LABIN, OIB 91975210856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TRATINČICA d.o.o. LABIN</item>
    </izvorni_sadrzaj>
    <derivirana_varijabla naziv="DomainObject.Predmet.ProtuStrankaListFormated_1">
      <item>TRATINČICA d.o.o. LABIN</item>
    </derivirana_varijabla>
  </DomainObject.Predmet.ProtuStrankaListFormated>
  <DomainObject.Predmet.ProtuStrankaListFormatedOIB>
    <izvorni_sadrzaj>
      <item>TRATINČICA d.o.o. LABIN, OIB 91975210856</item>
    </izvorni_sadrzaj>
    <derivirana_varijabla naziv="DomainObject.Predmet.ProtuStrankaListFormatedOIB_1">
      <item>TRATINČICA d.o.o. LABIN, OIB 91975210856</item>
    </derivirana_varijabla>
  </DomainObject.Predmet.ProtuStrankaListFormatedOIB>
  <DomainObject.Predmet.ProtuStrankaListFormatedWithAdress>
    <izvorni_sadrzaj>
      <item>TRATINČICA d.o.o. LABIN, Zelenice 18, 52220 Labin</item>
    </izvorni_sadrzaj>
    <derivirana_varijabla naziv="DomainObject.Predmet.ProtuStrankaListFormatedWithAdress_1">
      <item>TRATINČICA d.o.o. LABIN, Zelenice 18, 52220 Labin</item>
    </derivirana_varijabla>
  </DomainObject.Predmet.ProtuStrankaListFormatedWithAdress>
  <DomainObject.Predmet.ProtuStrankaListFormatedWithAdressOIB>
    <izvorni_sadrzaj>
      <item>TRATINČICA d.o.o. LABIN, OIB 91975210856, Zelenice 18, 52220 Labin</item>
    </izvorni_sadrzaj>
    <derivirana_varijabla naziv="DomainObject.Predmet.ProtuStrankaListFormatedWithAdressOIB_1">
      <item>TRATINČICA d.o.o. LABIN, OIB 91975210856, Zelenice 18, 52220 Labin</item>
    </derivirana_varijabla>
  </DomainObject.Predmet.ProtuStrankaListFormatedWithAdressOIB>
  <DomainObject.Predmet.ProtuStrankaListNazivFormated>
    <izvorni_sadrzaj>
      <item>TRATINČICA d.o.o. LABIN</item>
    </izvorni_sadrzaj>
    <derivirana_varijabla naziv="DomainObject.Predmet.ProtuStrankaListNazivFormated_1">
      <item>TRATINČICA d.o.o. LABIN</item>
    </derivirana_varijabla>
  </DomainObject.Predmet.ProtuStrankaListNazivFormated>
  <DomainObject.Predmet.ProtuStrankaListNazivFormatedOIB>
    <izvorni_sadrzaj>
      <item>TRATINČICA d.o.o. LABIN, OIB 91975210856</item>
    </izvorni_sadrzaj>
    <derivirana_varijabla naziv="DomainObject.Predmet.ProtuStrankaListNazivFormatedOIB_1">
      <item>TRATINČICA d.o.o. LABIN, OIB 91975210856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St-654/2016-9</izvorni_sadrzaj>
    <derivirana_varijabla naziv="DomainObject.PoslovniBrojDokumenta_1">St-654/2016-9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TRATINČICA d.o.o. LABIN</izvorni_sadrzaj>
    <derivirana_varijabla naziv="DomainObject.Predmet.ProtustrankaIDrugi_1">TRATINČICA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TRATINČICA d.o.o. LABIN, OIB 91975210856, Zelenice 18, 52220 Labin</izvorni_sadrzaj>
    <derivirana_varijabla naziv="DomainObject.Predmet.ProtustrankaIDrugiAdressOIB_1">TRATINČICA d.o.o. LABIN, OIB 91975210856, Zelenice 18,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TRATINČICA d.o.o. LABIN</item>
      <item>FINANCIJSKA AGENCIJA, RC RIJEKA, PODRUŽNICA PULA, PULA</item>
    </izvorni_sadrzaj>
    <derivirana_varijabla naziv="DomainObject.Predmet.SudioniciListNaziv_1">
      <item>TRATINČICA d.o.o. LABIN</item>
      <item>FINANCIJSKA AGENCIJA, RC RIJEKA, PODRUŽNICA PULA, PULA</item>
    </derivirana_varijabla>
  </DomainObject.Predmet.SudioniciListNaziv>
  <DomainObject.Predmet.SudioniciListAdressOIB>
    <izvorni_sadrzaj>
      <item>TRATINČICA d.o.o. LABIN, OIB 91975210856, Zelenice 18,52220 Labin</item>
      <item>FINANCIJSKA AGENCIJA, RC RIJEKA, PODRUŽNICA PULA, PULA, OIB 85821130368, Giardini 5,52100 Pula</item>
    </izvorni_sadrzaj>
    <derivirana_varijabla naziv="DomainObject.Predmet.SudioniciListAdressOIB_1">
      <item>TRATINČICA d.o.o. LABIN, OIB 91975210856, Zelenice 18,52220 Labin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4016D-86B5-482C-972E-EF8600124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946</properties:Words>
  <properties:Characters>5200</properties:Characters>
  <properties:Lines>134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2016-10-05T12:55:00Z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St-654/2016-9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