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7b5a" w14:paraId="1f87b5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A528B5">
        <w:rPr>
          <w:b/>
          <w:lang w:val="hr-HR"/>
        </w:rPr>
        <w:t>708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A528B5">
        <w:rPr>
          <w:lang w:val="hr-HR"/>
        </w:rPr>
        <w:t>Sloboda BIVEX d.o.o. Split, Poljička cesta 19</w:t>
      </w:r>
      <w:r w:rsidR="00555BE4">
        <w:rPr>
          <w:lang w:val="hr-HR"/>
        </w:rPr>
        <w:t xml:space="preserve">, OIB: </w:t>
      </w:r>
      <w:r w:rsidR="00A528B5">
        <w:rPr>
          <w:lang w:val="hr-HR"/>
        </w:rPr>
        <w:t>77621461110</w:t>
      </w:r>
      <w:r w:rsidR="005E5BE0">
        <w:rPr>
          <w:lang w:val="hr-HR"/>
        </w:rPr>
        <w:t xml:space="preserve">, MBS: </w:t>
      </w:r>
      <w:r w:rsidR="00A528B5">
        <w:rPr>
          <w:lang w:val="hr-HR"/>
        </w:rPr>
        <w:t>060025715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583F4C">
        <w:rPr>
          <w:lang w:val="hr-HR"/>
        </w:rPr>
        <w:t>19.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528B5">
        <w:rPr>
          <w:lang w:val="hr-HR"/>
        </w:rPr>
        <w:t>Sloboda BIVEX d.o.o. Split, Poljička cesta 19, OIB: 77621461110</w:t>
      </w:r>
      <w:r w:rsidR="00B70173">
        <w:rPr>
          <w:lang w:val="hr-HR"/>
        </w:rPr>
        <w:t xml:space="preserve">, na dan </w:t>
      </w:r>
      <w:r w:rsidR="00DE3CE8">
        <w:rPr>
          <w:lang w:val="hr-HR"/>
        </w:rPr>
        <w:t>2</w:t>
      </w:r>
      <w:r w:rsidR="00A528B5">
        <w:rPr>
          <w:lang w:val="hr-HR"/>
        </w:rPr>
        <w:t>7</w:t>
      </w:r>
      <w:r w:rsidR="00C250B8">
        <w:rPr>
          <w:lang w:val="hr-HR"/>
        </w:rPr>
        <w:t>. lipnja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528B5">
        <w:rPr>
          <w:lang w:val="hr-HR"/>
        </w:rPr>
        <w:t>34.787,20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583F4C">
        <w:rPr>
          <w:lang w:val="hr-HR"/>
        </w:rPr>
        <w:t>19.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83F4C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528B5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2F6F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F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2F6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2F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2F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St-708/2017</izvorni_sadrzaj>
    <derivirana_varijabla naziv="DomainObject.Predmet.OznakaBroj_1">St-708/2017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Sloboda BIVEX d.o.o. za servisiranje kućanskih aparata i trgovinu na veliko i malo</izvorni_sadrzaj>
    <derivirana_varijabla naziv="DomainObject.Predmet.ProtustrankaFormated_1">  Sloboda BIVEX d.o.o. za servisiranje kućanskih aparata i trgovinu na veliko i malo</derivirana_varijabla>
  </DomainObject.Predmet.ProtustrankaFormated>
  <DomainObject.Predmet.ProtustrankaFormatedOIB>
    <izvorni_sadrzaj>  Sloboda BIVEX d.o.o. za servisiranje kućanskih aparata i trgovinu na veliko i malo, OIB 77621461110</izvorni_sadrzaj>
    <derivirana_varijabla naziv="DomainObject.Predmet.ProtustrankaFormatedOIB_1">  Sloboda BIVEX d.o.o. za servisiranje kućanskih aparata i trgovinu na veliko i malo, OIB 77621461110</derivirana_varijabla>
  </DomainObject.Predmet.ProtustrankaFormatedOIB>
  <DomainObject.Predmet.ProtustrankaFormatedWithAdress>
    <izvorni_sadrzaj> Sloboda BIVEX d.o.o. za servisiranje kućanskih aparata i trgovinu na veliko i malo, Poljička cesta 19, 21000 Split</izvorni_sadrzaj>
    <derivirana_varijabla naziv="DomainObject.Predmet.ProtustrankaFormatedWithAdress_1"> Sloboda BIVEX d.o.o. za servisiranje kućanskih aparata i trgovinu na veliko i malo, Poljička cesta 19, 21000 Split</derivirana_varijabla>
  </DomainObject.Predmet.ProtustrankaFormatedWithAdress>
  <DomainObject.Predmet.ProtustrankaFormatedWithAdressOIB>
    <izvorni_sadrzaj> Sloboda BIVEX d.o.o. za servisiranje kućanskih aparata i trgovinu na veliko i malo, OIB 77621461110, Poljička cesta 19, 21000 Split</izvorni_sadrzaj>
    <derivirana_varijabla naziv="DomainObject.Predmet.ProtustrankaFormatedWithAdressOIB_1"> Sloboda BIVEX d.o.o. za servisiranje kućanskih aparata i trgovinu na veliko i malo, OIB 77621461110, Poljička cesta 19, 21000 Split</derivirana_varijabla>
  </DomainObject.Predmet.ProtustrankaFormatedWithAdressOIB>
  <DomainObject.Predmet.ProtustrankaWithAdress>
    <izvorni_sadrzaj>Sloboda BIVEX d.o.o. za servisiranje kućanskih aparata i trgovinu na veliko i malo Poljička cesta 19, 21000 Split</izvorni_sadrzaj>
    <derivirana_varijabla naziv="DomainObject.Predmet.ProtustrankaWithAdress_1">Sloboda BIVEX d.o.o. za servisiranje kućanskih aparata i trgovinu na veliko i malo Poljička cesta 19, 21000 Split</derivirana_varijabla>
  </DomainObject.Predmet.ProtustrankaWithAdress>
  <DomainObject.Predmet.ProtustrankaWithAdressOIB>
    <izvorni_sadrzaj>Sloboda BIVEX d.o.o. za servisiranje kućanskih aparata i trgovinu na veliko i malo, OIB 77621461110, Poljička cesta 19, 21000 Split</izvorni_sadrzaj>
    <derivirana_varijabla naziv="DomainObject.Predmet.ProtustrankaWithAdressOIB_1">Sloboda BIVEX d.o.o. za servisiranje kućanskih aparata i trgovinu na veliko i malo, OIB 77621461110, Poljička cesta 19, 21000 Split</derivirana_varijabla>
  </DomainObject.Predmet.ProtustrankaWithAdressOIB>
  <DomainObject.Predmet.ProtustrankaNazivFormated>
    <izvorni_sadrzaj>Sloboda BIVEX d.o.o. za servisiranje kućanskih aparata i trgovinu na veliko i malo</izvorni_sadrzaj>
    <derivirana_varijabla naziv="DomainObject.Predmet.ProtustrankaNazivFormated_1">Sloboda BIVEX d.o.o. za servisiranje kućanskih aparata i trgovinu na veliko i malo</derivirana_varijabla>
  </DomainObject.Predmet.ProtustrankaNazivFormated>
  <DomainObject.Predmet.ProtustrankaNazivFormatedOIB>
    <izvorni_sadrzaj>Sloboda BIVEX d.o.o. za servisiranje kućanskih aparata i trgovinu na veliko i malo, OIB 77621461110</izvorni_sadrzaj>
    <derivirana_varijabla naziv="DomainObject.Predmet.ProtustrankaNazivFormatedOIB_1">Sloboda BIVEX d.o.o. za servisiranje kućanskih aparata i trgovinu na veliko i malo, OIB 77621461110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34787.20</izvorni_sadrzaj>
    <derivirana_varijabla naziv="DomainObject.Predmet.TrenutnaVrijednost_1">34787.20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Sloboda BIVEX d.o.o. za servisiranje kućanskih aparata i trgovinu na veliko i malo</item>
    </izvorni_sadrzaj>
    <derivirana_varijabla naziv="DomainObject.Predmet.ProtuStrankaListFormated_1">
      <item>Sloboda BIVEX d.o.o. za servisiranje kućanskih aparata i trgovinu na veliko i malo</item>
    </derivirana_varijabla>
  </DomainObject.Predmet.ProtuStrankaListFormated>
  <DomainObject.Predmet.ProtuStrankaListFormatedOIB>
    <izvorni_sadrzaj>
      <item>Sloboda BIVEX d.o.o. za servisiranje kućanskih aparata i trgovinu na veliko i malo, OIB 77621461110</item>
    </izvorni_sadrzaj>
    <derivirana_varijabla naziv="DomainObject.Predmet.ProtuStrankaListFormatedOIB_1">
      <item>Sloboda BIVEX d.o.o. za servisiranje kućanskih aparata i trgovinu na veliko i malo, OIB 77621461110</item>
    </derivirana_varijabla>
  </DomainObject.Predmet.ProtuStrankaListFormatedOIB>
  <DomainObject.Predmet.ProtuStrankaListFormatedWithAdress>
    <izvorni_sadrzaj>
      <item>Sloboda BIVEX d.o.o. za servisiranje kućanskih aparata i trgovinu na veliko i malo, Poljička cesta 19, 21000 Split</item>
    </izvorni_sadrzaj>
    <derivirana_varijabla naziv="DomainObject.Predmet.ProtuStrankaListFormatedWithAdress_1">
      <item>Sloboda BIVEX d.o.o. za servisiranje kućanskih aparata i trgovinu na veliko i malo, Poljička cesta 19, 21000 Split</item>
    </derivirana_varijabla>
  </DomainObject.Predmet.ProtuStrankaListFormatedWithAdress>
  <DomainObject.Predmet.ProtuStrankaListFormatedWithAdressOIB>
    <izvorni_sadrzaj>
      <item>Sloboda BIVEX d.o.o. za servisiranje kućanskih aparata i trgovinu na veliko i malo, OIB 77621461110, Poljička cesta 19, 21000 Split</item>
    </izvorni_sadrzaj>
    <derivirana_varijabla naziv="DomainObject.Predmet.ProtuStrankaListFormatedWithAdressOIB_1">
      <item>Sloboda BIVEX d.o.o. za servisiranje kućanskih aparata i trgovinu na veliko i malo, OIB 77621461110, Poljička cesta 19, 21000 Split</item>
    </derivirana_varijabla>
  </DomainObject.Predmet.ProtuStrankaListFormatedWithAdressOIB>
  <DomainObject.Predmet.ProtuStrankaListNazivFormated>
    <izvorni_sadrzaj>
      <item>Sloboda BIVEX d.o.o. za servisiranje kućanskih aparata i trgovinu na veliko i malo</item>
    </izvorni_sadrzaj>
    <derivirana_varijabla naziv="DomainObject.Predmet.ProtuStrankaListNazivFormated_1">
      <item>Sloboda BIVEX d.o.o. za servisiranje kućanskih aparata i trgovinu na veliko i malo</item>
    </derivirana_varijabla>
  </DomainObject.Predmet.ProtuStrankaListNazivFormated>
  <DomainObject.Predmet.ProtuStrankaListNazivFormatedOIB>
    <izvorni_sadrzaj>
      <item>Sloboda BIVEX d.o.o. za servisiranje kućanskih aparata i trgovinu na veliko i malo, OIB 77621461110</item>
    </izvorni_sadrzaj>
    <derivirana_varijabla naziv="DomainObject.Predmet.ProtuStrankaListNazivFormatedOIB_1">
      <item>Sloboda BIVEX d.o.o. za servisiranje kućanskih aparata i trgovinu na veliko i malo, OIB 77621461110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Sloboda BIVEX d.o.o. za servisiranje kućanskih aparata i trgovinu na veliko i malo</izvorni_sadrzaj>
    <derivirana_varijabla naziv="DomainObject.Predmet.ProtustrankaIDrugi_1">Sloboda BIVEX d.o.o. za servisiranje kućanskih aparata i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Sloboda BIVEX d.o.o. za servisiranje kućanskih aparata i trgovinu na veliko i malo, OIB 77621461110, Poljička cesta 19, 21000 Split</izvorni_sadrzaj>
    <derivirana_varijabla naziv="DomainObject.Predmet.ProtustrankaIDrugiAdressOIB_1">Sloboda BIVEX d.o.o. za servisiranje kućanskih aparata i trgovinu na veliko i malo, OIB 77621461110, Poljička cesta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Sloboda BIVEX d.o.o. za servisiranje kućanskih aparata i trgovinu na veliko i malo</item>
      <item>FINANCIJSKA AGENCIJA, RC SPLIT</item>
    </izvorni_sadrzaj>
    <derivirana_varijabla naziv="DomainObject.Predmet.SudioniciListNaziv_1">
      <item>Sloboda BIVEX d.o.o. za servisiranje kućanskih aparata i trgovinu na veliko i malo</item>
      <item>FINANCIJSKA AGENCIJA, RC SPLIT</item>
    </derivirana_varijabla>
  </DomainObject.Predmet.SudioniciListNaziv>
  <DomainObject.Predmet.SudioniciListAdressOIB>
    <izvorni_sadrzaj>
      <item>Sloboda BIVEX d.o.o. za servisiranje kućanskih aparata i trgovinu na veliko i malo, OIB 77621461110, Poljička cesta 19,21000 Split</item>
      <item>FINANCIJSKA AGENCIJA, RC SPLIT, OIB 85821130368, Mažuranićevo šetalište 24 b,21000 Split</item>
    </izvorni_sadrzaj>
    <derivirana_varijabla naziv="DomainObject.Predmet.SudioniciListAdressOIB_1">
      <item>Sloboda BIVEX d.o.o. za servisiranje kućanskih aparata i trgovinu na veliko i malo, OIB 77621461110, Poljička cesta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77621461110</item>
      <item>, OIB 85821130368</item>
    </izvorni_sadrzaj>
    <derivirana_varijabla naziv="DomainObject.Predmet.SudioniciListNazivOIB_1">
      <item>, OIB 77621461110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1DA60-1F01-4653-A410-D5557792E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1769</properties:Characters>
  <properties:Lines>50</properties:Lines>
  <properties:Paragraphs>16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2017-07-18T09:40:00Z</cp:lastPrinted>
  <dcterms:modified xmlns:xsi="http://www.w3.org/2001/XMLSchema-instance" xsi:type="dcterms:W3CDTF">2017-07-19T06:07:00Z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