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ca0a" w14:paraId="6a8ca0a" w:rsidRDefault="00714900" w:rsidP="00511383" w:rsidR="00714900" w:rsidRPr="0097630A">
      <w:pPr>
        <w:jc w:val="right"/>
        <w15:collapsed w:val="false"/>
        <w:rPr>
          <w:b/>
        </w:rPr>
      </w:pPr>
      <w:r w:rsidRPr="0097630A">
        <w:rPr>
          <w:b/>
        </w:rPr>
        <w:t>Posl.br. 7.St</w:t>
      </w:r>
      <w:r w:rsidR="001A206E">
        <w:rPr>
          <w:b/>
        </w:rPr>
        <w:t>.</w:t>
      </w:r>
      <w:r w:rsidR="0080077B">
        <w:rPr>
          <w:b/>
        </w:rPr>
        <w:t xml:space="preserve"> 690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80077B" w:rsidR="0080077B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>
        <w:t xml:space="preserve"> </w:t>
      </w:r>
      <w:r>
        <w:rPr>
          <w:sz w:val="22"/>
          <w:szCs w:val="22"/>
        </w:rPr>
        <w:t>KARMEN UGOSTITELJSTVO j.d.o.o., Metković, Splitska 4, OIB: 09635335900</w:t>
      </w:r>
      <w:r w:rsidRPr="00F14A92">
        <w:t xml:space="preserve">, dana </w:t>
      </w:r>
      <w:r>
        <w:t>21. srpnja</w:t>
      </w:r>
      <w:r w:rsidRPr="00F14A92">
        <w:t xml:space="preserve"> 2016.g.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80077B">
        <w:rPr>
          <w:sz w:val="22"/>
          <w:szCs w:val="22"/>
        </w:rPr>
        <w:t>KARMEN UGOSTITELJSTVO j.d.o.o., Metković, Splitska 4, OIB: 09635335900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proofErr w:type="spellStart"/>
      <w:r w:rsidR="0080077B">
        <w:t>Jelenko</w:t>
      </w:r>
      <w:proofErr w:type="spellEnd"/>
      <w:r w:rsidR="0080077B">
        <w:t xml:space="preserve"> </w:t>
      </w:r>
      <w:proofErr w:type="spellStart"/>
      <w:r w:rsidR="0080077B">
        <w:t>Lehki</w:t>
      </w:r>
      <w:proofErr w:type="spellEnd"/>
      <w:r w:rsidR="00E22608" w:rsidRPr="0097630A">
        <w:t>,</w:t>
      </w:r>
      <w:r w:rsidR="00200E7B">
        <w:t xml:space="preserve"> </w:t>
      </w:r>
      <w:r w:rsidR="006A75B8">
        <w:t>P</w:t>
      </w:r>
      <w:r w:rsidR="0080077B">
        <w:t xml:space="preserve">avla </w:t>
      </w:r>
      <w:proofErr w:type="spellStart"/>
      <w:r w:rsidR="0080077B">
        <w:t>hatza</w:t>
      </w:r>
      <w:proofErr w:type="spellEnd"/>
      <w:r w:rsidR="0080077B">
        <w:t xml:space="preserve"> 10</w:t>
      </w:r>
      <w:r w:rsidR="00200E7B">
        <w:t>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80077B">
        <w:t>96068307857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80077B">
        <w:rPr>
          <w:sz w:val="22"/>
          <w:szCs w:val="22"/>
        </w:rPr>
        <w:t>KARMEN UGOSTITELJSTVO j.d.o.o., Metković, Splitska 4, OIB: 09635335900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80077B">
        <w:t>588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</w:t>
      </w:r>
      <w:r w:rsidR="003364DF">
        <w:t>pnja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D708E2">
        <w:t>2</w:t>
      </w:r>
      <w:r w:rsidR="003364DF">
        <w:t>7</w:t>
      </w:r>
      <w:r w:rsidR="00987A3F" w:rsidRPr="0097630A">
        <w:t xml:space="preserve">. </w:t>
      </w:r>
      <w:r w:rsidR="003364DF">
        <w:t>lipnja</w:t>
      </w:r>
      <w:r w:rsidR="00D708E2">
        <w:t xml:space="preserve"> 2016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2216B1" w:rsidRPr="0097630A">
      <w:pPr>
        <w:jc w:val="center"/>
        <w:rPr>
          <w:b/>
        </w:rPr>
      </w:pPr>
      <w:r>
        <w:rPr>
          <w:b/>
        </w:rPr>
        <w:t xml:space="preserve">U Dubrovniku, </w:t>
      </w:r>
      <w:r w:rsidR="003364DF">
        <w:rPr>
          <w:b/>
        </w:rPr>
        <w:t>21</w:t>
      </w:r>
      <w:r>
        <w:rPr>
          <w:b/>
        </w:rPr>
        <w:t>. s</w:t>
      </w:r>
      <w:r w:rsidR="003364DF">
        <w:rPr>
          <w:b/>
        </w:rPr>
        <w:t>rpnja</w:t>
      </w:r>
      <w:r>
        <w:rPr>
          <w:b/>
        </w:rPr>
        <w:t xml:space="preserve"> </w:t>
      </w:r>
      <w:r w:rsidR="00C27444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bookmarkStart w:name="_GoBack" w:id="0"/>
      <w:bookmarkEnd w:id="0"/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3.) ŽDO Dubrovnik,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938" w:rsidP="00824DEA" w:rsidR="00C74938">
      <w:r>
        <w:separator/>
      </w:r>
    </w:p>
  </w:endnote>
  <w:endnote w:id="0" w:type="continuationSeparator">
    <w:p w:rsidRDefault="00C74938" w:rsidP="00824DEA" w:rsidR="00C74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938" w:rsidP="00824DEA" w:rsidR="00C74938">
      <w:r>
        <w:separator/>
      </w:r>
    </w:p>
  </w:footnote>
  <w:footnote w:id="0" w:type="continuationSeparator">
    <w:p w:rsidRDefault="00C74938" w:rsidP="00824DEA" w:rsidR="00C74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C57">
          <w:rPr>
            <w:noProof/>
          </w:rPr>
          <w:t>2</w:t>
        </w:r>
        <w:r>
          <w:fldChar w:fldCharType="end"/>
        </w:r>
        <w:r w:rsidR="003364DF">
          <w:t xml:space="preserve"> </w:t>
        </w:r>
        <w:r w:rsidR="003364DF">
          <w:tab/>
        </w:r>
        <w:r w:rsidR="003364DF">
          <w:tab/>
          <w:t>Posl.br. 7.St.690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364DF"/>
    <w:rsid w:val="003D446D"/>
    <w:rsid w:val="003E7BC1"/>
    <w:rsid w:val="00411DA3"/>
    <w:rsid w:val="0041725C"/>
    <w:rsid w:val="00466C99"/>
    <w:rsid w:val="00511383"/>
    <w:rsid w:val="0051349D"/>
    <w:rsid w:val="00537C57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80077B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74938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FB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A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2A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A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A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A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A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2A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A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A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A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St-690/2016-17</izvorni_sadrzaj>
    <derivirana_varijabla naziv="DomainObject.Oznaka_1">St-690/2016-17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St-690/2016</izvorni_sadrzaj>
    <derivirana_varijabla naziv="DomainObject.Predmet.OznakaBroj_1">St-690/2016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KARMEN UGOSTITELJSTVO jednostavno društvo s ograničenom odgovornošću za trgovinu i usluge</izvorni_sadrzaj>
    <derivirana_varijabla naziv="DomainObject.Predmet.ProtustrankaFormated_1">  KARMEN UGOSTITELJSTVO jednostavno društvo s ograničenom odgovornošću za trgovinu i usluge</derivirana_varijabla>
  </DomainObject.Predmet.ProtustrankaFormated>
  <DomainObject.Predmet.ProtustrankaFormatedOIB>
    <izvorni_sadrzaj>  KARMEN UGOSTITELJSTVO jednostavno društvo s ograničenom odgovornošću za trgovinu i usluge, OIB 09635335900</izvorni_sadrzaj>
    <derivirana_varijabla naziv="DomainObject.Predmet.ProtustrankaFormatedOIB_1">  KARMEN UGOSTITELJSTVO jednostavno društvo s ograničenom odgovornošću za trgovinu i usluge, OIB 09635335900</derivirana_varijabla>
  </DomainObject.Predmet.ProtustrankaFormatedOIB>
  <DomainObject.Predmet.ProtustrankaFormatedWithAdress>
    <izvorni_sadrzaj> KARMEN UGOSTITELJSTVO jednostavno društvo s ograničenom odgovornošću za trgovinu i usluge, Splitska 4, 20350 Metković</izvorni_sadrzaj>
    <derivirana_varijabla naziv="DomainObject.Predmet.ProtustrankaFormatedWithAdress_1"> KARMEN UGOSTITELJSTVO jednostavno društvo s ograničenom odgovornošću za trgovinu i usluge, Splitska 4, 20350 Metković</derivirana_varijabla>
  </DomainObject.Predmet.ProtustrankaFormatedWithAdress>
  <DomainObject.Predmet.ProtustrankaFormatedWithAdressOIB>
    <izvorni_sadrzaj> KARMEN UGOSTITELJSTVO jednostavno društvo s ograničenom odgovornošću za trgovinu i usluge, OIB 09635335900, Splitska 4, 20350 Metković</izvorni_sadrzaj>
    <derivirana_varijabla naziv="DomainObject.Predmet.ProtustrankaFormatedWithAdressOIB_1"> KARMEN UGOSTITELJSTVO jednostavno društvo s ograničenom odgovornošću za trgovinu i usluge, OIB 09635335900, Splitska 4, 20350 Metković</derivirana_varijabla>
  </DomainObject.Predmet.ProtustrankaFormatedWithAdressOIB>
  <DomainObject.Predmet.ProtustrankaWithAdress>
    <izvorni_sadrzaj>KARMEN UGOSTITELJSTVO jednostavno društvo s ograničenom odgovornošću za trgovinu i usluge Splitska 4, 20350 Metković</izvorni_sadrzaj>
    <derivirana_varijabla naziv="DomainObject.Predmet.ProtustrankaWithAdress_1">KARMEN UGOSTITELJSTVO jednostavno društvo s ograničenom odgovornošću za trgovinu i usluge Splitska 4, 20350 Metković</derivirana_varijabla>
  </DomainObject.Predmet.ProtustrankaWithAdress>
  <DomainObject.Predmet.ProtustrankaWithAdressOIB>
    <izvorni_sadrzaj>KARMEN UGOSTITELJSTVO jednostavno društvo s ograničenom odgovornošću za trgovinu i usluge, OIB 09635335900, Splitska 4, 20350 Metković</izvorni_sadrzaj>
    <derivirana_varijabla naziv="DomainObject.Predmet.ProtustrankaWithAdressOIB_1">KARMEN UGOSTITELJSTVO jednostavno društvo s ograničenom odgovornošću za trgovinu i usluge, OIB 09635335900, Splitska 4, 20350 Metković</derivirana_varijabla>
  </DomainObject.Predmet.ProtustrankaWithAdressOIB>
  <DomainObject.Predmet.ProtustrankaNazivFormated>
    <izvorni_sadrzaj>KARMEN UGOSTITELJSTVO jednostavno društvo s ograničenom odgovornošću za trgovinu i usluge</izvorni_sadrzaj>
    <derivirana_varijabla naziv="DomainObject.Predmet.ProtustrankaNazivFormated_1">KARMEN UGOSTITELJSTVO jednostavno društvo s ograničenom odgovornošću za trgovinu i usluge</derivirana_varijabla>
  </DomainObject.Predmet.ProtustrankaNazivFormated>
  <DomainObject.Predmet.ProtustrankaNazivFormatedOIB>
    <izvorni_sadrzaj>KARMEN UGOSTITELJSTVO jednostavno društvo s ograničenom odgovornošću za trgovinu i usluge, OIB 09635335900</izvorni_sadrzaj>
    <derivirana_varijabla naziv="DomainObject.Predmet.ProtustrankaNazivFormatedOIB_1">KARMEN UGOSTITELJSTVO jednostavno društvo s ograničenom odgovornošću za trgovinu i usluge, OIB 09635335900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KARMEN UGOSTITELJSTVO jednostavno društvo s ograničenom odgovornošću za trgovinu i usluge</item>
    </izvorni_sadrzaj>
    <derivirana_varijabla naziv="DomainObject.Predmet.ProtuStrankaListFormated_1">
      <item>KARMEN UGOSTITELJSTVO jednostavno društvo s ograničenom odgovornošću za trgovinu i usluge</item>
    </derivirana_varijabla>
  </DomainObject.Predmet.ProtuStrankaListFormated>
  <DomainObject.Predmet.ProtuStrankaListFormatedOIB>
    <izvorni_sadrzaj>
      <item>KARMEN UGOSTITELJSTVO jednostavno društvo s ograničenom odgovornošću za trgovinu i usluge, OIB 09635335900</item>
    </izvorni_sadrzaj>
    <derivirana_varijabla naziv="DomainObject.Predmet.ProtuStrankaListFormatedOIB_1">
      <item>KARMEN UGOSTITELJSTVO jednostavno društvo s ograničenom odgovornošću za trgovinu i usluge, OIB 09635335900</item>
    </derivirana_varijabla>
  </DomainObject.Predmet.ProtuStrankaListFormatedOIB>
  <DomainObject.Predmet.ProtuStrankaListFormatedWithAdress>
    <izvorni_sadrzaj>
      <item>KARMEN UGOSTITELJSTVO jednostavno društvo s ograničenom odgovornošću za trgovinu i usluge, Splitska 4, 20350 Metković</item>
    </izvorni_sadrzaj>
    <derivirana_varijabla naziv="DomainObject.Predmet.ProtuStrankaListFormatedWithAdress_1">
      <item>KARMEN UGOSTITELJSTVO jednostavno društvo s ograničenom odgovornošću za trgovinu i usluge, Splitska 4, 20350 Metković</item>
    </derivirana_varijabla>
  </DomainObject.Predmet.ProtuStrankaListFormatedWithAdress>
  <DomainObject.Predmet.ProtuStrankaListFormatedWithAdressOIB>
    <izvorni_sadrzaj>
      <item>KARMEN UGOSTITELJSTVO jednostavno društvo s ograničenom odgovornošću za trgovinu i usluge, OIB 09635335900, Splitska 4, 20350 Metković</item>
    </izvorni_sadrzaj>
    <derivirana_varijabla naziv="DomainObject.Predmet.ProtuStrankaListFormatedWithAdressOIB_1">
      <item>KARMEN UGOSTITELJSTVO jednostavno društvo s ograničenom odgovornošću za trgovinu i usluge, OIB 09635335900, Splitska 4, 20350 Metković</item>
    </derivirana_varijabla>
  </DomainObject.Predmet.ProtuStrankaListFormatedWithAdressOIB>
  <DomainObject.Predmet.ProtuStrankaListNazivFormated>
    <izvorni_sadrzaj>
      <item>KARMEN UGOSTITELJSTVO jednostavno društvo s ograničenom odgovornošću za trgovinu i usluge</item>
    </izvorni_sadrzaj>
    <derivirana_varijabla naziv="DomainObject.Predmet.ProtuStrankaListNazivFormated_1">
      <item>KARMEN UGOSTITELJSTVO jednostavno društvo s ograničenom odgovornošću za trgovinu i usluge</item>
    </derivirana_varijabla>
  </DomainObject.Predmet.ProtuStrankaListNazivFormated>
  <DomainObject.Predmet.ProtuStrankaListNazivFormatedOIB>
    <izvorni_sadrzaj>
      <item>KARMEN UGOSTITELJSTVO jednostavno društvo s ograničenom odgovornošću za trgovinu i usluge, OIB 09635335900</item>
    </izvorni_sadrzaj>
    <derivirana_varijabla naziv="DomainObject.Predmet.ProtuStrankaListNazivFormatedOIB_1">
      <item>KARMEN UGOSTITELJSTVO jednostavno društvo s ograničenom odgovornošću za trgovinu i usluge, OIB 09635335900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St-690/2016-17</izvorni_sadrzaj>
    <derivirana_varijabla naziv="DomainObject.PoslovniBrojDokumenta_1">St-690/2016-17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KARMEN UGOSTITELJSTVO jednostavno društvo s ograničenom odgovornošću za trgovinu i usluge</izvorni_sadrzaj>
    <derivirana_varijabla naziv="DomainObject.Predmet.ProtustrankaIDrugi_1">KARMEN UGOSTITELJSTVO jednostavno društvo s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KARMEN UGOSTITELJSTVO jednostavno društvo s ograničenom odgovornošću za trgovinu i usluge, OIB 09635335900, Splitska 4, 20350 Metković</izvorni_sadrzaj>
    <derivirana_varijabla naziv="DomainObject.Predmet.ProtustrankaIDrugiAdressOIB_1">KARMEN UGOSTITELJSTVO jednostavno društvo s ograničenom odgovornošću za trgovinu i usluge, OIB 09635335900,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St-690/2016-17</izvorni_sadrzaj>
    <derivirana_varijabla naziv="DomainObject.Predmet.OdlukaRjesenje.Oznaka_1">St-690/2016-17</derivirana_varijabla>
  </DomainObject.Predmet.OdlukaRjesenje.Oznaka>
  <DomainObject.Predmet.SudioniciListNaziv>
    <izvorni_sadrzaj>
      <item>FINA,RC Split,Podružnica Dubrovnik</item>
      <item>KARMEN UGOSTITELJSTVO jednostavno društvo s ograničenom odgovornošću za trgovinu i usluge</item>
    </izvorni_sadrzaj>
    <derivirana_varijabla naziv="DomainObject.Predmet.SudioniciListNaziv_1">
      <item>FINA,RC Split,Podružnica Dubrovnik</item>
      <item>KARMEN UGOSTITELJSTVO jednostavno društvo s ograničenom odgovornošću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KARMEN UGOSTITELJSTVO jednostavno društvo s ograničenom odgovornošću za trgovinu i usluge, OIB 09635335900, Splitska 4,20350 Metković</item>
    </izvorni_sadrzaj>
    <derivirana_varijabla naziv="DomainObject.Predmet.SudioniciListAdressOIB_1">
      <item>FINA,RC Split,Podružnica Dubrovnik, OIB 85821130368, Vukovarska 2,20000 Dubrovnik</item>
      <item>KARMEN UGOSTITELJSTVO jednostavno društvo s ograničenom odgovornošću za trgovinu i usluge, OIB 09635335900, Splitska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09635335900</item>
    </izvorni_sadrzaj>
    <derivirana_varijabla naziv="DomainObject.Predmet.SudioniciListNazivOIB_1">
      <item>, OIB 85821130368</item>
      <item>, OIB 09635335900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3153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2016-07-21T12:24:00Z</dcterms:created>
  <dc:creator>stanka grcic</dc:creator>
  <cp:lastModifiedBy>Mara Marčinko</cp:lastModifiedBy>
  <cp:lastPrinted>2016-08-09T09:44:00Z</cp:lastPrinted>
  <dcterms:modified xmlns:xsi="http://www.w3.org/2001/XMLSchema-instance" xsi:type="dcterms:W3CDTF">2016-08-09T09:44:00Z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St-690/2016-17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