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53a0" w14:paraId="11553a0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>u stečajnom postupku nad stečajnim dužnikom</w:t>
      </w:r>
      <w:r w:rsidR="00AE7B3B" w:rsidRPr="00AE7B3B">
        <w:t xml:space="preserve"> </w:t>
      </w:r>
      <w:r w:rsidR="00AE7B3B" w:rsidRPr="00BB6E03">
        <w:t xml:space="preserve">AVANTURIST d.o.o.- u stečaju, Zagreb, </w:t>
      </w:r>
      <w:proofErr w:type="spellStart"/>
      <w:r w:rsidR="00AE7B3B" w:rsidRPr="00BB6E03">
        <w:t>Nečujamska</w:t>
      </w:r>
      <w:proofErr w:type="spellEnd"/>
      <w:r w:rsidR="00AE7B3B" w:rsidRPr="00BB6E03">
        <w:t xml:space="preserve"> </w:t>
      </w:r>
      <w:proofErr w:type="spellStart"/>
      <w:r w:rsidR="00AE7B3B" w:rsidRPr="00BB6E03">
        <w:t>11</w:t>
      </w:r>
      <w:proofErr w:type="spellEnd"/>
      <w:r w:rsidR="00AE7B3B" w:rsidRPr="00BB6E03">
        <w:t xml:space="preserve">, </w:t>
      </w:r>
      <w:proofErr w:type="spellStart"/>
      <w:r w:rsidR="00AE7B3B" w:rsidRPr="00BB6E03">
        <w:t>OIB</w:t>
      </w:r>
      <w:proofErr w:type="spellEnd"/>
      <w:r w:rsidR="00AE7B3B" w:rsidRPr="00BB6E03">
        <w:t xml:space="preserve">: </w:t>
      </w:r>
      <w:proofErr w:type="spellStart"/>
      <w:r w:rsidR="00AE7B3B" w:rsidRPr="00BB6E03">
        <w:t>47587290634</w:t>
      </w:r>
      <w:proofErr w:type="spellEnd"/>
      <w:r w:rsidRPr="002B5F03">
        <w:t xml:space="preserve">, dana </w:t>
      </w:r>
      <w:r w:rsidR="00AE7B3B">
        <w:t>9. travnja</w:t>
      </w:r>
      <w:r w:rsidR="000851AB">
        <w:t xml:space="preserve">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>1. Obustavlja se i zaključuje stečajni postupak nad dužnikom</w:t>
      </w:r>
      <w:r w:rsidR="000851AB" w:rsidRPr="000851AB">
        <w:rPr>
          <w:rFonts w:eastAsiaTheme="minorEastAsia"/>
        </w:rPr>
        <w:t xml:space="preserve"> </w:t>
      </w:r>
      <w:r w:rsidR="00AE7B3B" w:rsidRPr="00BB6E03">
        <w:t xml:space="preserve">AVANTURIST d.o.o.- u stečaju, Zagreb, </w:t>
      </w:r>
      <w:proofErr w:type="spellStart"/>
      <w:r w:rsidR="00AE7B3B" w:rsidRPr="00BB6E03">
        <w:t>Nečujamska</w:t>
      </w:r>
      <w:proofErr w:type="spellEnd"/>
      <w:r w:rsidR="00AE7B3B" w:rsidRPr="00BB6E03">
        <w:t xml:space="preserve"> </w:t>
      </w:r>
      <w:proofErr w:type="spellStart"/>
      <w:r w:rsidR="00AE7B3B" w:rsidRPr="00BB6E03">
        <w:t>11</w:t>
      </w:r>
      <w:proofErr w:type="spellEnd"/>
      <w:r w:rsidR="00AE7B3B" w:rsidRPr="00BB6E03">
        <w:t xml:space="preserve">, </w:t>
      </w:r>
      <w:proofErr w:type="spellStart"/>
      <w:r w:rsidR="00AE7B3B" w:rsidRPr="00BB6E03">
        <w:t>OIB</w:t>
      </w:r>
      <w:proofErr w:type="spellEnd"/>
      <w:r w:rsidR="00AE7B3B" w:rsidRPr="00BB6E03">
        <w:t xml:space="preserve">: </w:t>
      </w:r>
      <w:proofErr w:type="spellStart"/>
      <w:r w:rsidR="00AE7B3B" w:rsidRPr="00BB6E03">
        <w:t>47587290634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C549C8">
        <w:t xml:space="preserve">1. ožujka </w:t>
      </w:r>
      <w:proofErr w:type="spellStart"/>
      <w:r w:rsidR="00C549C8">
        <w:t>2019</w:t>
      </w:r>
      <w:r w:rsidRPr="00E4444A">
        <w:t>.</w:t>
      </w:r>
      <w:r w:rsidR="005B4835">
        <w:t>g</w:t>
      </w:r>
      <w:proofErr w:type="spellEnd"/>
      <w:r w:rsidR="005B4835">
        <w:t>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C549C8">
        <w:rPr>
          <w:rFonts w:hAnsi="Times New Roman" w:ascii="Times New Roman"/>
          <w:sz w:val="24"/>
          <w:szCs w:val="24"/>
        </w:rPr>
        <w:t>9. travnja</w:t>
      </w:r>
      <w:r w:rsidR="00E060FC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D00D94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7A539E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2C440B" w:rsidP="007A539E" w:rsidR="002C440B">
      <w:pPr>
        <w:jc w:val="both"/>
      </w:pPr>
    </w:p>
    <w:p w:rsidRDefault="00D00D94" w:rsidR="00D00D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D00D94" w:rsidP="00D00D94" w:rsidR="002C440B" w:rsidRPr="00E44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4444A" w:rsidP="008D281E" w:rsidR="00E4444A" w:rsidRPr="00E4444A">
      <w:pPr>
        <w:pStyle w:val="Tijeloteksta-uvlaka2"/>
        <w:ind w:firstLine="0" w:left="0"/>
      </w:pPr>
    </w:p>
    <w:sectPr w:rsidSect="008D281E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D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741B06">
      <w:t>5243</w:t>
    </w:r>
    <w:proofErr w:type="spellEnd"/>
    <w:r w:rsidR="00741B06">
      <w:t>/</w:t>
    </w:r>
    <w:proofErr w:type="spellStart"/>
    <w:r w:rsidR="00741B06">
      <w:t>16</w:t>
    </w:r>
    <w:proofErr w:type="spellEnd"/>
    <w:r w:rsidR="00741B06">
      <w:t>-</w:t>
    </w:r>
    <w:proofErr w:type="spellStart"/>
    <w:r w:rsidR="00741B06">
      <w:t>31</w:t>
    </w:r>
    <w:proofErr w:type="spellEnd"/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C10609">
          <w:t>5243</w:t>
        </w:r>
        <w:proofErr w:type="spellEnd"/>
        <w:r w:rsidR="00C10609">
          <w:t>/</w:t>
        </w:r>
        <w:proofErr w:type="spellStart"/>
        <w:r w:rsidR="00C10609">
          <w:t>16</w:t>
        </w:r>
        <w:proofErr w:type="spellEnd"/>
        <w:r w:rsidR="00C10609">
          <w:t>-</w:t>
        </w:r>
        <w:proofErr w:type="spellStart"/>
        <w:r w:rsidR="00C10609">
          <w:t>31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4A71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1B06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E7B3B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0609"/>
    <w:rsid w:val="00C1633C"/>
    <w:rsid w:val="00C176F2"/>
    <w:rsid w:val="00C31C5A"/>
    <w:rsid w:val="00C33A1D"/>
    <w:rsid w:val="00C33C57"/>
    <w:rsid w:val="00C42149"/>
    <w:rsid w:val="00C549C8"/>
    <w:rsid w:val="00C571EB"/>
    <w:rsid w:val="00C87635"/>
    <w:rsid w:val="00C91C62"/>
    <w:rsid w:val="00C93FA8"/>
    <w:rsid w:val="00CD3DE7"/>
    <w:rsid w:val="00D00D94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AVANTURIST d.o.o.</item>
      <item>FINA Regionalni centar Zagreb</item>
      <item>Miše Mamić</item>
    </izvorni_sadrzaj>
    <derivirana_varijabla naziv="DomainObject.Predmet.SudioniciListNaziv_1">
      <item>AVANTURIST d.o.o.</item>
      <item>FINA Regionalni centar Zagreb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47587290634</item>
      <item>, OIB 85821130368</item>
      <item>, OIB 72694865863</item>
    </izvorni_sadrzaj>
    <derivirana_varijabla naziv="DomainObject.Predmet.SudioniciListNazivOIB_1">
      <item>, OIB 47587290634</item>
      <item>, OIB 85821130368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1587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2019-04-09T07:31:00Z</dcterms:created>
  <dc:creator>Korisnik</dc:creator>
  <cp:lastModifiedBy>Vinka Mihalinčić</cp:lastModifiedBy>
  <cp:lastPrinted>2019-04-09T07:35:00Z</cp:lastPrinted>
  <dcterms:modified xmlns:xsi="http://www.w3.org/2001/XMLSchema-instance" xsi:type="dcterms:W3CDTF">2019-04-09T07:35:00Z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(St-5243-16-obustava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