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a410" w14:paraId="aaaa41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972E01">
        <w:t>630</w:t>
      </w:r>
      <w:r>
        <w:t>/</w:t>
      </w:r>
      <w:r w:rsidR="00E8650F">
        <w:t>1</w:t>
      </w:r>
      <w:r w:rsidR="00611430">
        <w:t>6</w:t>
      </w:r>
      <w:r>
        <w:t>-</w:t>
      </w:r>
      <w:r w:rsidR="00B148D8">
        <w:t>35</w:t>
      </w:r>
    </w:p>
    <w:p w:rsidRDefault="00FD0F32" w:rsidP="00FD0F32" w:rsidR="00FD0F32">
      <w:r>
        <w:rPr>
          <w:rStyle w:val="Naglaeno"/>
        </w:rPr>
        <w:t xml:space="preserve">             </w:t>
      </w:r>
      <w:r w:rsidR="00215E1C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611430">
        <w:t>Jagera</w:t>
      </w:r>
      <w:proofErr w:type="spellEnd"/>
      <w:r w:rsidRPr="00611430">
        <w:t xml:space="preserve"> 3, za otvaranje stečajnog postupka nad dužnikom </w:t>
      </w:r>
      <w:r w:rsidR="00972E01" w:rsidRPr="00972E01">
        <w:t xml:space="preserve">ISKOP-PROMET d.o.o. za građevinarstvo, instalatersko montažne radove, </w:t>
      </w:r>
      <w:proofErr w:type="spellStart"/>
      <w:r w:rsidR="00972E01" w:rsidRPr="00972E01">
        <w:t>Drenovci</w:t>
      </w:r>
      <w:proofErr w:type="spellEnd"/>
      <w:r w:rsidR="00972E01" w:rsidRPr="00972E01">
        <w:t>, V. Nazora 136, MBS: 030014869, OIB: 34218542394</w:t>
      </w:r>
      <w:r w:rsidRPr="00611430">
        <w:t xml:space="preserve">, dana </w:t>
      </w:r>
      <w:r w:rsidR="00B148D8">
        <w:t>3</w:t>
      </w:r>
      <w:r w:rsidRPr="00611430">
        <w:t xml:space="preserve">. </w:t>
      </w:r>
      <w:r w:rsidR="00972E01">
        <w:t>li</w:t>
      </w:r>
      <w:r w:rsidR="00B148D8">
        <w:t>stopad</w:t>
      </w:r>
      <w:r w:rsidR="00972E01">
        <w:t>a</w:t>
      </w:r>
      <w:r w:rsidRPr="00611430">
        <w:t xml:space="preserve"> 2016.</w:t>
      </w:r>
    </w:p>
    <w:p w:rsidRDefault="00BE58C9" w:rsidP="002C4C28" w:rsidR="00BE58C9">
      <w:pPr>
        <w:jc w:val="both"/>
      </w:pPr>
    </w:p>
    <w:p w:rsidRDefault="00E56967" w:rsidP="002C4C28" w:rsidR="00E56967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B148D8" w:rsidR="007B7EDC">
      <w:pPr>
        <w:ind w:left="720"/>
        <w:jc w:val="both"/>
      </w:pPr>
    </w:p>
    <w:p w:rsidRDefault="00E56967" w:rsidP="00B148D8" w:rsidR="00E56967">
      <w:pPr>
        <w:ind w:left="720"/>
        <w:jc w:val="both"/>
      </w:pPr>
    </w:p>
    <w:p w:rsidRDefault="009B228A" w:rsidP="00B148D8" w:rsidR="009B228A">
      <w:pPr>
        <w:ind w:left="720"/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195245" w:rsidRPr="000C3EBA">
        <w:t xml:space="preserve">ISKOP-PROMET d.o.o. za građevinarstvo, instalatersko montažne radove, </w:t>
      </w:r>
      <w:proofErr w:type="spellStart"/>
      <w:r w:rsidR="00195245" w:rsidRPr="000C3EBA">
        <w:t>Drenovci</w:t>
      </w:r>
      <w:proofErr w:type="spellEnd"/>
      <w:r w:rsidR="00195245" w:rsidRPr="000C3EBA">
        <w:t>, V. Nazora 136, MBS: 030014869, OIB: 34218542394</w:t>
      </w:r>
      <w:r w:rsidR="00BC144C">
        <w:t xml:space="preserve"> za dan</w:t>
      </w:r>
    </w:p>
    <w:p w:rsidRDefault="003C7EC1" w:rsidP="009365DD" w:rsidR="003C7EC1">
      <w:pPr>
        <w:jc w:val="both"/>
      </w:pPr>
    </w:p>
    <w:p w:rsidRDefault="00B148D8" w:rsidP="00A320F5" w:rsidR="00F12013">
      <w:pPr>
        <w:ind w:firstLine="720" w:left="2160"/>
      </w:pPr>
      <w:r>
        <w:t>2</w:t>
      </w:r>
      <w:r w:rsidR="00195245">
        <w:t>5</w:t>
      </w:r>
      <w:r w:rsidR="00F12013">
        <w:t xml:space="preserve">. </w:t>
      </w:r>
      <w:r w:rsidR="00BE58C9">
        <w:t>listopad</w:t>
      </w:r>
      <w:r w:rsidR="00195245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195245">
        <w:t>1</w:t>
      </w:r>
      <w:r w:rsidR="00BC144C">
        <w:t>1</w:t>
      </w:r>
      <w:r w:rsidR="00650092">
        <w:t>,</w:t>
      </w:r>
      <w:r w:rsidR="00BC144C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E58C9" w:rsidP="006F7B5B" w:rsidR="00BE58C9">
      <w:pPr>
        <w:ind w:firstLine="720"/>
        <w:jc w:val="both"/>
      </w:pPr>
    </w:p>
    <w:p w:rsidRDefault="00E56967" w:rsidP="006F7B5B" w:rsidR="00E56967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BC144C">
        <w:t>3</w:t>
      </w:r>
      <w:r>
        <w:t xml:space="preserve">. </w:t>
      </w:r>
      <w:r w:rsidR="00091537">
        <w:t>li</w:t>
      </w:r>
      <w:r w:rsidR="00BC144C">
        <w:t>stopad</w:t>
      </w:r>
      <w:r w:rsidR="00091537">
        <w:t>a</w:t>
      </w:r>
      <w:r>
        <w:t xml:space="preserve"> 2016.</w:t>
      </w:r>
    </w:p>
    <w:p w:rsidRDefault="003C7EC1" w:rsidP="00B246D8" w:rsidR="003C7EC1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C144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 w:rsidR="00F078AC">
        <w:tab/>
      </w:r>
      <w:r w:rsidR="00F078AC">
        <w:tab/>
      </w:r>
      <w:r w:rsidR="00F078AC">
        <w:tab/>
      </w:r>
      <w:r w:rsidR="00F078AC"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040350" w:rsidP="00B246D8" w:rsidR="00040350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E92B65" w:rsidP="003B5D70" w:rsidR="0035632C">
      <w:pPr>
        <w:numPr>
          <w:ilvl w:val="0"/>
          <w:numId w:val="6"/>
        </w:numPr>
        <w:jc w:val="both"/>
      </w:pPr>
      <w:r>
        <w:t>zakons</w:t>
      </w:r>
      <w:r w:rsidR="007576E3">
        <w:t>ki z</w:t>
      </w:r>
      <w:r>
        <w:t xml:space="preserve">astupnik dužnika </w:t>
      </w:r>
      <w:r w:rsidR="003B5D70" w:rsidRPr="003B5D70">
        <w:t xml:space="preserve">Ilija Josipović, </w:t>
      </w:r>
      <w:proofErr w:type="spellStart"/>
      <w:r w:rsidR="003B5D70" w:rsidRPr="003B5D70">
        <w:t>Drenovci</w:t>
      </w:r>
      <w:proofErr w:type="spellEnd"/>
      <w:r w:rsidR="003B5D70" w:rsidRPr="003B5D70">
        <w:t>, V. Nazora 136,</w:t>
      </w:r>
    </w:p>
    <w:p w:rsidRDefault="000E0D09" w:rsidP="0035632C" w:rsidR="000E0D09">
      <w:pPr>
        <w:numPr>
          <w:ilvl w:val="0"/>
          <w:numId w:val="6"/>
        </w:numPr>
        <w:jc w:val="both"/>
      </w:pPr>
      <w:r>
        <w:t>Privremen</w:t>
      </w:r>
      <w:r w:rsidR="00251B6D">
        <w:t xml:space="preserve">i </w:t>
      </w:r>
      <w:r>
        <w:t>stečajn</w:t>
      </w:r>
      <w:r w:rsidR="00251B6D">
        <w:t>i</w:t>
      </w:r>
      <w:r>
        <w:t xml:space="preserve"> upravitelj</w:t>
      </w:r>
      <w:r w:rsidR="002257DF">
        <w:t xml:space="preserve"> </w:t>
      </w:r>
      <w:r w:rsidR="003B5D70">
        <w:t xml:space="preserve">Zoran Subotić </w:t>
      </w:r>
    </w:p>
    <w:p w:rsidRDefault="00F30DA0" w:rsidP="0049284C" w:rsidR="009D3A79">
      <w:pPr>
        <w:numPr>
          <w:ilvl w:val="0"/>
          <w:numId w:val="6"/>
        </w:numPr>
        <w:jc w:val="both"/>
      </w:pPr>
      <w:r>
        <w:t xml:space="preserve">ŽDO GUO </w:t>
      </w:r>
      <w:r w:rsidR="0049284C">
        <w:t>Vukovar uz presliku lista 68-69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14D" w:rsidP="00FD0F32" w:rsidR="00FB414D">
      <w:r>
        <w:separator/>
      </w:r>
    </w:p>
  </w:endnote>
  <w:endnote w:id="0" w:type="continuationSeparator">
    <w:p w:rsidRDefault="00FB414D" w:rsidP="00FD0F32" w:rsidR="00FB4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14D" w:rsidP="00FD0F32" w:rsidR="00FB414D">
      <w:r>
        <w:separator/>
      </w:r>
    </w:p>
  </w:footnote>
  <w:footnote w:id="0" w:type="continuationSeparator">
    <w:p w:rsidRDefault="00FB414D" w:rsidP="00FD0F32" w:rsidR="00FB4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58C9">
      <w:rPr>
        <w:noProof/>
      </w:rPr>
      <w:t>2</w:t>
    </w:r>
    <w:r>
      <w:fldChar w:fldCharType="end"/>
    </w:r>
  </w:p>
  <w:p w:rsidRDefault="0066461E" w:rsidP="0066461E" w:rsidR="0066461E">
    <w:pPr>
      <w:jc w:val="right"/>
    </w:pPr>
    <w:r>
      <w:t>14 St-630/16-16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293D"/>
    <w:rsid w:val="0003421E"/>
    <w:rsid w:val="00040350"/>
    <w:rsid w:val="00070AE3"/>
    <w:rsid w:val="00084DCC"/>
    <w:rsid w:val="00091537"/>
    <w:rsid w:val="000B01FC"/>
    <w:rsid w:val="000B1DB2"/>
    <w:rsid w:val="000C1636"/>
    <w:rsid w:val="000C3EBA"/>
    <w:rsid w:val="000D778A"/>
    <w:rsid w:val="000E0280"/>
    <w:rsid w:val="000E0D09"/>
    <w:rsid w:val="000F6394"/>
    <w:rsid w:val="001033BE"/>
    <w:rsid w:val="001127C1"/>
    <w:rsid w:val="00125D50"/>
    <w:rsid w:val="00146C51"/>
    <w:rsid w:val="00156C07"/>
    <w:rsid w:val="00193952"/>
    <w:rsid w:val="00195245"/>
    <w:rsid w:val="00197350"/>
    <w:rsid w:val="001D113B"/>
    <w:rsid w:val="001D61CD"/>
    <w:rsid w:val="001F3818"/>
    <w:rsid w:val="001F4E53"/>
    <w:rsid w:val="0020511E"/>
    <w:rsid w:val="00215E1C"/>
    <w:rsid w:val="002257DF"/>
    <w:rsid w:val="00234C2C"/>
    <w:rsid w:val="00237D77"/>
    <w:rsid w:val="00246C25"/>
    <w:rsid w:val="00251B6D"/>
    <w:rsid w:val="00260090"/>
    <w:rsid w:val="002C4C28"/>
    <w:rsid w:val="002D75D8"/>
    <w:rsid w:val="002F66B0"/>
    <w:rsid w:val="00333984"/>
    <w:rsid w:val="00341967"/>
    <w:rsid w:val="00354972"/>
    <w:rsid w:val="0035632C"/>
    <w:rsid w:val="00383A81"/>
    <w:rsid w:val="003A4D98"/>
    <w:rsid w:val="003B2A0D"/>
    <w:rsid w:val="003B5D70"/>
    <w:rsid w:val="003C7EC1"/>
    <w:rsid w:val="003D468C"/>
    <w:rsid w:val="003E3BDF"/>
    <w:rsid w:val="003E440A"/>
    <w:rsid w:val="003F637C"/>
    <w:rsid w:val="00440509"/>
    <w:rsid w:val="00470B39"/>
    <w:rsid w:val="0049284C"/>
    <w:rsid w:val="004A33DD"/>
    <w:rsid w:val="004B3B7F"/>
    <w:rsid w:val="004B691F"/>
    <w:rsid w:val="004C2E6C"/>
    <w:rsid w:val="004D098B"/>
    <w:rsid w:val="004D327C"/>
    <w:rsid w:val="004E3153"/>
    <w:rsid w:val="004E475E"/>
    <w:rsid w:val="004F15EE"/>
    <w:rsid w:val="004F2640"/>
    <w:rsid w:val="00507A13"/>
    <w:rsid w:val="0053263A"/>
    <w:rsid w:val="00534031"/>
    <w:rsid w:val="005428C9"/>
    <w:rsid w:val="00556AFC"/>
    <w:rsid w:val="00575275"/>
    <w:rsid w:val="00576460"/>
    <w:rsid w:val="005A0866"/>
    <w:rsid w:val="005D2EEC"/>
    <w:rsid w:val="005E1C96"/>
    <w:rsid w:val="0060225D"/>
    <w:rsid w:val="00611430"/>
    <w:rsid w:val="00627A7B"/>
    <w:rsid w:val="006435F0"/>
    <w:rsid w:val="00650092"/>
    <w:rsid w:val="00650D8D"/>
    <w:rsid w:val="0066461E"/>
    <w:rsid w:val="00677700"/>
    <w:rsid w:val="0068076F"/>
    <w:rsid w:val="00683E8D"/>
    <w:rsid w:val="00695A9E"/>
    <w:rsid w:val="00697A20"/>
    <w:rsid w:val="006B27C0"/>
    <w:rsid w:val="006B7688"/>
    <w:rsid w:val="006D7788"/>
    <w:rsid w:val="006E1762"/>
    <w:rsid w:val="006F448C"/>
    <w:rsid w:val="006F7B5B"/>
    <w:rsid w:val="007201F7"/>
    <w:rsid w:val="00730914"/>
    <w:rsid w:val="00737F13"/>
    <w:rsid w:val="007412F6"/>
    <w:rsid w:val="00753FC1"/>
    <w:rsid w:val="007576E3"/>
    <w:rsid w:val="00783DD2"/>
    <w:rsid w:val="00790F14"/>
    <w:rsid w:val="007B7EDC"/>
    <w:rsid w:val="007C7C7F"/>
    <w:rsid w:val="007D4BC6"/>
    <w:rsid w:val="007D79A8"/>
    <w:rsid w:val="0080312A"/>
    <w:rsid w:val="008508C3"/>
    <w:rsid w:val="008640FE"/>
    <w:rsid w:val="0086731F"/>
    <w:rsid w:val="00884C61"/>
    <w:rsid w:val="00886270"/>
    <w:rsid w:val="00891A16"/>
    <w:rsid w:val="008B7B03"/>
    <w:rsid w:val="009008FD"/>
    <w:rsid w:val="00907C67"/>
    <w:rsid w:val="00913729"/>
    <w:rsid w:val="00925019"/>
    <w:rsid w:val="00925A27"/>
    <w:rsid w:val="00925F42"/>
    <w:rsid w:val="00934FA1"/>
    <w:rsid w:val="009365DD"/>
    <w:rsid w:val="009504AE"/>
    <w:rsid w:val="0096332B"/>
    <w:rsid w:val="009635B8"/>
    <w:rsid w:val="009654F9"/>
    <w:rsid w:val="00972E01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03ADF"/>
    <w:rsid w:val="00A22B74"/>
    <w:rsid w:val="00A320F5"/>
    <w:rsid w:val="00A353C1"/>
    <w:rsid w:val="00A36539"/>
    <w:rsid w:val="00A37C30"/>
    <w:rsid w:val="00A47068"/>
    <w:rsid w:val="00A5102B"/>
    <w:rsid w:val="00A77F5A"/>
    <w:rsid w:val="00A92278"/>
    <w:rsid w:val="00AA2AA8"/>
    <w:rsid w:val="00AB6EA6"/>
    <w:rsid w:val="00AB6FF4"/>
    <w:rsid w:val="00AD694D"/>
    <w:rsid w:val="00AE3C51"/>
    <w:rsid w:val="00AE3CE6"/>
    <w:rsid w:val="00AE519D"/>
    <w:rsid w:val="00AF5191"/>
    <w:rsid w:val="00AF7215"/>
    <w:rsid w:val="00B062F1"/>
    <w:rsid w:val="00B11825"/>
    <w:rsid w:val="00B1298F"/>
    <w:rsid w:val="00B148D8"/>
    <w:rsid w:val="00B246D8"/>
    <w:rsid w:val="00B250D8"/>
    <w:rsid w:val="00B31B5C"/>
    <w:rsid w:val="00B60B69"/>
    <w:rsid w:val="00B61C6C"/>
    <w:rsid w:val="00B6277D"/>
    <w:rsid w:val="00B710AB"/>
    <w:rsid w:val="00B84963"/>
    <w:rsid w:val="00B91164"/>
    <w:rsid w:val="00B95C5A"/>
    <w:rsid w:val="00BA13EB"/>
    <w:rsid w:val="00BA3984"/>
    <w:rsid w:val="00BA3D8A"/>
    <w:rsid w:val="00BB3ED9"/>
    <w:rsid w:val="00BC144C"/>
    <w:rsid w:val="00BE58C9"/>
    <w:rsid w:val="00BF0F14"/>
    <w:rsid w:val="00BF7875"/>
    <w:rsid w:val="00C03878"/>
    <w:rsid w:val="00C0764A"/>
    <w:rsid w:val="00C30255"/>
    <w:rsid w:val="00C30DBA"/>
    <w:rsid w:val="00C316FD"/>
    <w:rsid w:val="00C354FB"/>
    <w:rsid w:val="00C467DE"/>
    <w:rsid w:val="00C50158"/>
    <w:rsid w:val="00C60C29"/>
    <w:rsid w:val="00C67E69"/>
    <w:rsid w:val="00C86C24"/>
    <w:rsid w:val="00CA40D5"/>
    <w:rsid w:val="00CD427A"/>
    <w:rsid w:val="00CD78E1"/>
    <w:rsid w:val="00D131ED"/>
    <w:rsid w:val="00D45D6C"/>
    <w:rsid w:val="00D5401B"/>
    <w:rsid w:val="00D601D5"/>
    <w:rsid w:val="00D6432E"/>
    <w:rsid w:val="00D716C4"/>
    <w:rsid w:val="00D73544"/>
    <w:rsid w:val="00D76E41"/>
    <w:rsid w:val="00D85221"/>
    <w:rsid w:val="00D9431B"/>
    <w:rsid w:val="00D97346"/>
    <w:rsid w:val="00DA4393"/>
    <w:rsid w:val="00DA4F37"/>
    <w:rsid w:val="00DB43E8"/>
    <w:rsid w:val="00DC7BC1"/>
    <w:rsid w:val="00DE7760"/>
    <w:rsid w:val="00E01AF7"/>
    <w:rsid w:val="00E05F2C"/>
    <w:rsid w:val="00E14899"/>
    <w:rsid w:val="00E56967"/>
    <w:rsid w:val="00E82BC0"/>
    <w:rsid w:val="00E8650F"/>
    <w:rsid w:val="00E905B8"/>
    <w:rsid w:val="00E920FD"/>
    <w:rsid w:val="00E92B65"/>
    <w:rsid w:val="00EA7C38"/>
    <w:rsid w:val="00EC4508"/>
    <w:rsid w:val="00EF6417"/>
    <w:rsid w:val="00EF74DB"/>
    <w:rsid w:val="00F078AC"/>
    <w:rsid w:val="00F10B9E"/>
    <w:rsid w:val="00F12013"/>
    <w:rsid w:val="00F21E15"/>
    <w:rsid w:val="00F22CEF"/>
    <w:rsid w:val="00F2431B"/>
    <w:rsid w:val="00F30DA0"/>
    <w:rsid w:val="00F45589"/>
    <w:rsid w:val="00F56ABE"/>
    <w:rsid w:val="00F61536"/>
    <w:rsid w:val="00F76085"/>
    <w:rsid w:val="00F8730A"/>
    <w:rsid w:val="00FA4951"/>
    <w:rsid w:val="00FA55BC"/>
    <w:rsid w:val="00FB414D"/>
    <w:rsid w:val="00FC1274"/>
    <w:rsid w:val="00FC2755"/>
    <w:rsid w:val="00FD0F32"/>
    <w:rsid w:val="00FF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215E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5E1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215E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5E1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ISKOP-PROMET d.o.o. za građevinarstvo, instalatersko montažne radove</izvorni_sadrzaj>
    <derivirana_varijabla naziv="DomainObject.Predmet.ProtustrankaFormated_1">  ISKOP-PROMET d.o.o. za građevinarstvo, instalatersko montažne radove</derivirana_varijabla>
  </DomainObject.Predmet.ProtustrankaFormated>
  <DomainObject.Predmet.ProtustrankaFormatedOIB>
    <izvorni_sadrzaj>  ISKOP-PROMET d.o.o. za građevinarstvo, instalatersko montažne radove, OIB 34218542394</izvorni_sadrzaj>
    <derivirana_varijabla naziv="DomainObject.Predmet.ProtustrankaFormatedOIB_1">  ISKOP-PROMET d.o.o. za građevinarstvo, instalatersko montažne radove, OIB 34218542394</derivirana_varijabla>
  </DomainObject.Predmet.ProtustrankaFormatedOIB>
  <DomainObject.Predmet.ProtustrankaFormatedWithAdress>
    <izvorni_sadrzaj> ISKOP-PROMET d.o.o. za građevinarstvo, instalatersko montažne radove, Vladimira Nazora 136, 32260 Drenovci</izvorni_sadrzaj>
    <derivirana_varijabla naziv="DomainObject.Predmet.ProtustrankaFormatedWithAdress_1"> ISKOP-PROMET d.o.o. za građevinarstvo, instalatersko montažne radove, Vladimira Nazora 136, 32260 Drenovci</derivirana_varijabla>
  </DomainObject.Predmet.ProtustrankaFormatedWithAdress>
  <DomainObject.Predmet.ProtustrankaFormatedWithAdressOIB>
    <izvorni_sadrzaj> ISKOP-PROMET d.o.o. za građevinarstvo, instalatersko montažne radove, OIB 34218542394, Vladimira Nazora 136, 32260 Drenovci</izvorni_sadrzaj>
    <derivirana_varijabla naziv="DomainObject.Predmet.ProtustrankaFormatedWithAdressOIB_1"> ISKOP-PROMET d.o.o. za građevinarstvo, instalatersko montažne radove, OIB 34218542394, Vladimira Nazora 136, 32260 Drenovci</derivirana_varijabla>
  </DomainObject.Predmet.ProtustrankaFormatedWithAdressOIB>
  <DomainObject.Predmet.ProtustrankaWithAdress>
    <izvorni_sadrzaj>ISKOP-PROMET d.o.o. za građevinarstvo, instalatersko montažne radove Vladimira Nazora 136, 32260 Drenovci</izvorni_sadrzaj>
    <derivirana_varijabla naziv="DomainObject.Predmet.ProtustrankaWithAdress_1">ISKOP-PROMET d.o.o. za građevinarstvo, instalatersko montažne radove Vladimira Nazora 136, 32260 Drenovci</derivirana_varijabla>
  </DomainObject.Predmet.ProtustrankaWithAdress>
  <DomainObject.Predmet.ProtustrankaWithAdressOIB>
    <izvorni_sadrzaj>ISKOP-PROMET d.o.o. za građevinarstvo, instalatersko montažne radove, OIB 34218542394, Vladimira Nazora 136, 32260 Drenovci</izvorni_sadrzaj>
    <derivirana_varijabla naziv="DomainObject.Predmet.ProtustrankaWithAdressOIB_1">ISKOP-PROMET d.o.o. za građevinarstvo, instalatersko montažne radove, OIB 34218542394, Vladimira Nazora 136, 32260 Drenovci</derivirana_varijabla>
  </DomainObject.Predmet.ProtustrankaWithAdressOIB>
  <DomainObject.Predmet.ProtustrankaNazivFormated>
    <izvorni_sadrzaj>ISKOP-PROMET d.o.o. za građevinarstvo, instalatersko montažne radove</izvorni_sadrzaj>
    <derivirana_varijabla naziv="DomainObject.Predmet.ProtustrankaNazivFormated_1">ISKOP-PROMET d.o.o. za građevinarstvo, instalatersko montažne radove</derivirana_varijabla>
  </DomainObject.Predmet.ProtustrankaNazivFormated>
  <DomainObject.Predmet.ProtustrankaNazivFormatedOIB>
    <izvorni_sadrzaj>ISKOP-PROMET d.o.o. za građevinarstvo, instalatersko montažne radove, OIB 34218542394</izvorni_sadrzaj>
    <derivirana_varijabla naziv="DomainObject.Predmet.ProtustrankaNazivFormatedOIB_1">ISKOP-PROMET d.o.o. za građevinarstvo, instalatersko montažne radove, OIB 34218542394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ISKOP-PROMET d.o.o. za građevinarstvo, instalatersko montažne radove</item>
    </izvorni_sadrzaj>
    <derivirana_varijabla naziv="DomainObject.Predmet.ProtuStrankaListFormated_1">
      <item>ISKOP-PROMET d.o.o. za građevinarstvo, instalatersko montažne radove</item>
    </derivirana_varijabla>
  </DomainObject.Predmet.ProtuStrankaListFormated>
  <DomainObject.Predmet.ProtuStrankaListFormatedOIB>
    <izvorni_sadrzaj>
      <item>ISKOP-PROMET d.o.o. za građevinarstvo, instalatersko montažne radove, OIB 34218542394</item>
    </izvorni_sadrzaj>
    <derivirana_varijabla naziv="DomainObject.Predmet.ProtuStrankaListFormatedOIB_1">
      <item>ISKOP-PROMET d.o.o. za građevinarstvo, instalatersko montažne radove, OIB 34218542394</item>
    </derivirana_varijabla>
  </DomainObject.Predmet.ProtuStrankaListFormatedOIB>
  <DomainObject.Predmet.ProtuStrankaListFormatedWithAdress>
    <izvorni_sadrzaj>
      <item>ISKOP-PROMET d.o.o. za građevinarstvo, instalatersko montažne radove, Vladimira Nazora 136, 32260 Drenovci</item>
    </izvorni_sadrzaj>
    <derivirana_varijabla naziv="DomainObject.Predmet.ProtuStrankaListFormatedWithAdress_1">
      <item>ISKOP-PROMET d.o.o. za građevinarstvo, instalatersko montažne radove, Vladimira Nazora 136, 32260 Drenovci</item>
    </derivirana_varijabla>
  </DomainObject.Predmet.ProtuStrankaListFormatedWithAdress>
  <DomainObject.Predmet.ProtuStrankaListFormatedWithAdressOIB>
    <izvorni_sadrzaj>
      <item>ISKOP-PROMET d.o.o. za građevinarstvo, instalatersko montažne radove, OIB 34218542394, Vladimira Nazora 136, 32260 Drenovci</item>
    </izvorni_sadrzaj>
    <derivirana_varijabla naziv="DomainObject.Predmet.ProtuStrankaListFormatedWithAdressOIB_1">
      <item>ISKOP-PROMET d.o.o. za građevinarstvo, instalatersko montažne radove, OIB 34218542394, Vladimira Nazora 136, 32260 Drenovci</item>
    </derivirana_varijabla>
  </DomainObject.Predmet.ProtuStrankaListFormatedWithAdressOIB>
  <DomainObject.Predmet.ProtuStrankaListNazivFormated>
    <izvorni_sadrzaj>
      <item>ISKOP-PROMET d.o.o. za građevinarstvo, instalatersko montažne radove</item>
    </izvorni_sadrzaj>
    <derivirana_varijabla naziv="DomainObject.Predmet.ProtuStrankaListNazivFormated_1">
      <item>ISKOP-PROMET d.o.o. za građevinarstvo, instalatersko montažne radove</item>
    </derivirana_varijabla>
  </DomainObject.Predmet.ProtuStrankaListNazivFormated>
  <DomainObject.Predmet.ProtuStrankaListNazivFormatedOIB>
    <izvorni_sadrzaj>
      <item>ISKOP-PROMET d.o.o. za građevinarstvo, instalatersko montažne radove, OIB 34218542394</item>
    </izvorni_sadrzaj>
    <derivirana_varijabla naziv="DomainObject.Predmet.ProtuStrankaListNazivFormatedOIB_1">
      <item>ISKOP-PROMET d.o.o. za građevinarstvo, instalatersko montažne radove, OIB 34218542394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ISKOP-PROMET d.o.o. za građevinarstvo, instalatersko montažne radove</izvorni_sadrzaj>
    <derivirana_varijabla naziv="DomainObject.Predmet.ProtustrankaIDrugi_1">ISKOP-PROMET d.o.o. za građevinarstvo, instalatersko montažne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ISKOP-PROMET d.o.o. za građevinarstvo, instalatersko montažne radove, OIB 34218542394, Vladimira Nazora 136, 32260 Drenovci</izvorni_sadrzaj>
    <derivirana_varijabla naziv="DomainObject.Predmet.ProtustrankaIDrugiAdressOIB_1">ISKOP-PROMET d.o.o. za građevinarstvo, instalatersko montažne radove, OIB 34218542394, Vladimira Nazora 136,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ISKOP-PROMET d.o.o. za građevinarstvo, instalatersko montažne radove</item>
    </izvorni_sadrzaj>
    <derivirana_varijabla naziv="DomainObject.Predmet.SudioniciListNaziv_1">
      <item>FINA RC OSIJEK</item>
      <item>ISKOP-PROMET d.o.o. za građevinarstvo, instalatersko montažne radove</item>
    </derivirana_varijabla>
  </DomainObject.Predmet.SudioniciListNaziv>
  <DomainObject.Predmet.SudioniciListAdressOIB>
    <izvorni_sadrzaj>
      <item>FINA RC OSIJEK, OIB 85821130368</item>
      <item>ISKOP-PROMET d.o.o. za građevinarstvo, instalatersko montažne radove, OIB 34218542394, Vladimira Nazora 136,32260 Drenovci</item>
    </izvorni_sadrzaj>
    <derivirana_varijabla naziv="DomainObject.Predmet.SudioniciListAdressOIB_1">
      <item>FINA RC OSIJEK, OIB 85821130368</item>
      <item>ISKOP-PROMET d.o.o. za građevinarstvo, instalatersko montažne radove, OIB 34218542394, Vladimira Nazora 136,32260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34218542394</item>
    </izvorni_sadrzaj>
    <derivirana_varijabla naziv="DomainObject.Predmet.SudioniciListNazivOIB_1">
      <item>, OIB 85821130368</item>
      <item>, OIB 34218542394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8887F-5F46-43F6-825D-B7973A1BF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1040</properties:Characters>
  <properties:Lines>42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2016-10-03T09:44:00Z</dcterms:created>
  <dc:creator>tkovacevic</dc:creator>
  <cp:lastModifiedBy>Elizabeta Đeke</cp:lastModifiedBy>
  <cp:lastPrinted>2016-05-11T11:26:00Z</cp:lastPrinted>
  <dcterms:modified xmlns:xsi="http://www.w3.org/2001/XMLSchema-instance" xsi:type="dcterms:W3CDTF">2016-10-03T10:33:00Z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