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1a73" w14:paraId="8ce1a7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4D6658" w:rsidP="00BD59BE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St-1654</w:t>
      </w:r>
      <w:r w:rsidR="00471539">
        <w:t>/15</w:t>
      </w:r>
      <w:r w:rsidR="00484A8B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D6658">
        <w:t>1654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D59BE">
        <w:t>15. siječnja 2015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4D6658">
        <w:t xml:space="preserve">INFO-GLOBAL d.o.o., Nova ves 72, Zagreb, OIB: 81381774669.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D6658">
        <w:t xml:space="preserve">15.095,49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D59BE" w:rsidRPr="00BD59BE">
        <w:t>15. siječnja 2015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C22" w:rsidR="006D3C22">
      <w:r>
        <w:separator/>
      </w:r>
    </w:p>
  </w:endnote>
  <w:endnote w:id="0" w:type="continuationSeparator">
    <w:p w:rsidRDefault="006D3C22" w:rsidR="006D3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C22" w:rsidR="006D3C22">
      <w:r>
        <w:separator/>
      </w:r>
    </w:p>
  </w:footnote>
  <w:footnote w:id="0" w:type="continuationSeparator">
    <w:p w:rsidRDefault="006D3C22" w:rsidR="006D3C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71539"/>
    <w:rsid w:val="00484A8B"/>
    <w:rsid w:val="004B337A"/>
    <w:rsid w:val="004D6658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D3C22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A405E"/>
    <w:rsid w:val="00BD59BE"/>
    <w:rsid w:val="00C066E3"/>
    <w:rsid w:val="00C3565D"/>
    <w:rsid w:val="00C46003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A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A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St-1654/2015</izvorni_sadrzaj>
    <derivirana_varijabla naziv="DomainObject.Predmet.OznakaBroj_1">St-1654/2015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INFO-GLOBAL d.o.o.</izvorni_sadrzaj>
    <derivirana_varijabla naziv="DomainObject.Predmet.ProtustrankaFormated_1">  INFO-GLOBAL d.o.o.</derivirana_varijabla>
  </DomainObject.Predmet.ProtustrankaFormated>
  <DomainObject.Predmet.ProtustrankaFormatedOIB>
    <izvorni_sadrzaj>  INFO-GLOBAL d.o.o., OIB 81381774669</izvorni_sadrzaj>
    <derivirana_varijabla naziv="DomainObject.Predmet.ProtustrankaFormatedOIB_1">  INFO-GLOBAL d.o.o., OIB 81381774669</derivirana_varijabla>
  </DomainObject.Predmet.ProtustrankaFormatedOIB>
  <DomainObject.Predmet.ProtustrankaFormatedWithAdress>
    <izvorni_sadrzaj> INFO-GLOBAL d.o.o., Nova ves 72, 10000 Zagreb</izvorni_sadrzaj>
    <derivirana_varijabla naziv="DomainObject.Predmet.ProtustrankaFormatedWithAdress_1"> INFO-GLOBAL d.o.o., Nova ves 72, 10000 Zagreb</derivirana_varijabla>
  </DomainObject.Predmet.ProtustrankaFormatedWithAdress>
  <DomainObject.Predmet.ProtustrankaFormatedWithAdressOIB>
    <izvorni_sadrzaj> INFO-GLOBAL d.o.o., OIB 81381774669, Nova ves 72, 10000 Zagreb</izvorni_sadrzaj>
    <derivirana_varijabla naziv="DomainObject.Predmet.ProtustrankaFormatedWithAdressOIB_1"> INFO-GLOBAL d.o.o., OIB 81381774669, Nova ves 72, 10000 Zagreb</derivirana_varijabla>
  </DomainObject.Predmet.ProtustrankaFormatedWithAdressOIB>
  <DomainObject.Predmet.ProtustrankaWithAdress>
    <izvorni_sadrzaj>INFO-GLOBAL d.o.o. Nova ves 72, 10000 Zagreb</izvorni_sadrzaj>
    <derivirana_varijabla naziv="DomainObject.Predmet.ProtustrankaWithAdress_1">INFO-GLOBAL d.o.o. Nova ves 72, 10000 Zagreb</derivirana_varijabla>
  </DomainObject.Predmet.ProtustrankaWithAdress>
  <DomainObject.Predmet.ProtustrankaWithAdressOIB>
    <izvorni_sadrzaj>INFO-GLOBAL d.o.o., OIB 81381774669, Nova ves 72, 10000 Zagreb</izvorni_sadrzaj>
    <derivirana_varijabla naziv="DomainObject.Predmet.ProtustrankaWithAdressOIB_1">INFO-GLOBAL d.o.o., OIB 81381774669, Nova ves 72, 10000 Zagreb</derivirana_varijabla>
  </DomainObject.Predmet.ProtustrankaWithAdressOIB>
  <DomainObject.Predmet.ProtustrankaNazivFormated>
    <izvorni_sadrzaj>INFO-GLOBAL d.o.o.</izvorni_sadrzaj>
    <derivirana_varijabla naziv="DomainObject.Predmet.ProtustrankaNazivFormated_1">INFO-GLOBAL d.o.o.</derivirana_varijabla>
  </DomainObject.Predmet.ProtustrankaNazivFormated>
  <DomainObject.Predmet.ProtustrankaNazivFormatedOIB>
    <izvorni_sadrzaj>INFO-GLOBAL d.o.o., OIB 81381774669</izvorni_sadrzaj>
    <derivirana_varijabla naziv="DomainObject.Predmet.ProtustrankaNazivFormatedOIB_1">INFO-GLOBAL d.o.o., OIB 81381774669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INFO-GLOBAL d.o.o.</item>
    </izvorni_sadrzaj>
    <derivirana_varijabla naziv="DomainObject.Predmet.ProtuStrankaListFormated_1">
      <item>INFO-GLOBAL d.o.o.</item>
    </derivirana_varijabla>
  </DomainObject.Predmet.ProtuStrankaListFormated>
  <DomainObject.Predmet.ProtuStrankaListFormatedOIB>
    <izvorni_sadrzaj>
      <item>INFO-GLOBAL d.o.o., OIB 81381774669</item>
    </izvorni_sadrzaj>
    <derivirana_varijabla naziv="DomainObject.Predmet.ProtuStrankaListFormatedOIB_1">
      <item>INFO-GLOBAL d.o.o., OIB 81381774669</item>
    </derivirana_varijabla>
  </DomainObject.Predmet.ProtuStrankaListFormatedOIB>
  <DomainObject.Predmet.ProtuStrankaListFormatedWithAdress>
    <izvorni_sadrzaj>
      <item>INFO-GLOBAL d.o.o., Nova ves 72, 10000 Zagreb</item>
    </izvorni_sadrzaj>
    <derivirana_varijabla naziv="DomainObject.Predmet.ProtuStrankaListFormatedWithAdress_1">
      <item>INFO-GLOBAL d.o.o., Nova ves 72, 10000 Zagreb</item>
    </derivirana_varijabla>
  </DomainObject.Predmet.ProtuStrankaListFormatedWithAdress>
  <DomainObject.Predmet.ProtuStrankaListFormatedWithAdressOIB>
    <izvorni_sadrzaj>
      <item>INFO-GLOBAL d.o.o., OIB 81381774669, Nova ves 72, 10000 Zagreb</item>
    </izvorni_sadrzaj>
    <derivirana_varijabla naziv="DomainObject.Predmet.ProtuStrankaListFormatedWithAdressOIB_1">
      <item>INFO-GLOBAL d.o.o., OIB 81381774669, Nova ves 72, 10000 Zagreb</item>
    </derivirana_varijabla>
  </DomainObject.Predmet.ProtuStrankaListFormatedWithAdressOIB>
  <DomainObject.Predmet.ProtuStrankaListNazivFormated>
    <izvorni_sadrzaj>
      <item>INFO-GLOBAL d.o.o.</item>
    </izvorni_sadrzaj>
    <derivirana_varijabla naziv="DomainObject.Predmet.ProtuStrankaListNazivFormated_1">
      <item>INFO-GLOBAL d.o.o.</item>
    </derivirana_varijabla>
  </DomainObject.Predmet.ProtuStrankaListNazivFormated>
  <DomainObject.Predmet.ProtuStrankaListNazivFormatedOIB>
    <izvorni_sadrzaj>
      <item>INFO-GLOBAL d.o.o., OIB 81381774669</item>
    </izvorni_sadrzaj>
    <derivirana_varijabla naziv="DomainObject.Predmet.ProtuStrankaListNazivFormatedOIB_1">
      <item>INFO-GLOBAL d.o.o., OIB 81381774669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INFO-GLOBAL d.o.o.</izvorni_sadrzaj>
    <derivirana_varijabla naziv="DomainObject.Predmet.ProtustrankaIDrugi_1">INFO-GLOBAL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INFO-GLOBAL d.o.o., OIB 81381774669, Nova ves 72, 10000 Zagreb</izvorni_sadrzaj>
    <derivirana_varijabla naziv="DomainObject.Predmet.ProtustrankaIDrugiAdressOIB_1">INFO-GLOBAL d.o.o., OIB 81381774669, Nova ves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INFO-GLOBAL d.o.o.</item>
    </izvorni_sadrzaj>
    <derivirana_varijabla naziv="DomainObject.Predmet.SudioniciListNaziv_1">
      <item>FINA Regionalni centar Zagreb</item>
      <item>INFO-GLOBAL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INFO-GLOBAL d.o.o., OIB 81381774669, Nova ves 72,10000 Zagreb</item>
    </izvorni_sadrzaj>
    <derivirana_varijabla naziv="DomainObject.Predmet.SudioniciListAdressOIB_1">
      <item>FINA Regionalni centar Zagreb, OIB 85821130368, TRG SVIBANJSKIH ŽRTAVA 1995. 1,10000 Zagreb</item>
      <item>INFO-GLOBAL d.o.o., OIB 81381774669, Nova ves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81381774669</item>
    </izvorni_sadrzaj>
    <derivirana_varijabla naziv="DomainObject.Predmet.SudioniciListNazivOIB_1">
      <item>, OIB 85821130368</item>
      <item>, OIB 81381774669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628196-C1C9-46CD-9CBA-D6B8B5D6A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1319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2016-01-15T12:37:00Z</dcterms:created>
  <dc:creator>ilukac</dc:creator>
  <cp:lastModifiedBy>Tanja Štraubert</cp:lastModifiedBy>
  <cp:lastPrinted>2016-01-18T10:46:00Z</cp:lastPrinted>
  <dcterms:modified xmlns:xsi="http://www.w3.org/2001/XMLSchema-instance" xsi:type="dcterms:W3CDTF">2016-01-18T10:46:00Z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