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0d15" w14:paraId="7060d15" w:rsidRDefault="00AE649C" w:rsidP="00FA5B5E" w:rsidR="00AE649C">
      <w:pPr>
        <w:pStyle w:val="Naslov3"/>
        <w15:collapsed w:val="false"/>
      </w:pPr>
    </w:p>
    <w:p w:rsidRDefault="00EA197F" w:rsidP="00EA197F" w:rsidR="00EA197F">
      <w:pPr>
        <w:spacing w:after="0"/>
      </w:pPr>
      <w:r>
        <w:t>REPUBLIKA HRVATSKA</w:t>
      </w:r>
    </w:p>
    <w:p w:rsidRDefault="00EA197F" w:rsidP="00EA197F" w:rsidR="00EA197F">
      <w:pPr>
        <w:spacing w:after="0"/>
      </w:pPr>
      <w:r>
        <w:t>Trgovački sud u Varaždinu</w:t>
      </w:r>
    </w:p>
    <w:p w:rsidRDefault="00EA197F" w:rsidP="00EA197F" w:rsidR="0071688E">
      <w:pPr>
        <w:spacing w:after="0"/>
      </w:pPr>
      <w:r>
        <w:t>Varaždin, Braće Radić br. 2.</w:t>
      </w:r>
      <w:r w:rsidR="009767AE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97F" w:rsidP="00EA197F" w:rsidR="00EA197F">
      <w:pPr>
        <w:spacing w:after="0"/>
      </w:pPr>
    </w:p>
    <w:p w:rsidRDefault="00EA197F" w:rsidP="00EA197F" w:rsidR="00EA197F">
      <w:pPr>
        <w:spacing w:after="0"/>
      </w:pPr>
    </w:p>
    <w:p w:rsidRDefault="00EA197F" w:rsidP="00EA197F" w:rsidR="00EA197F">
      <w:pPr>
        <w:spacing w:after="0"/>
        <w:jc w:val="center"/>
      </w:pPr>
      <w:r>
        <w:t>R E P U B L I K A        H R V A T S K A</w:t>
      </w:r>
    </w:p>
    <w:p w:rsidRDefault="00EA197F" w:rsidP="00EA197F" w:rsidR="00EA197F">
      <w:pPr>
        <w:spacing w:after="0"/>
      </w:pPr>
    </w:p>
    <w:p w:rsidRDefault="003634DC" w:rsidP="00EA197F" w:rsidR="00EA197F">
      <w:pPr>
        <w:spacing w:after="0"/>
        <w:jc w:val="center"/>
        <w:rPr>
          <w:b/>
          <w:sz w:val="28"/>
          <w:szCs w:val="28"/>
        </w:rPr>
      </w:pPr>
      <w:r>
        <w:t xml:space="preserve">R    </w:t>
      </w:r>
      <w:r w:rsidR="00EA197F">
        <w:t xml:space="preserve">J   </w:t>
      </w:r>
      <w:r>
        <w:t xml:space="preserve"> E  </w:t>
      </w:r>
      <w:r w:rsidR="00EA197F">
        <w:t xml:space="preserve">  Š  </w:t>
      </w:r>
      <w:r>
        <w:t xml:space="preserve">  E    N    </w:t>
      </w:r>
      <w:r w:rsidR="00EA197F">
        <w:t>J</w:t>
      </w:r>
      <w:r>
        <w:rPr>
          <w:b/>
          <w:sz w:val="28"/>
          <w:szCs w:val="28"/>
        </w:rPr>
        <w:t xml:space="preserve"> </w:t>
      </w:r>
      <w:r w:rsidR="00EA197F">
        <w:rPr>
          <w:b/>
          <w:sz w:val="28"/>
          <w:szCs w:val="28"/>
        </w:rPr>
        <w:t xml:space="preserve">   </w:t>
      </w:r>
      <w:r w:rsidR="00EA197F" w:rsidRPr="003634DC">
        <w:t>E</w:t>
      </w:r>
    </w:p>
    <w:p w:rsidRDefault="00EA197F" w:rsidP="00EA197F" w:rsidR="00EA197F">
      <w:pPr>
        <w:spacing w:after="0"/>
        <w:rPr>
          <w:sz w:val="28"/>
          <w:szCs w:val="28"/>
        </w:rPr>
      </w:pPr>
    </w:p>
    <w:p w:rsidRDefault="00EA197F" w:rsidP="00EA197F" w:rsidR="00EA197F">
      <w:pPr>
        <w:spacing w:after="0"/>
        <w:rPr>
          <w:sz w:val="28"/>
          <w:szCs w:val="28"/>
        </w:rPr>
      </w:pPr>
    </w:p>
    <w:p w:rsidRDefault="00EA197F" w:rsidP="00EA197F" w:rsidR="00EA197F">
      <w:pPr>
        <w:spacing w:after="0"/>
        <w:jc w:val="both"/>
      </w:pPr>
      <w:r>
        <w:rPr>
          <w:b/>
        </w:rPr>
        <w:t xml:space="preserve">    </w:t>
      </w:r>
      <w:r>
        <w:rPr>
          <w:b/>
        </w:rPr>
        <w:tab/>
      </w:r>
      <w:r>
        <w:t xml:space="preserve">TRGOVAČKI SUD U VARAŽDINU, po sucu toga suda </w:t>
      </w:r>
      <w:r>
        <w:t xml:space="preserve">Hugu </w:t>
      </w:r>
      <w:proofErr w:type="spellStart"/>
      <w:r>
        <w:t>Wedemeyeru</w:t>
      </w:r>
      <w:proofErr w:type="spellEnd"/>
      <w:r>
        <w:t>, u stečajnom postupku nad stečajnim dužnikom</w:t>
      </w:r>
      <w:r>
        <w:t xml:space="preserve"> </w:t>
      </w:r>
      <w:r>
        <w:t xml:space="preserve">AUTO KUĆA ŠPOLJARIĆ d.o.o. za trgovinu, </w:t>
      </w:r>
      <w:r>
        <w:t xml:space="preserve">„u stečaju“, </w:t>
      </w:r>
      <w:r>
        <w:t xml:space="preserve">MBS: 070007174, OIB: 21760299736, iz Varaždina, </w:t>
      </w:r>
      <w:proofErr w:type="spellStart"/>
      <w:r>
        <w:t>Kučanska</w:t>
      </w:r>
      <w:proofErr w:type="spellEnd"/>
      <w:r>
        <w:t xml:space="preserve"> 20, </w:t>
      </w:r>
      <w:r w:rsidR="003634DC">
        <w:t>kojeg zastupa stečajni</w:t>
      </w:r>
      <w:r>
        <w:t xml:space="preserve"> upravitelj</w:t>
      </w:r>
      <w:r w:rsidR="003634DC">
        <w:t xml:space="preserve"> Velimir </w:t>
      </w:r>
      <w:proofErr w:type="spellStart"/>
      <w:r w:rsidR="003634DC">
        <w:t>Slamar</w:t>
      </w:r>
      <w:proofErr w:type="spellEnd"/>
      <w:r>
        <w:t xml:space="preserve">, dipl. oec., </w:t>
      </w:r>
      <w:r>
        <w:t xml:space="preserve">iz Varaždina, </w:t>
      </w:r>
      <w:r w:rsidR="0081723B">
        <w:t>Miroslava Krleže br. 1/I</w:t>
      </w:r>
      <w:r>
        <w:t>, izvan ročišta 17. svibnja 2016</w:t>
      </w:r>
      <w:r>
        <w:t>. godine,</w:t>
      </w:r>
    </w:p>
    <w:p w:rsidRDefault="00EA197F" w:rsidP="00EA197F" w:rsidR="00EA197F">
      <w:pPr>
        <w:spacing w:after="0"/>
        <w:jc w:val="both"/>
      </w:pPr>
    </w:p>
    <w:p w:rsidRDefault="00EA197F" w:rsidP="00EA197F" w:rsidR="00EA197F">
      <w:pPr>
        <w:spacing w:after="0"/>
        <w:jc w:val="center"/>
      </w:pPr>
      <w:r>
        <w:t>r   i   j   e   š   i   o        j   e</w:t>
      </w:r>
    </w:p>
    <w:p w:rsidRDefault="00EA197F" w:rsidP="00EA197F" w:rsidR="00EA197F">
      <w:pPr>
        <w:spacing w:after="0"/>
        <w:jc w:val="both"/>
      </w:pPr>
    </w:p>
    <w:p w:rsidRDefault="00EA197F" w:rsidP="00EA197F" w:rsidR="00EA197F">
      <w:pPr>
        <w:spacing w:after="0"/>
        <w:ind w:firstLine="708"/>
        <w:jc w:val="both"/>
      </w:pPr>
      <w:r>
        <w:t>I/  Određuje se  završno  ročište</w:t>
      </w:r>
      <w:r>
        <w:rPr>
          <w:b/>
        </w:rPr>
        <w:t xml:space="preserve"> </w:t>
      </w:r>
      <w:r w:rsidR="003435A0">
        <w:t>(skupština vjerovnika)</w:t>
      </w:r>
      <w:r>
        <w:t xml:space="preserve"> kod ovoga suda u Varaždinu, Braće Radić br. 2, drugi kat, u sobi broj 222, za </w:t>
      </w:r>
    </w:p>
    <w:p w:rsidRDefault="00EA197F" w:rsidP="00EA197F" w:rsidR="00EA197F">
      <w:pPr>
        <w:spacing w:after="0"/>
        <w:jc w:val="both"/>
      </w:pPr>
    </w:p>
    <w:p w:rsidRDefault="00EA197F" w:rsidP="00EA197F" w:rsidR="00EA197F">
      <w:pPr>
        <w:spacing w:after="0"/>
        <w:jc w:val="center"/>
        <w:rPr>
          <w:u w:val="single"/>
        </w:rPr>
      </w:pPr>
      <w:r>
        <w:rPr>
          <w:u w:val="single"/>
        </w:rPr>
        <w:t xml:space="preserve">dan </w:t>
      </w:r>
      <w:r>
        <w:rPr>
          <w:u w:val="single"/>
        </w:rPr>
        <w:t xml:space="preserve"> 16.  lipnja 2016.  godine  u  13,30</w:t>
      </w:r>
      <w:r>
        <w:rPr>
          <w:u w:val="single"/>
        </w:rPr>
        <w:t xml:space="preserve">  sati.</w:t>
      </w:r>
    </w:p>
    <w:p w:rsidRDefault="00EA197F" w:rsidP="00EA197F" w:rsidR="00EA197F">
      <w:pPr>
        <w:spacing w:after="0"/>
        <w:jc w:val="both"/>
      </w:pPr>
    </w:p>
    <w:p w:rsidRDefault="00EA197F" w:rsidP="00EA197F" w:rsidR="00EA197F">
      <w:pPr>
        <w:spacing w:after="0"/>
        <w:jc w:val="both"/>
      </w:pPr>
    </w:p>
    <w:p w:rsidRDefault="00EA197F" w:rsidP="00EA197F" w:rsidR="00EA197F">
      <w:pPr>
        <w:spacing w:after="0"/>
        <w:jc w:val="center"/>
      </w:pPr>
      <w:r>
        <w:t>D N E V N I           R E D</w:t>
      </w:r>
    </w:p>
    <w:p w:rsidRDefault="003435A0" w:rsidP="003435A0" w:rsidR="003435A0">
      <w:pPr>
        <w:spacing w:after="0"/>
        <w:jc w:val="both"/>
      </w:pPr>
    </w:p>
    <w:p w:rsidRDefault="003435A0" w:rsidP="003435A0" w:rsidR="00EA197F">
      <w:pPr>
        <w:spacing w:after="0"/>
        <w:jc w:val="both"/>
      </w:pPr>
      <w:r>
        <w:t>1)</w:t>
      </w:r>
      <w:r w:rsidR="00EA197F">
        <w:t>Rasprava o završnom računu stečajnog upravitelja</w:t>
      </w:r>
      <w:r w:rsidR="00EA197F">
        <w:t>,</w:t>
      </w:r>
    </w:p>
    <w:p w:rsidRDefault="003435A0" w:rsidP="003435A0" w:rsidR="00EA197F">
      <w:pPr>
        <w:spacing w:after="0"/>
        <w:jc w:val="both"/>
      </w:pPr>
      <w:r>
        <w:t>2)</w:t>
      </w:r>
      <w:r w:rsidR="00EA197F">
        <w:t>Prigovor</w:t>
      </w:r>
      <w:r w:rsidR="00EA197F">
        <w:t>i</w:t>
      </w:r>
      <w:r w:rsidR="00EA197F">
        <w:t xml:space="preserve"> na završni </w:t>
      </w:r>
      <w:r w:rsidR="00EA197F">
        <w:t>popis.</w:t>
      </w:r>
    </w:p>
    <w:p w:rsidRDefault="00EA197F" w:rsidP="00EA197F" w:rsidR="00EA197F">
      <w:pPr>
        <w:spacing w:after="0"/>
        <w:jc w:val="both"/>
      </w:pPr>
    </w:p>
    <w:p w:rsidRDefault="003435A0" w:rsidP="003435A0" w:rsidR="003435A0">
      <w:pPr>
        <w:spacing w:after="0"/>
        <w:ind w:left="720"/>
        <w:jc w:val="both"/>
      </w:pPr>
    </w:p>
    <w:p w:rsidRDefault="00EA197F" w:rsidP="003435A0" w:rsidR="00EA197F">
      <w:pPr>
        <w:spacing w:after="0"/>
        <w:ind w:firstLine="360"/>
        <w:jc w:val="both"/>
      </w:pPr>
      <w:r>
        <w:t>II/   Na određeno završno ročište se poziva</w:t>
      </w:r>
      <w:r w:rsidR="003634DC">
        <w:t>ju se</w:t>
      </w:r>
      <w:r>
        <w:t xml:space="preserve">  :</w:t>
      </w:r>
    </w:p>
    <w:p w:rsidRDefault="00EA197F" w:rsidP="00EA197F" w:rsidR="00EA197F">
      <w:pPr>
        <w:spacing w:after="0"/>
        <w:jc w:val="both"/>
      </w:pPr>
    </w:p>
    <w:p w:rsidRDefault="00EA197F" w:rsidP="00EA197F" w:rsidR="00EA197F">
      <w:pPr>
        <w:spacing w:after="0"/>
        <w:jc w:val="both"/>
      </w:pPr>
      <w:r>
        <w:t xml:space="preserve">- </w:t>
      </w:r>
      <w:r w:rsidR="0081723B">
        <w:t xml:space="preserve">stečajni upravitelj </w:t>
      </w:r>
      <w:r w:rsidR="003435A0">
        <w:t xml:space="preserve">Velimiru </w:t>
      </w:r>
      <w:proofErr w:type="spellStart"/>
      <w:r w:rsidR="003435A0">
        <w:t>Slamaru</w:t>
      </w:r>
      <w:proofErr w:type="spellEnd"/>
      <w:r w:rsidR="003435A0">
        <w:t>, dipl. oec., iz Varaždina, Miroslava Krleže br. 1/I,</w:t>
      </w:r>
    </w:p>
    <w:p w:rsidRDefault="003435A0" w:rsidP="00EA197F" w:rsidR="003435A0">
      <w:pPr>
        <w:spacing w:after="0"/>
        <w:jc w:val="both"/>
      </w:pPr>
    </w:p>
    <w:p w:rsidRDefault="003435A0" w:rsidP="00EA197F" w:rsidR="00EA197F">
      <w:pPr>
        <w:spacing w:after="0"/>
        <w:jc w:val="both"/>
      </w:pPr>
      <w:r>
        <w:t>- svi vjerovnici putem e-oglasne ploče ovoga suda.</w:t>
      </w:r>
    </w:p>
    <w:p w:rsidRDefault="003435A0" w:rsidP="00EA197F" w:rsidR="003435A0">
      <w:pPr>
        <w:spacing w:after="0"/>
        <w:jc w:val="both"/>
      </w:pPr>
    </w:p>
    <w:p w:rsidRDefault="00EA197F" w:rsidP="00EA197F" w:rsidR="00EA197F">
      <w:pPr>
        <w:spacing w:after="0"/>
        <w:jc w:val="both"/>
      </w:pPr>
    </w:p>
    <w:p w:rsidRDefault="003435A0" w:rsidP="00EA197F" w:rsidR="00EA197F">
      <w:pPr>
        <w:spacing w:after="0"/>
        <w:jc w:val="center"/>
      </w:pPr>
      <w:r>
        <w:t>U Varaždinu, 17. svibnja</w:t>
      </w:r>
      <w:r w:rsidR="00EA197F">
        <w:t xml:space="preserve"> 201</w:t>
      </w:r>
      <w:r>
        <w:t>6</w:t>
      </w:r>
      <w:r w:rsidR="00EA197F">
        <w:t>. godine.</w:t>
      </w:r>
    </w:p>
    <w:p w:rsidRDefault="00EA197F" w:rsidP="00EA197F" w:rsidR="00EA197F">
      <w:pPr>
        <w:spacing w:after="0"/>
        <w:jc w:val="center"/>
      </w:pPr>
    </w:p>
    <w:p w:rsidRDefault="00EA197F" w:rsidP="00EA197F" w:rsidR="00EA197F">
      <w:pPr>
        <w:spacing w:after="0"/>
        <w:jc w:val="both"/>
      </w:pPr>
      <w:r>
        <w:tab/>
      </w:r>
      <w:r>
        <w:tab/>
      </w:r>
    </w:p>
    <w:p w:rsidRDefault="00EA197F" w:rsidP="00EA197F" w:rsidR="00EA197F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</w:t>
      </w:r>
      <w:r w:rsidR="001D146C">
        <w:t xml:space="preserve"> </w:t>
      </w:r>
      <w:bookmarkStart w:name="_GoBack" w:id="0"/>
      <w:bookmarkEnd w:id="0"/>
      <w:r>
        <w:t xml:space="preserve"> </w:t>
      </w:r>
      <w:r w:rsidR="003435A0">
        <w:t xml:space="preserve"> </w:t>
      </w:r>
      <w:r>
        <w:t>SUDAC :</w:t>
      </w:r>
    </w:p>
    <w:p w:rsidRDefault="00253817" w:rsidP="00EA197F" w:rsidR="00253817">
      <w:pPr>
        <w:spacing w:after="0"/>
        <w:jc w:val="both"/>
      </w:pPr>
    </w:p>
    <w:p w:rsidRDefault="003435A0" w:rsidP="00253817" w:rsidR="00EA197F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EA197F">
        <w:t xml:space="preserve"> </w:t>
      </w:r>
      <w:r w:rsidR="00253817">
        <w:t xml:space="preserve">   </w:t>
      </w:r>
      <w:r w:rsidR="00EA197F">
        <w:t xml:space="preserve"> Hugo </w:t>
      </w:r>
      <w:proofErr w:type="spellStart"/>
      <w:r w:rsidR="00EA197F">
        <w:t>Wedemeyer</w:t>
      </w:r>
      <w:proofErr w:type="spellEnd"/>
    </w:p>
    <w:p w:rsidRDefault="00EA197F" w:rsidP="00EA197F" w:rsidR="00EA197F">
      <w:pPr>
        <w:spacing w:after="0"/>
        <w:jc w:val="both"/>
      </w:pPr>
    </w:p>
    <w:p w:rsidRDefault="00EA197F" w:rsidP="00EA197F" w:rsidR="00EA197F">
      <w:pPr>
        <w:spacing w:after="0"/>
        <w:jc w:val="both"/>
      </w:pPr>
    </w:p>
    <w:p w:rsidRDefault="00EA197F" w:rsidP="00EA197F" w:rsidR="00EA197F">
      <w:pPr>
        <w:spacing w:after="0"/>
        <w:jc w:val="both"/>
      </w:pPr>
      <w:r>
        <w:lastRenderedPageBreak/>
        <w:t>DNA :</w:t>
      </w:r>
    </w:p>
    <w:p w:rsidRDefault="00EA197F" w:rsidP="00EA197F" w:rsidR="00EA197F">
      <w:pPr>
        <w:spacing w:after="0"/>
        <w:jc w:val="both"/>
      </w:pPr>
    </w:p>
    <w:p w:rsidRDefault="00EA197F" w:rsidP="00EA197F" w:rsidR="00EA197F">
      <w:pPr>
        <w:spacing w:after="0"/>
        <w:jc w:val="both"/>
      </w:pPr>
      <w:r>
        <w:t>Pisarnic</w:t>
      </w:r>
      <w:r w:rsidR="003435A0">
        <w:t>a – završno ročište 16. lipnja 2016. godine u 13,30 sati.</w:t>
      </w:r>
    </w:p>
    <w:p w:rsidRDefault="00EA197F" w:rsidP="00EA197F" w:rsidR="00EA197F">
      <w:pPr>
        <w:spacing w:after="0"/>
        <w:jc w:val="both"/>
      </w:pPr>
    </w:p>
    <w:p w:rsidRDefault="00EA197F" w:rsidP="00EA197F" w:rsidR="00EA197F">
      <w:pPr>
        <w:spacing w:after="0"/>
        <w:jc w:val="both"/>
      </w:pPr>
    </w:p>
    <w:p w:rsidRDefault="00EA197F" w:rsidP="00EA197F" w:rsidR="00EA197F">
      <w:pPr>
        <w:spacing w:after="0"/>
        <w:jc w:val="both"/>
      </w:pPr>
    </w:p>
    <w:p w:rsidRDefault="003435A0" w:rsidP="00EA197F" w:rsidR="00EA197F">
      <w:pPr>
        <w:spacing w:after="0"/>
        <w:jc w:val="center"/>
      </w:pPr>
      <w:r>
        <w:t xml:space="preserve">U Varaždinu, 17. svibnja </w:t>
      </w:r>
      <w:r w:rsidR="00EA197F">
        <w:t>201</w:t>
      </w:r>
      <w:r>
        <w:t>6</w:t>
      </w:r>
      <w:r w:rsidR="00EA197F">
        <w:t>. godIne.</w:t>
      </w:r>
    </w:p>
    <w:p w:rsidRDefault="00EA197F" w:rsidP="00EA197F" w:rsidR="00EA197F">
      <w:pPr>
        <w:spacing w:after="0"/>
        <w:jc w:val="both"/>
      </w:pPr>
    </w:p>
    <w:p w:rsidRDefault="00EA197F" w:rsidP="00EA197F" w:rsidR="00EA197F">
      <w:pPr>
        <w:spacing w:after="0"/>
        <w:jc w:val="both"/>
      </w:pPr>
    </w:p>
    <w:p w:rsidRDefault="00EA197F" w:rsidP="00EA197F" w:rsidR="00EA197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</w:t>
      </w:r>
      <w:r w:rsidR="00361E21">
        <w:t xml:space="preserve">    </w:t>
      </w:r>
      <w:r>
        <w:t xml:space="preserve">  SUDAC :</w:t>
      </w:r>
    </w:p>
    <w:p w:rsidRDefault="00A21F0D" w:rsidP="00EA197F" w:rsidR="00A21F0D">
      <w:pPr>
        <w:pStyle w:val="NormaleSPIS"/>
        <w:spacing w:after="0"/>
        <w:rPr>
          <w:noProof/>
        </w:rPr>
      </w:pPr>
    </w:p>
    <w:p w:rsidRDefault="00DA0242" w:rsidP="00EA197F" w:rsidR="00DA0242">
      <w:pPr>
        <w:pStyle w:val="ZapisniarPotpis"/>
        <w:spacing w:after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7AE" w:rsidP="00537B78" w:rsidR="009767AE">
      <w:r>
        <w:separator/>
      </w:r>
    </w:p>
  </w:endnote>
  <w:endnote w:id="0" w:type="continuationSeparator">
    <w:p w:rsidRDefault="009767AE" w:rsidP="00537B78" w:rsidR="00976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57894823"/>
      <w:docPartObj>
        <w:docPartGallery w:val="Page Numbers (Bottom of Page)"/>
        <w:docPartUnique/>
      </w:docPartObj>
    </w:sdtPr>
    <w:sdtContent>
      <w:p w:rsidRDefault="00EA197F" w:rsidR="00EA197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46C">
          <w:t>1</w:t>
        </w:r>
        <w:r>
          <w:fldChar w:fldCharType="end"/>
        </w:r>
      </w:p>
    </w:sdtContent>
  </w:sdt>
  <w:p w:rsidRDefault="00EA197F" w:rsidR="00EA19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7AE" w:rsidP="00537B78" w:rsidR="009767AE">
      <w:r>
        <w:separator/>
      </w:r>
    </w:p>
  </w:footnote>
  <w:footnote w:id="0" w:type="continuationSeparator">
    <w:p w:rsidRDefault="009767AE" w:rsidP="00537B78" w:rsidR="009767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97F" w:rsidR="008333A9">
    <w:pPr>
      <w:pStyle w:val="Zaglavlje"/>
    </w:pPr>
    <w:r>
      <w:rPr>
        <w:rStyle w:val="PozadinaSvijetloCrvena"/>
        <w:shd w:fill="auto" w:color="auto" w:val="clear"/>
      </w:rPr>
      <w:tab/>
      <w:t>POSL. BROJ : 6 St-262/12-71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B900855"/>
    <w:multiLevelType w:val="hybridMultilevel"/>
    <w:tmpl w:val="CC28B0E6"/>
    <w:lvl w:tplc="F2DA3366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46C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0E35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817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5A0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E21"/>
    <w:rsid w:val="0036205F"/>
    <w:rsid w:val="00363199"/>
    <w:rsid w:val="003634DC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5DA7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23B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7AE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97F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465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St-262/2012-71</izvorni_sadrzaj>
    <derivirana_varijabla naziv="DomainObject.Oznaka_1">St-262/2012-71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2012.</izvorni_sadrzaj>
    <derivirana_varijabla naziv="DomainObject.Predmet.DatumOsnivanja_1">2.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St-262/2012</izvorni_sadrzaj>
    <derivirana_varijabla naziv="DomainObject.Predmet.OznakaBroj_1">St-262/2012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ŠPOLJARIĆ d.o.o. za trgovinu</izvorni_sadrzaj>
    <derivirana_varijabla naziv="DomainObject.Predmet.ProtustrankaFormated_1">  AUTO KUĆA ŠPOLJARIĆ d.o.o. za trgovinu</derivirana_varijabla>
  </DomainObject.Predmet.ProtustrankaFormated>
  <DomainObject.Predmet.ProtustrankaFormatedOIB>
    <izvorni_sadrzaj>  AUTO KUĆA ŠPOLJARIĆ d.o.o. za trgovinu, OIB 21760299736</izvorni_sadrzaj>
    <derivirana_varijabla naziv="DomainObject.Predmet.ProtustrankaFormatedOIB_1">  AUTO KUĆA ŠPOLJARIĆ d.o.o. za trgovinu, OIB 21760299736</derivirana_varijabla>
  </DomainObject.Predmet.ProtustrankaFormatedOIB>
  <DomainObject.Predmet.ProtustrankaFormatedWithAdress>
    <izvorni_sadrzaj> AUTO KUĆA ŠPOLJARIĆ d.o.o. za trgovinu, Kučanska 20, 42000 Varaždin</izvorni_sadrzaj>
    <derivirana_varijabla naziv="DomainObject.Predmet.ProtustrankaFormatedWithAdress_1"> AUTO KUĆA ŠPOLJARIĆ d.o.o. za trgovinu, Kučanska 20, 42000 Varaždin</derivirana_varijabla>
  </DomainObject.Predmet.ProtustrankaFormatedWithAdress>
  <DomainObject.Predmet.ProtustrankaFormatedWithAdressOIB>
    <izvorni_sadrzaj> AUTO KUĆA ŠPOLJARIĆ d.o.o. za trgovinu, OIB 21760299736, Kučanska 20, 42000 Varaždin</izvorni_sadrzaj>
    <derivirana_varijabla naziv="DomainObject.Predmet.ProtustrankaFormatedWithAdressOIB_1"> AUTO KUĆA ŠPOLJARIĆ d.o.o. za trgovinu, OIB 21760299736, Kučanska 20, 42000 Varaždin</derivirana_varijabla>
  </DomainObject.Predmet.ProtustrankaFormatedWithAdressOIB>
  <DomainObject.Predmet.ProtustrankaWithAdress>
    <izvorni_sadrzaj>AUTO KUĆA ŠPOLJARIĆ d.o.o. za trgovinu Kučanska 20, 42000 Varaždin</izvorni_sadrzaj>
    <derivirana_varijabla naziv="DomainObject.Predmet.ProtustrankaWithAdress_1">AUTO KUĆA ŠPOLJARIĆ d.o.o. za trgovinu Kučanska 20, 42000 Varaždin</derivirana_varijabla>
  </DomainObject.Predmet.ProtustrankaWithAdress>
  <DomainObject.Predmet.ProtustrankaWithAdressOIB>
    <izvorni_sadrzaj>AUTO KUĆA ŠPOLJARIĆ d.o.o. za trgovinu, OIB 21760299736, Kučanska 20, 42000 Varaždin</izvorni_sadrzaj>
    <derivirana_varijabla naziv="DomainObject.Predmet.ProtustrankaWithAdressOIB_1">AUTO KUĆA ŠPOLJARIĆ d.o.o. za trgovinu, OIB 21760299736, Kučanska 20, 42000 Varaždin</derivirana_varijabla>
  </DomainObject.Predmet.ProtustrankaWithAdressOIB>
  <DomainObject.Predmet.ProtustrankaNazivFormated>
    <izvorni_sadrzaj>AUTO KUĆA ŠPOLJARIĆ d.o.o. za trgovinu</izvorni_sadrzaj>
    <derivirana_varijabla naziv="DomainObject.Predmet.ProtustrankaNazivFormated_1">AUTO KUĆA ŠPOLJARIĆ d.o.o. za trgovinu</derivirana_varijabla>
  </DomainObject.Predmet.ProtustrankaNazivFormated>
  <DomainObject.Predmet.ProtustrankaNazivFormatedOIB>
    <izvorni_sadrzaj>AUTO KUĆA ŠPOLJARIĆ d.o.o. za trgovinu, OIB 21760299736</izvorni_sadrzaj>
    <derivirana_varijabla naziv="DomainObject.Predmet.ProtustrankaNazivFormatedOIB_1">AUTO KUĆA ŠPOLJARIĆ d.o.o. za trgovinu, OIB 21760299736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ŠANTEK; DANIJEL PETKOVIĆ; NEVENKA PISKAČ</izvorni_sadrzaj>
    <derivirana_varijabla naziv="DomainObject.Predmet.StrankaFormated_1">  DAMIR ŠANTEK; DANIJEL PETKOVIĆ; NEVENKA PISKAČ</derivirana_varijabla>
  </DomainObject.Predmet.StrankaFormated>
  <DomainObject.Predmet.StrankaFormatedOIB>
    <izvorni_sadrzaj>  DAMIR ŠANTEK, OIB 47800480875; DANIJEL PETKOVIĆ, OIB 37731342005; NEVENKA PISKAČ, OIB 97490647660</izvorni_sadrzaj>
    <derivirana_varijabla naziv="DomainObject.Predmet.StrankaFormatedOIB_1">  DAMIR ŠANTEK, OIB 47800480875; DANIJEL PETKOVIĆ, OIB 37731342005; NEVENKA PISKAČ, OIB 97490647660</derivirana_varijabla>
  </DomainObject.Predmet.StrankaFormatedOIB>
  <DomainObject.Predmet.StrankaFormatedWithAdress>
    <izvorni_sadrzaj> DAMIR ŠANTEK, Mačkovec 279, 40000 Čakovec; DANIJEL PETKOVIĆ, Ludbreška ulica 106, 42230 Globočec, Ludbreg; NEVENKA PISKAČ, Završje 141C, 42242 Radovan</izvorni_sadrzaj>
    <derivirana_varijabla naziv="DomainObject.Predmet.StrankaFormatedWithAdress_1"> DAMIR ŠANTEK, Mačkovec 279, 40000 Čakovec; DANIJEL PETKOVIĆ, Ludbreška ulica 106, 42230 Globočec, Ludbreg; NEVENKA PISKAČ, Završje 141C, 42242 Radovan</derivirana_varijabla>
  </DomainObject.Predmet.StrankaFormatedWithAdress>
  <DomainObject.Predmet.StrankaFormatedWithAdressOIB>
    <izvorni_sadrzaj> DAMIR ŠANTEK, OIB 47800480875, Mačkovec 279, 40000 Čakovec; DANIJEL PETKOVIĆ, OIB 37731342005, Ludbreška ulica 106, 42230 Globočec, Ludbreg; NEVENKA PISKAČ, OIB 97490647660, Završje 141C, 42242 Radovan</izvorni_sadrzaj>
    <derivirana_varijabla naziv="DomainObject.Predmet.StrankaFormatedWithAdressOIB_1"> DAMIR ŠANTEK, OIB 47800480875, Mačkovec 279, 40000 Čakovec; DANIJEL PETKOVIĆ, OIB 37731342005, Ludbreška ulica 106, 42230 Globočec, Ludbreg; NEVENKA PISKAČ, OIB 97490647660, Završje 141C, 42242 Radovan</derivirana_varijabla>
  </DomainObject.Predmet.StrankaFormatedWithAdressOIB>
  <DomainObject.Predmet.StrankaWithAdress>
    <izvorni_sadrzaj>DAMIR ŠANTEK Mačkovec 279,40000 Čakovec,DANIJEL PETKOVIĆ Ludbreška ulica 106,42230 Globočec, Ludbreg,NEVENKA PISKAČ Završje 141C,42242 Radovan</izvorni_sadrzaj>
    <derivirana_varijabla naziv="DomainObject.Predmet.StrankaWithAdress_1">DAMIR ŠANTEK Mačkovec 279,40000 Čakovec,DANIJEL PETKOVIĆ Ludbreška ulica 106,42230 Globočec, Ludbreg,NEVENKA PISKAČ Završje 141C,42242 Radovan</derivirana_varijabla>
  </DomainObject.Predmet.StrankaWithAdress>
  <DomainObject.Predmet.StrankaWithAdressOIB>
    <izvorni_sadrzaj>DAMIR ŠANTEK, OIB 47800480875, Mačkovec 279,40000 Čakovec,DANIJEL PETKOVIĆ, OIB 37731342005, Ludbreška ulica 106,42230 Globočec, Ludbreg,NEVENKA PISKAČ, OIB 97490647660, Završje 141C,42242 Radovan</izvorni_sadrzaj>
    <derivirana_varijabla naziv="DomainObject.Predmet.StrankaWithAdressOIB_1">DAMIR ŠANTEK, OIB 47800480875, Mačkovec 279,40000 Čakovec,DANIJEL PETKOVIĆ, OIB 37731342005, Ludbreška ulica 106,42230 Globočec, Ludbreg,NEVENKA PISKAČ, OIB 97490647660, Završje 141C,42242 Radovan</derivirana_varijabla>
  </DomainObject.Predmet.StrankaWithAdressOIB>
  <DomainObject.Predmet.StrankaNazivFormated>
    <izvorni_sadrzaj>DAMIR ŠANTEK,DANIJEL PETKOVIĆ,NEVENKA PISKAČ</izvorni_sadrzaj>
    <derivirana_varijabla naziv="DomainObject.Predmet.StrankaNazivFormated_1">DAMIR ŠANTEK,DANIJEL PETKOVIĆ,NEVENKA PISKAČ</derivirana_varijabla>
  </DomainObject.Predmet.StrankaNazivFormated>
  <DomainObject.Predmet.StrankaNazivFormatedOIB>
    <izvorni_sadrzaj>DAMIR ŠANTEK, OIB 47800480875,DANIJEL PETKOVIĆ, OIB 37731342005,NEVENKA PISKAČ, OIB 97490647660</izvorni_sadrzaj>
    <derivirana_varijabla naziv="DomainObject.Predmet.StrankaNazivFormatedOIB_1">DAMIR ŠANTEK, OIB 47800480875,DANIJEL PETKOVIĆ, OIB 37731342005,NEVENKA PISKAČ, OIB 97490647660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DAMIR ŠANTEK</item>
      <item>DANIJEL PETKOVIĆ</item>
      <item>NEVENKA PISKAČ</item>
    </izvorni_sadrzaj>
    <derivirana_varijabla naziv="DomainObject.Predmet.StrankaListFormated_1">
      <item>DAMIR ŠANTEK</item>
      <item>DANIJEL PETKOVIĆ</item>
      <item>NEVENKA PISKAČ</item>
    </derivirana_varijabla>
  </DomainObject.Predmet.StrankaListFormated>
  <DomainObject.Predmet.StrankaListFormatedOIB>
    <izvorni_sadrzaj>
      <item>DAMIR ŠANTEK, OIB 47800480875</item>
      <item>DANIJEL PETKOVIĆ, OIB 37731342005</item>
      <item>NEVENKA PISKAČ, OIB 97490647660</item>
    </izvorni_sadrzaj>
    <derivirana_varijabla naziv="DomainObject.Predmet.StrankaListFormatedOIB_1">
      <item>DAMIR ŠANTEK, OIB 47800480875</item>
      <item>DANIJEL PETKOVIĆ, OIB 37731342005</item>
      <item>NEVENKA PISKAČ, OIB 97490647660</item>
    </derivirana_varijabla>
  </DomainObject.Predmet.StrankaListFormatedOIB>
  <DomainObject.Predmet.StrankaListFormatedWithAdress>
    <izvorni_sadrzaj>
      <item>DAMIR ŠANTEK, Mačkovec 279, 40000 Čakovec</item>
      <item>DANIJEL PETKOVIĆ, Ludbreška ulica 106, 42230 Globočec, Ludbreg</item>
      <item>NEVENKA PISKAČ, Završje 141C, 42242 Radovan</item>
    </izvorni_sadrzaj>
    <derivirana_varijabla naziv="DomainObject.Predmet.StrankaListFormatedWithAdress_1">
      <item>DAMIR ŠANTEK, Mačkovec 279, 40000 Čakovec</item>
      <item>DANIJEL PETKOVIĆ, Ludbreška ulica 106, 42230 Globočec, Ludbreg</item>
      <item>NEVENKA PISKAČ, Završje 141C, 42242 Radovan</item>
    </derivirana_varijabla>
  </DomainObject.Predmet.StrankaListFormatedWithAdress>
  <DomainObject.Predmet.StrankaListFormatedWithAdressOIB>
    <izvorni_sadrzaj>
      <item>DAMIR ŠANTEK, OIB 47800480875, Mačkovec 279, 40000 Čakovec</item>
      <item>DANIJEL PETKOVIĆ, OIB 37731342005, Ludbreška ulica 106, 42230 Globočec, Ludbreg</item>
      <item>NEVENKA PISKAČ, OIB 97490647660, Završje 141C, 42242 Radovan</item>
    </izvorni_sadrzaj>
    <derivirana_varijabla naziv="DomainObject.Predmet.StrankaListFormatedWithAdressOIB_1">
      <item>DAMIR ŠANTEK, OIB 47800480875, Mačkovec 279, 40000 Čakovec</item>
      <item>DANIJEL PETKOVIĆ, OIB 37731342005, Ludbreška ulica 106, 42230 Globočec, Ludbreg</item>
      <item>NEVENKA PISKAČ, OIB 97490647660, Završje 141C, 42242 Radovan</item>
    </derivirana_varijabla>
  </DomainObject.Predmet.StrankaListFormatedWithAdressOIB>
  <DomainObject.Predmet.StrankaListNazivFormated>
    <izvorni_sadrzaj>
      <item>DAMIR ŠANTEK</item>
      <item>DANIJEL PETKOVIĆ</item>
      <item>NEVENKA PISKAČ</item>
    </izvorni_sadrzaj>
    <derivirana_varijabla naziv="DomainObject.Predmet.StrankaListNazivFormated_1">
      <item>DAMIR ŠANTEK</item>
      <item>DANIJEL PETKOVIĆ</item>
      <item>NEVENKA PISKAČ</item>
    </derivirana_varijabla>
  </DomainObject.Predmet.StrankaListNazivFormated>
  <DomainObject.Predmet.StrankaListNazivFormatedOIB>
    <izvorni_sadrzaj>
      <item>DAMIR ŠANTEK, OIB 47800480875</item>
      <item>DANIJEL PETKOVIĆ, OIB 37731342005</item>
      <item>NEVENKA PISKAČ, OIB 97490647660</item>
    </izvorni_sadrzaj>
    <derivirana_varijabla naziv="DomainObject.Predmet.StrankaListNazivFormatedOIB_1">
      <item>DAMIR ŠANTEK, OIB 47800480875</item>
      <item>DANIJEL PETKOVIĆ, OIB 37731342005</item>
      <item>NEVENKA PISKAČ, OIB 97490647660</item>
    </derivirana_varijabla>
  </DomainObject.Predmet.StrankaListNazivFormatedOIB>
  <DomainObject.Predmet.ProtuStrankaListFormated>
    <izvorni_sadrzaj>
      <item>AUTO KUĆA ŠPOLJARIĆ d.o.o. za trgovinu</item>
    </izvorni_sadrzaj>
    <derivirana_varijabla naziv="DomainObject.Predmet.ProtuStrankaListFormated_1">
      <item>AUTO KUĆA ŠPOLJARIĆ d.o.o. za trgovinu</item>
    </derivirana_varijabla>
  </DomainObject.Predmet.ProtuStrankaListFormated>
  <DomainObject.Predmet.ProtuStrankaListFormatedOIB>
    <izvorni_sadrzaj>
      <item>AUTO KUĆA ŠPOLJARIĆ d.o.o. za trgovinu, OIB 21760299736</item>
    </izvorni_sadrzaj>
    <derivirana_varijabla naziv="DomainObject.Predmet.ProtuStrankaListFormatedOIB_1">
      <item>AUTO KUĆA ŠPOLJARIĆ d.o.o. za trgovinu, OIB 21760299736</item>
    </derivirana_varijabla>
  </DomainObject.Predmet.ProtuStrankaListFormatedOIB>
  <DomainObject.Predmet.ProtuStrankaListFormatedWithAdress>
    <izvorni_sadrzaj>
      <item>AUTO KUĆA ŠPOLJARIĆ d.o.o. za trgovinu, Kučanska 20, 42000 Varaždin</item>
    </izvorni_sadrzaj>
    <derivirana_varijabla naziv="DomainObject.Predmet.ProtuStrankaListFormatedWithAdress_1">
      <item>AUTO KUĆA ŠPOLJARIĆ d.o.o. za trgovinu, Kučanska 20, 42000 Varaždin</item>
    </derivirana_varijabla>
  </DomainObject.Predmet.ProtuStrankaListFormatedWithAdress>
  <DomainObject.Predmet.ProtuStrankaListFormatedWithAdressOIB>
    <izvorni_sadrzaj>
      <item>AUTO KUĆA ŠPOLJARIĆ d.o.o. za trgovinu, OIB 21760299736, Kučanska 20, 42000 Varaždin</item>
    </izvorni_sadrzaj>
    <derivirana_varijabla naziv="DomainObject.Predmet.ProtuStrankaListFormatedWithAdressOIB_1">
      <item>AUTO KUĆA ŠPOLJARIĆ d.o.o. za trgovinu, OIB 21760299736, Kučanska 20, 42000 Varaždin</item>
    </derivirana_varijabla>
  </DomainObject.Predmet.ProtuStrankaListFormatedWithAdressOIB>
  <DomainObject.Predmet.ProtuStrankaListNazivFormated>
    <izvorni_sadrzaj>
      <item>AUTO KUĆA ŠPOLJARIĆ d.o.o. za trgovinu</item>
    </izvorni_sadrzaj>
    <derivirana_varijabla naziv="DomainObject.Predmet.ProtuStrankaListNazivFormated_1">
      <item>AUTO KUĆA ŠPOLJARIĆ d.o.o. za trgovinu</item>
    </derivirana_varijabla>
  </DomainObject.Predmet.ProtuStrankaListNazivFormated>
  <DomainObject.Predmet.ProtuStrankaListNazivFormatedOIB>
    <izvorni_sadrzaj>
      <item>AUTO KUĆA ŠPOLJARIĆ d.o.o. za trgovinu, OIB 21760299736</item>
    </izvorni_sadrzaj>
    <derivirana_varijabla naziv="DomainObject.Predmet.ProtuStrankaListNazivFormatedOIB_1">
      <item>AUTO KUĆA ŠPOLJARIĆ d.o.o. za trgovinu, OIB 21760299736</item>
    </derivirana_varijabla>
  </DomainObject.Predmet.ProtuStrankaListNazivFormatedOIB>
  <DomainObject.Predmet.OstaliListFormated>
    <izvorni_sadrzaj>
      <item>Velimir Slamar</item>
      <item>NARODNE NOVINE, dioničko društvo za izdavanje i tiskanje Službenog lista Republike Hrvatske, službenih i drugih obrazaca te </item>
      <item>Županijsko državno odvjetništvo u Varaždinu</item>
      <item>Porezna uprava - Područni ured Varaždin</item>
      <item>ERSTE&amp;STEIERMÄRKISCHE BANKA dioničko društvo</item>
      <item>Financijska agencija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</izvorni_sadrzaj>
    <derivirana_varijabla naziv="DomainObject.Predmet.OstaliListFormated_1">
      <item>Velimir Slamar</item>
      <item>NARODNE NOVINE, dioničko društvo za izdavanje i tiskanje Službenog lista Republike Hrvatske, službenih i drugih obrazaca te </item>
      <item>Županijsko državno odvjetništvo u Varaždinu</item>
      <item>Porezna uprava - Područni ured Varaždin</item>
      <item>ERSTE&amp;STEIERMÄRKISCHE BANKA dioničko društvo</item>
      <item>Financijska agencija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</derivirana_varijabla>
  </DomainObject.Predmet.OstaliListFormated>
  <DomainObject.Predmet.OstaliListFormatedOIB>
    <izvorni_sadrzaj>
      <item>Velimir Slamar, OIB 69715502514</item>
      <item>NARODNE NOVINE, dioničko društvo za izdavanje i tiskanje Službenog lista Republike Hrvatske, službenih i drugih obrazaca te , OIB 64546066176</item>
      <item>Županijsko državno odvjetništvo u Varaždinu</item>
      <item>Porezna uprava - Područni ured Varaždin</item>
      <item>ERSTE&amp;STEIERMÄRKISCHE BANKA dioničko društvo, OIB 23057039320</item>
      <item>Financijska agencija, OIB 85821130368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</izvorni_sadrzaj>
    <derivirana_varijabla naziv="DomainObject.Predmet.OstaliListFormatedOIB_1">
      <item>Velimir Slamar, OIB 69715502514</item>
      <item>NARODNE NOVINE, dioničko društvo za izdavanje i tiskanje Službenog lista Republike Hrvatske, službenih i drugih obrazaca te , OIB 64546066176</item>
      <item>Županijsko državno odvjetništvo u Varaždinu</item>
      <item>Porezna uprava - Područni ured Varaždin</item>
      <item>ERSTE&amp;STEIERMÄRKISCHE BANKA dioničko društvo, OIB 23057039320</item>
      <item>Financijska agencija, OIB 85821130368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</derivirana_varijabla>
  </DomainObject.Predmet.OstaliListFormatedOIB>
  <DomainObject.Predmet.OstaliListFormatedWithAdress>
    <izvorni_sadrzaj>
      <item>Velimir Slamar, Ul. M. Krleže 1/1, 42000 Varaždin</item>
      <item>NARODNE NOVINE, dioničko društvo za izdavanje i tiskanje Službenog lista Republike Hrvatske, službenih i drugih obrazaca te , Savski Gaj XIII. put 6, 10000 Zagreb</item>
      <item>Županijsko državno odvjetništvo u Varaždinu, Braće Radić 2, 42000 Varaždin</item>
      <item>Porezna uprava - Područni ured Varaždin, Graberje 1, 42000 Varaždin</item>
      <item>ERSTE&amp;STEIERMÄRKISCHE BANKA dioničko društvo, Jadranski Trg 3/a, 51000 Rijeka</item>
      <item>Financijska agencija, Vrtni put 3, 10000 Zagreb</item>
      <item>Općinski sud u Varaždinu (Z.k. odjel.), Ul. braće Radić 2, 42000 Varaždin</item>
      <item>Krunoslav Špoljarić, S. Vukovića 8/a, Varaždin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</izvorni_sadrzaj>
    <derivirana_varijabla naziv="DomainObject.Predmet.OstaliListFormatedWithAdress_1">
      <item>Velimir Slamar, Ul. M. Krleže 1/1, 42000 Varaždin</item>
      <item>NARODNE NOVINE, dioničko društvo za izdavanje i tiskanje Službenog lista Republike Hrvatske, službenih i drugih obrazaca te , Savski Gaj XIII. put 6, 10000 Zagreb</item>
      <item>Županijsko državno odvjetništvo u Varaždinu, Braće Radić 2, 42000 Varaždin</item>
      <item>Porezna uprava - Područni ured Varaždin, Graberje 1, 42000 Varaždin</item>
      <item>ERSTE&amp;STEIERMÄRKISCHE BANKA dioničko društvo, Jadranski Trg 3/a, 51000 Rijeka</item>
      <item>Financijska agencija, Vrtni put 3, 10000 Zagreb</item>
      <item>Općinski sud u Varaždinu (Z.k. odjel.), Ul. braće Radić 2, 42000 Varaždin</item>
      <item>Krunoslav Špoljarić, S. Vukovića 8/a, Varaždin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</derivirana_varijabla>
  </DomainObject.Predmet.OstaliListFormatedWithAdress>
  <DomainObject.Predmet.OstaliListFormatedWithAdressOIB>
    <izvorni_sadrzaj>
      <item>Velimir Slamar, OIB 69715502514, Ul. M. Krleže 1/1, 42000 Varaždin</item>
      <item>NARODNE NOVINE, dioničko društvo za izdavanje i tiskanje Službenog lista Republike Hrvatske, službenih i drugih obrazaca te , OIB 64546066176, Savski Gaj XIII. put 6, 10000 Zagreb</item>
      <item>Županijsko državno odvjetništvo u Varaždinu, Braće Radić 2, 42000 Varaždin</item>
      <item>Porezna uprava - Područni ured Varaždin, Graberje 1, 42000 Varaždin</item>
      <item>ERSTE&amp;STEIERMÄRKISCHE BANKA dioničko društvo, OIB 23057039320, Jadranski Trg 3/a, 51000 Rijeka</item>
      <item>Financijska agencija, OIB 85821130368, Vrtni put 3, 10000 Zagreb</item>
      <item>Općinski sud u Varaždinu (Z.k. odjel.), Ul. braće Radić 2, 42000 Varaždin</item>
      <item>Krunoslav Špoljarić, S. Vukovića 8/a, Varaždin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</izvorni_sadrzaj>
    <derivirana_varijabla naziv="DomainObject.Predmet.OstaliListFormatedWithAdressOIB_1">
      <item>Velimir Slamar, OIB 69715502514, Ul. M. Krleže 1/1, 42000 Varaždin</item>
      <item>NARODNE NOVINE, dioničko društvo za izdavanje i tiskanje Službenog lista Republike Hrvatske, službenih i drugih obrazaca te , OIB 64546066176, Savski Gaj XIII. put 6, 10000 Zagreb</item>
      <item>Županijsko državno odvjetništvo u Varaždinu, Braće Radić 2, 42000 Varaždin</item>
      <item>Porezna uprava - Područni ured Varaždin, Graberje 1, 42000 Varaždin</item>
      <item>ERSTE&amp;STEIERMÄRKISCHE BANKA dioničko društvo, OIB 23057039320, Jadranski Trg 3/a, 51000 Rijeka</item>
      <item>Financijska agencija, OIB 85821130368, Vrtni put 3, 10000 Zagreb</item>
      <item>Općinski sud u Varaždinu (Z.k. odjel.), Ul. braće Radić 2, 42000 Varaždin</item>
      <item>Krunoslav Špoljarić, S. Vukovića 8/a, Varaždin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</derivirana_varijabla>
  </DomainObject.Predmet.OstaliListFormatedWithAdressOIB>
  <DomainObject.Predmet.OstaliListNazivFormated>
    <izvorni_sadrzaj>
      <item>Velimir Slamar</item>
      <item>NARODNE NOVINE, dioničko društvo za izdavanje i tiskanje Službenog lista Republike Hrvatske, službenih i drugih obrazaca te </item>
      <item>Županijsko državno odvjetništvo u Varaždinu</item>
      <item>Porezna uprava - Područni ured Varaždin</item>
      <item>ERSTE&amp;STEIERMÄRKISCHE BANKA dioničko društvo</item>
      <item>Financijska agencija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</izvorni_sadrzaj>
    <derivirana_varijabla naziv="DomainObject.Predmet.OstaliListNazivFormated_1">
      <item>Velimir Slamar</item>
      <item>NARODNE NOVINE, dioničko društvo za izdavanje i tiskanje Službenog lista Republike Hrvatske, službenih i drugih obrazaca te </item>
      <item>Županijsko državno odvjetništvo u Varaždinu</item>
      <item>Porezna uprava - Područni ured Varaždin</item>
      <item>ERSTE&amp;STEIERMÄRKISCHE BANKA dioničko društvo</item>
      <item>Financijska agencija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</derivirana_varijabla>
  </DomainObject.Predmet.OstaliListNazivFormated>
  <DomainObject.Predmet.OstaliListNazivFormatedOIB>
    <izvorni_sadrzaj>
      <item>Velimir Slamar, OIB 69715502514</item>
      <item>NARODNE NOVINE, dioničko društvo za izdavanje i tiskanje Službenog lista Republike Hrvatske, službenih i drugih obrazaca te , OIB 64546066176</item>
      <item>Županijsko državno odvjetništvo u Varaždinu</item>
      <item>Porezna uprava - Područni ured Varaždin</item>
      <item>ERSTE&amp;STEIERMÄRKISCHE BANKA dioničko društvo, OIB 23057039320</item>
      <item>Financijska agencija, OIB 85821130368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</izvorni_sadrzaj>
    <derivirana_varijabla naziv="DomainObject.Predmet.OstaliListNazivFormatedOIB_1">
      <item>Velimir Slamar, OIB 69715502514</item>
      <item>NARODNE NOVINE, dioničko društvo za izdavanje i tiskanje Službenog lista Republike Hrvatske, službenih i drugih obrazaca te , OIB 64546066176</item>
      <item>Županijsko državno odvjetništvo u Varaždinu</item>
      <item>Porezna uprava - Područni ured Varaždin</item>
      <item>ERSTE&amp;STEIERMÄRKISCHE BANKA dioničko društvo, OIB 23057039320</item>
      <item>Financijska agencija, OIB 85821130368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St-262/2012-71</izvorni_sadrzaj>
    <derivirana_varijabla naziv="DomainObject.PoslovniBrojDokumenta_1">St-262/2012-71</derivirana_varijabla>
  </DomainObject.PoslovniBrojDokumenta>
  <DomainObject.Predmet.StrankaIDrugi>
    <izvorni_sadrzaj>DANIJEL PETKOVIĆ i dr.</izvorni_sadrzaj>
    <derivirana_varijabla naziv="DomainObject.Predmet.StrankaIDrugi_1">DANIJEL PETKOVIĆ i dr.</derivirana_varijabla>
  </DomainObject.Predmet.StrankaIDrugi>
  <DomainObject.Predmet.ProtustrankaIDrugi>
    <izvorni_sadrzaj>AUTO KUĆA ŠPOLJARIĆ d.o.o. za trgovinu</izvorni_sadrzaj>
    <derivirana_varijabla naziv="DomainObject.Predmet.ProtustrankaIDrugi_1">AUTO KUĆA ŠPOLJARIĆ d.o.o. za trgovinu</derivirana_varijabla>
  </DomainObject.Predmet.ProtustrankaIDrugi>
  <DomainObject.Predmet.StrankaIDrugiAdressOIB>
    <izvorni_sadrzaj>DANIJEL PETKOVIĆ, OIB 37731342005, Ludbreška ulica 106, 42230 Globočec, Ludbreg i dr.</izvorni_sadrzaj>
    <derivirana_varijabla naziv="DomainObject.Predmet.StrankaIDrugiAdressOIB_1">DANIJEL PETKOVIĆ, OIB 37731342005, Ludbreška ulica 106, 42230 Globočec, Ludbreg i dr.</derivirana_varijabla>
  </DomainObject.Predmet.StrankaIDrugiAdressOIB>
  <DomainObject.Predmet.ProtustrankaIDrugiAdressOIB>
    <izvorni_sadrzaj>AUTO KUĆA ŠPOLJARIĆ d.o.o. za trgovinu, OIB 21760299736, Kučanska 20, 42000 Varaždin</izvorni_sadrzaj>
    <derivirana_varijabla naziv="DomainObject.Predmet.ProtustrankaIDrugiAdressOIB_1">AUTO KUĆA ŠPOLJARIĆ d.o.o. za trgovinu, OIB 21760299736, Kučanska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ŠANTEK</item>
      <item>AUTO KUĆA ŠPOLJARIĆ d.o.o. za trgovinu</item>
      <item>DANIJEL PETKOVIĆ</item>
      <item>NEVENKA PISKAČ</item>
      <item>Velimir Slamar</item>
      <item>NARODNE NOVINE, dioničko društvo za izdavanje i tiskanje Službenog lista Republike Hrvatske, službenih i drugih obrazaca te </item>
      <item>Županijsko državno odvjetništvo u Varaždinu</item>
      <item>Porezna uprava - Područni ured Varaždin</item>
      <item>ERSTE&amp;STEIERMÄRKISCHE BANKA dioničko društvo</item>
      <item>Financijska agencija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</izvorni_sadrzaj>
    <derivirana_varijabla naziv="DomainObject.Predmet.SudioniciListNaziv_1">
      <item>DAMIR ŠANTEK</item>
      <item>AUTO KUĆA ŠPOLJARIĆ d.o.o. za trgovinu</item>
      <item>DANIJEL PETKOVIĆ</item>
      <item>NEVENKA PISKAČ</item>
      <item>Velimir Slamar</item>
      <item>NARODNE NOVINE, dioničko društvo za izdavanje i tiskanje Službenog lista Republike Hrvatske, službenih i drugih obrazaca te </item>
      <item>Županijsko državno odvjetništvo u Varaždinu</item>
      <item>Porezna uprava - Područni ured Varaždin</item>
      <item>ERSTE&amp;STEIERMÄRKISCHE BANKA dioničko društvo</item>
      <item>Financijska agencija</item>
      <item>Općinski sud u Varaždinu (Z.k. odjel.)</item>
      <item>Krunoslav Špoljarić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</derivirana_varijabla>
  </DomainObject.Predmet.SudioniciListNaziv>
  <DomainObject.Predmet.SudioniciListAdressOIB>
    <izvorni_sadrzaj>
      <item>DAMIR ŠANTEK, OIB 47800480875, Mačkovec 279,40000 Čakovec</item>
      <item>AUTO KUĆA ŠPOLJARIĆ d.o.o. za trgovinu, OIB 21760299736, Kučanska 20,42000 Varaždin</item>
      <item>DANIJEL PETKOVIĆ, OIB 37731342005, Ludbreška ulica 106,42230 Globočec, Ludbreg</item>
      <item>NEVENKA PISKAČ, OIB 97490647660, Završje 141C,42242 Radovan</item>
      <item>Velimir Slamar, OIB 69715502514, Ul. M. Krleže 1/1,42000 Varaždin</item>
      <item>NARODNE NOVINE, dioničko društvo za izdavanje i tiskanje Službenog lista Republike Hrvatske, službenih i drugih obrazaca te , OIB 64546066176, Savski Gaj XIII. put 6,10000 Zagreb</item>
      <item>Županijsko državno odvjetništvo u Varaždinu, Braće Radić 2,42000 Varaždin</item>
      <item>Porezna uprava - Područni ured Varaždin, Graberje 1,42000 Varaždin</item>
      <item>ERSTE&amp;STEIERMÄRKISCHE BANKA dioničko društvo, OIB 23057039320, Jadranski Trg 3/a,51000 Rijeka</item>
      <item>Financijska agencija, OIB 85821130368, Vrtni put 3,10000 Zagreb</item>
      <item>Općinski sud u Varaždinu (Z.k. odjel.), Ul. braće Radić 2,42000 Varaždin</item>
      <item>Krunoslav Špoljarić, S. Vukovića 8/a,Varaždin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</izvorni_sadrzaj>
    <derivirana_varijabla naziv="DomainObject.Predmet.SudioniciListAdressOIB_1">
      <item>DAMIR ŠANTEK, OIB 47800480875, Mačkovec 279,40000 Čakovec</item>
      <item>AUTO KUĆA ŠPOLJARIĆ d.o.o. za trgovinu, OIB 21760299736, Kučanska 20,42000 Varaždin</item>
      <item>DANIJEL PETKOVIĆ, OIB 37731342005, Ludbreška ulica 106,42230 Globočec, Ludbreg</item>
      <item>NEVENKA PISKAČ, OIB 97490647660, Završje 141C,42242 Radovan</item>
      <item>Velimir Slamar, OIB 69715502514, Ul. M. Krleže 1/1,42000 Varaždin</item>
      <item>NARODNE NOVINE, dioničko društvo za izdavanje i tiskanje Službenog lista Republike Hrvatske, službenih i drugih obrazaca te , OIB 64546066176, Savski Gaj XIII. put 6,10000 Zagreb</item>
      <item>Županijsko državno odvjetništvo u Varaždinu, Braće Radić 2,42000 Varaždin</item>
      <item>Porezna uprava - Područni ured Varaždin, Graberje 1,42000 Varaždin</item>
      <item>ERSTE&amp;STEIERMÄRKISCHE BANKA dioničko društvo, OIB 23057039320, Jadranski Trg 3/a,51000 Rijeka</item>
      <item>Financijska agencija, OIB 85821130368, Vrtni put 3,10000 Zagreb</item>
      <item>Općinski sud u Varaždinu (Z.k. odjel.), Ul. braće Radić 2,42000 Varaždin</item>
      <item>Krunoslav Špoljarić, S. Vukovića 8/a,Varaždin</item>
      <item>Odvjetnica Renata Žerjav za Finesa Credis</item>
      <item>Ivana Golubić, odvj. vježbenik kod ZOU Zebec-Horvat</item>
      <item>Andreja Grabar, odvj. vježbenica za  ŽUC</item>
      <item>Stanko Majcen, vl. Yucatan, Trnovec</item>
      <item>Odvjetnik Damir Gložinić za Erste banku d.d.</item>
      <item>Danijel Petković</item>
      <item>Nevenka Piskač za AC Jesenović</item>
      <item>Silva Poljanec za Zagrebačku banku d.d.</item>
      <item>Mirjana Bogdanović Kamber za RH, MF</item>
      <item>Dubravka Zebec, za Croatia osiguranje d.d.</item>
      <item>Odvjetnik Miroslav Lovšić za PZ Auto</item>
      <item>GORAN GLOŽINIĆ, za Erste &amp; Steiermaerkische bank d.d.</item>
      <item>zam.punomoćnika Domagoj Malnar, odvjetnički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09818C-3A6B-4650-92DD-77DA2E3D15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207</properties:Words>
  <properties:Characters>943</properties:Characters>
  <properties:Lines>57</properties:Lines>
  <properties:Paragraphs>22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2016-05-17T07:00:00Z</cp:lastPrinted>
  <dcterms:modified xmlns:xsi="http://www.w3.org/2001/XMLSchema-instance" xsi:type="dcterms:W3CDTF">2016-05-17T07:00:00Z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St-262/2012-71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