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0425" w14:paraId="23a0425" w:rsidRDefault="00AE649C" w:rsidP="00FA5B5E" w:rsidR="00AE649C" w:rsidRPr="00B76F3C">
      <w:pPr>
        <w:pStyle w:val="Naslov3"/>
        <w15:collapsed w:val="false"/>
      </w:pPr>
    </w:p>
    <w:p w:rsidRDefault="00C851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St-236/2016-2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REPRO MD jednostavno društvo s ograničenom odgovornošću za proizvodnju, trgovinu i usluge,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139, OIB: 70075449553, MBS: 010092451, dana 4. listopada 2016. godine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REPRO MD jednostavno društvo s ograničenom odgovornošću za proizvodnju, trgovinu i usluge,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139, OIB: 70075449553.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16. prosinca 2016. godine u 10,30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zakonski zastupnik dužnika Oliver Repić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Oliveru Repiću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18. ožujka 2016. godine u Očevidniku redoslijeda osnova za plaćanje dužnik ima evidentirane neizvršene osnove za plaćanje u neprekinutom razdoblju od 120 dana u ukupnom iznosu od 14.788,65 kn. Također je u prijedlogu navedeno da dužnik ima jednu zaposlenu osobu, a da u Jedinstvenom registru računa nema otvorenih računa. 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St-236/2016-2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listopada 2016. godine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C851AE" w:rsidP="00C851AE" w:rsidR="00C851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C851AE" w:rsidP="00C851AE" w:rsidR="00C851AE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C851AE" w:rsidP="00C851AE" w:rsidR="00C851AE">
      <w:pPr>
        <w:pStyle w:val="Bezproreda"/>
      </w:pPr>
      <w:r>
        <w:t>2. Sc. ročište</w:t>
      </w:r>
    </w:p>
    <w:p w:rsidRDefault="00C851AE" w:rsidP="00C851AE" w:rsidR="00C851AE">
      <w:pPr>
        <w:pStyle w:val="Bezproreda"/>
      </w:pPr>
      <w:proofErr w:type="spellStart"/>
      <w:r>
        <w:t>Bj</w:t>
      </w:r>
      <w:proofErr w:type="spellEnd"/>
      <w:r>
        <w:t>. 4.10.2016.</w:t>
      </w:r>
    </w:p>
    <w:p w:rsidRDefault="00C851AE" w:rsidP="00C851AE" w:rsidR="00C851AE"/>
    <w:p w:rsidRDefault="00CB0EA4" w:rsidP="00C851AE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1AE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St-236/2016-2</izvorni_sadrzaj>
    <derivirana_varijabla naziv="DomainObject.Oznaka_1">St-236/2016-2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REPRO MD jednostavno društvo s ograničenom odgovornošću za proizvodnju, trgovinu i usluge, Veliko Vukovje</izvorni_sadrzaj>
    <derivirana_varijabla naziv="DomainObject.Predmet.ProtustrankaFormated_1">  REPRO MD jednostavno društvo s ograničenom odgovornošću za proizvodnju, trgovinu i usluge, Veliko Vukovje</derivirana_varijabla>
  </DomainObject.Predmet.ProtustrankaFormated>
  <DomainObject.Predmet.ProtustrankaFormatedOIB>
    <izvorni_sadrzaj>  REPRO MD jednostavno društvo s ograničenom odgovornošću za proizvodnju, trgovinu i usluge, Veliko Vukovje, OIB 70075449553</izvorni_sadrzaj>
    <derivirana_varijabla naziv="DomainObject.Predmet.ProtustrankaFormatedOIB_1">  REPRO MD jednostavno društvo s ograničenom odgovornošću za proizvodnju, trgovinu i usluge, Veliko Vukovje, OIB 70075449553</derivirana_varijabla>
  </DomainObject.Predmet.ProtustrankaFormatedOIB>
  <DomainObject.Predmet.ProtustrankaFormatedWithAdress>
    <izvorni_sadrzaj> REPRO MD jednostavno društvo s ograničenom odgovornošću za proizvodnju, trgovinu i usluge, Veliko Vukovje, Veliko Vukovje 139, 43280 Veliko Vukovje</izvorni_sadrzaj>
    <derivirana_varijabla naziv="DomainObject.Predmet.ProtustrankaFormatedWithAdress_1"> REPRO MD jednostavno društvo s ograničenom odgovornošću za proizvodnju, trgovinu i usluge, Veliko Vukovje, Veliko Vukovje 139, 43280 Veliko Vukovje</derivirana_varijabla>
  </DomainObject.Predmet.ProtustrankaFormatedWithAdress>
  <DomainObject.Predmet.ProtustrankaFormatedWithAdressOIB>
    <izvorni_sadrzaj> REPRO MD jednostavno društvo s ograničenom odgovornošću za proizvodnju, trgovinu i usluge, Veliko Vukovje, OIB 70075449553, Veliko Vukovje 139, 43280 Veliko Vukovje</izvorni_sadrzaj>
    <derivirana_varijabla naziv="DomainObject.Predmet.ProtustrankaFormatedWithAdressOIB_1"> REPRO MD jednostavno društvo s ograničenom odgovornošću za proizvodnju, trgovinu i usluge, Veliko Vukovje, OIB 70075449553, Veliko Vukovje 139, 43280 Veliko Vukovje</derivirana_varijabla>
  </DomainObject.Predmet.ProtustrankaFormatedWithAdressOIB>
  <DomainObject.Predmet.ProtustrankaWithAdress>
    <izvorni_sadrzaj>REPRO MD jednostavno društvo s ograničenom odgovornošću za proizvodnju, trgovinu i usluge, Veliko Vukovje Veliko Vukovje 139, 43280 Veliko Vukovje</izvorni_sadrzaj>
    <derivirana_varijabla naziv="DomainObject.Predmet.ProtustrankaWithAdress_1">REPRO MD jednostavno društvo s ograničenom odgovornošću za proizvodnju, trgovinu i usluge, Veliko Vukovje Veliko Vukovje 139, 43280 Veliko Vukovje</derivirana_varijabla>
  </DomainObject.Predmet.ProtustrankaWithAdress>
  <DomainObject.Predmet.ProtustrankaWithAdressOIB>
    <izvorni_sadrzaj>REPRO MD jednostavno društvo s ograničenom odgovornošću za proizvodnju, trgovinu i usluge, Veliko Vukovje, OIB 70075449553, Veliko Vukovje 139, 43280 Veliko Vukovje</izvorni_sadrzaj>
    <derivirana_varijabla naziv="DomainObject.Predmet.ProtustrankaWithAdressOIB_1">REPRO MD jednostavno društvo s ograničenom odgovornošću za proizvodnju, trgovinu i usluge, Veliko Vukovje, OIB 70075449553, Veliko Vukovje 139, 43280 Veliko Vukovje</derivirana_varijabla>
  </DomainObject.Predmet.ProtustrankaWithAdressOIB>
  <DomainObject.Predmet.ProtustrankaNazivFormated>
    <izvorni_sadrzaj>REPRO MD jednostavno društvo s ograničenom odgovornošću za proizvodnju, trgovinu i usluge, Veliko Vukovje</izvorni_sadrzaj>
    <derivirana_varijabla naziv="DomainObject.Predmet.ProtustrankaNazivFormated_1">REPRO MD jednostavno društvo s ograničenom odgovornošću za proizvodnju, trgovinu i usluge, Veliko Vukovje</derivirana_varijabla>
  </DomainObject.Predmet.ProtustrankaNazivFormated>
  <DomainObject.Predmet.ProtustrankaNazivFormatedOIB>
    <izvorni_sadrzaj>REPRO MD jednostavno društvo s ograničenom odgovornošću za proizvodnju, trgovinu i usluge, Veliko Vukovje, OIB 70075449553</izvorni_sadrzaj>
    <derivirana_varijabla naziv="DomainObject.Predmet.ProtustrankaNazivFormatedOIB_1">REPRO MD jednostavno društvo s ograničenom odgovornošću za proizvodnju, trgovinu i usluge, Veliko Vukovje, OIB 70075449553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REPRO MD jednostavno društvo s ograničenom odgovornošću za proizvodnju, trgovinu i usluge, Veliko Vukovje</item>
    </izvorni_sadrzaj>
    <derivirana_varijabla naziv="DomainObject.Predmet.ProtuStrankaListFormated_1">
      <item>REPRO MD jednostavno društvo s ograničenom odgovornošću za proizvodnju, trgovinu i usluge, Veliko Vukovje</item>
    </derivirana_varijabla>
  </DomainObject.Predmet.ProtuStrankaListFormated>
  <DomainObject.Predmet.ProtuStrankaListFormatedOIB>
    <izvorni_sadrzaj>
      <item>REPRO MD jednostavno društvo s ograničenom odgovornošću za proizvodnju, trgovinu i usluge, Veliko Vukovje, OIB 70075449553</item>
    </izvorni_sadrzaj>
    <derivirana_varijabla naziv="DomainObject.Predmet.ProtuStrankaListFormatedOIB_1">
      <item>REPRO MD jednostavno društvo s ograničenom odgovornošću za proizvodnju, trgovinu i usluge, Veliko Vukovje, OIB 70075449553</item>
    </derivirana_varijabla>
  </DomainObject.Predmet.ProtuStrankaListFormatedOIB>
  <DomainObject.Predmet.ProtuStrankaListFormatedWithAdress>
    <izvorni_sadrzaj>
      <item>REPRO MD jednostavno društvo s ograničenom odgovornošću za proizvodnju, trgovinu i usluge, Veliko Vukovje, Veliko Vukovje 139, 43280 Veliko Vukovje</item>
    </izvorni_sadrzaj>
    <derivirana_varijabla naziv="DomainObject.Predmet.ProtuStrankaListFormatedWithAdress_1">
      <item>REPRO MD jednostavno društvo s ograničenom odgovornošću za proizvodnju, trgovinu i usluge, Veliko Vukovje, Veliko Vukovje 139, 43280 Veliko Vukovje</item>
    </derivirana_varijabla>
  </DomainObject.Predmet.ProtuStrankaListFormatedWithAdress>
  <DomainObject.Predmet.ProtuStrankaListFormatedWithAdressOIB>
    <izvorni_sadrzaj>
      <item>REPRO MD jednostavno društvo s ograničenom odgovornošću za proizvodnju, trgovinu i usluge, Veliko Vukovje, OIB 70075449553, Veliko Vukovje 139, 43280 Veliko Vukovje</item>
    </izvorni_sadrzaj>
    <derivirana_varijabla naziv="DomainObject.Predmet.ProtuStrankaListFormatedWithAdressOIB_1">
      <item>REPRO MD jednostavno društvo s ograničenom odgovornošću za proizvodnju, trgovinu i usluge, Veliko Vukovje, OIB 70075449553, Veliko Vukovje 139, 43280 Veliko Vukovje</item>
    </derivirana_varijabla>
  </DomainObject.Predmet.ProtuStrankaListFormatedWithAdressOIB>
  <DomainObject.Predmet.ProtuStrankaListNazivFormated>
    <izvorni_sadrzaj>
      <item>REPRO MD jednostavno društvo s ograničenom odgovornošću za proizvodnju, trgovinu i usluge, Veliko Vukovje</item>
    </izvorni_sadrzaj>
    <derivirana_varijabla naziv="DomainObject.Predmet.ProtuStrankaListNazivFormated_1">
      <item>REPRO MD jednostavno društvo s ograničenom odgovornošću za proizvodnju, trgovinu i usluge, Veliko Vukovje</item>
    </derivirana_varijabla>
  </DomainObject.Predmet.ProtuStrankaListNazivFormated>
  <DomainObject.Predmet.ProtuStrankaListNazivFormatedOIB>
    <izvorni_sadrzaj>
      <item>REPRO MD jednostavno društvo s ograničenom odgovornošću za proizvodnju, trgovinu i usluge, Veliko Vukovje, OIB 70075449553</item>
    </izvorni_sadrzaj>
    <derivirana_varijabla naziv="DomainObject.Predmet.ProtuStrankaListNazivFormatedOIB_1">
      <item>REPRO MD jednostavno društvo s ograničenom odgovornošću za proizvodnju, trgovinu i usluge, Veliko Vukovje, OIB 70075449553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St-236/2016-2</izvorni_sadrzaj>
    <derivirana_varijabla naziv="DomainObject.PoslovniBrojDokumenta_1">St-236/2016-2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REPRO MD jednostavno društvo s ograničenom odgovornošću za proizvodnju, trgovinu i usluge, Veliko Vukovje</izvorni_sadrzaj>
    <derivirana_varijabla naziv="DomainObject.Predmet.ProtustrankaIDrugi_1">REPRO MD jednostavno društvo s ograničenom odgovornošću za proizvodnju, trgovinu i usluge,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REPRO MD jednostavno društvo s ograničenom odgovornošću za proizvodnju, trgovinu i usluge, Veliko Vukovje, OIB 70075449553, Veliko Vukovje 139, 43280 Veliko Vukovje</izvorni_sadrzaj>
    <derivirana_varijabla naziv="DomainObject.Predmet.ProtustrankaIDrugiAdressOIB_1">REPRO MD jednostavno društvo s ograničenom odgovornošću za proizvodnju, trgovinu i usluge, Veliko Vukovje, OIB 70075449553, Veliko Vukovje 139,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REPRO MD jednostavno društvo s ograničenom odgovornošću za proizvodnju, trgovinu i usluge, Veliko Vukovje</item>
    </izvorni_sadrzaj>
    <derivirana_varijabla naziv="DomainObject.Predmet.SudioniciListNaziv_1">
      <item>FINA, RC ZAGREB, Podružnica Bjelovar</item>
      <item>REPRO MD jednostavno društvo s ograničenom odgovornošću za proizvodnju, trgovinu i usluge, Veliko Vukovje</item>
    </derivirana_varijabla>
  </DomainObject.Predmet.SudioniciListNaziv>
  <DomainObject.Predmet.SudioniciListAdressOIB>
    <izvorni_sadrzaj>
      <item>FINA, RC ZAGREB, Podružnica Bjelovar, OIB 85821130368, F. Supila 4,43000 Bjelovar</item>
      <item>REPRO MD jednostavno društvo s ograničenom odgovornošću za proizvodnju, trgovinu i usluge, Veliko Vukovje, OIB 70075449553, Veliko Vukovje 139,43280 Veliko Vukovje</item>
    </izvorni_sadrzaj>
    <derivirana_varijabla naziv="DomainObject.Predmet.SudioniciListAdressOIB_1">
      <item>FINA, RC ZAGREB, Podružnica Bjelovar, OIB 85821130368, F. Supila 4,43000 Bjelovar</item>
      <item>REPRO MD jednostavno društvo s ograničenom odgovornošću za proizvodnju, trgovinu i usluge, Veliko Vukovje, OIB 70075449553, Veliko Vukovje 139,43280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20257-C95B-4A53-930F-E8F6F8C4F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2745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2016-10-04T06:26:00Z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