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7c26" w14:paraId="8477c26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B45A7" w:rsidRPr="00FB45A7">
        <w:rPr>
          <w:rFonts w:hAnsi="Times New Roman" w:ascii="Times New Roman"/>
          <w:sz w:val="22"/>
          <w:szCs w:val="22"/>
          <w:lang w:val="hr-HR"/>
        </w:rPr>
        <w:t>NEALON  d.o.o., Dubrovnik,</w:t>
      </w:r>
      <w:r w:rsidR="00FB45A7">
        <w:rPr>
          <w:rFonts w:hAnsi="Times New Roman" w:ascii="Times New Roman"/>
          <w:sz w:val="22"/>
          <w:szCs w:val="22"/>
          <w:lang w:val="hr-HR"/>
        </w:rPr>
        <w:t xml:space="preserve"> Iva Vojnovića 31,</w:t>
      </w:r>
      <w:r w:rsidR="00FB45A7" w:rsidRPr="00FB45A7">
        <w:rPr>
          <w:rFonts w:hAnsi="Times New Roman" w:ascii="Times New Roman"/>
          <w:sz w:val="22"/>
          <w:szCs w:val="22"/>
          <w:lang w:val="hr-HR"/>
        </w:rPr>
        <w:t xml:space="preserve"> OIB: 13034897552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B45A7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B45A7" w:rsidRPr="00FB45A7">
        <w:rPr>
          <w:rFonts w:hAnsi="Times New Roman" w:ascii="Times New Roman"/>
          <w:sz w:val="22"/>
          <w:szCs w:val="22"/>
        </w:rPr>
        <w:t>NEALON  d.o.o., Dubrovnik, Iva Vojnovića 31, OIB: 13034897552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75DC6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B45A7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B45A7" w:rsidRPr="00FB45A7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B45A7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B45A7" w:rsidRPr="00FB45A7">
        <w:rPr>
          <w:rFonts w:hAnsi="Times New Roman" w:ascii="Times New Roman"/>
          <w:sz w:val="22"/>
          <w:szCs w:val="22"/>
          <w:lang w:val="hr-HR"/>
        </w:rPr>
        <w:t>NEALON  d.o.o., Dubrovnik, Iva Vojnovića 31, OIB: 13034897552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FB45A7">
        <w:rPr>
          <w:rFonts w:hAnsi="Times New Roman" w:ascii="Times New Roman"/>
          <w:sz w:val="22"/>
          <w:szCs w:val="22"/>
          <w:lang w:val="hr-HR"/>
        </w:rPr>
        <w:t>13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B45A7">
        <w:rPr>
          <w:rFonts w:hAnsi="Times New Roman" w:ascii="Times New Roman"/>
          <w:sz w:val="22"/>
          <w:szCs w:val="22"/>
          <w:lang w:val="hr-HR"/>
        </w:rPr>
        <w:t>studenoga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0F4F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87F1A" w:rsidP="0002593A" w:rsidR="00C87F1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B45A7">
        <w:rPr>
          <w:rFonts w:hAnsi="Times New Roman" w:ascii="Times New Roman"/>
          <w:sz w:val="22"/>
          <w:szCs w:val="22"/>
          <w:lang w:val="hr-HR"/>
        </w:rPr>
        <w:t>Raiffeisenbank Austria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C87F1A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7D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FB45A7">
      <w:rPr>
        <w:rFonts w:hAnsi="Times New Roman" w:ascii="Times New Roman"/>
        <w:b/>
        <w:sz w:val="22"/>
        <w:szCs w:val="22"/>
        <w:lang w:val="hr-HR"/>
      </w:rPr>
      <w:t>031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FB45A7">
      <w:rPr>
        <w:rFonts w:hAnsi="Times New Roman" w:ascii="Times New Roman"/>
        <w:b/>
        <w:sz w:val="22"/>
        <w:szCs w:val="22"/>
        <w:lang w:val="hr-HR"/>
      </w:rPr>
      <w:t>031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7D28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B45A7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7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D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D2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D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D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7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D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D2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D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D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St-2031/2015</izvorni_sadrzaj>
    <derivirana_varijabla naziv="DomainObject.Predmet.OznakaBroj_1">St-2031/2015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NEALON d.o.o. za poslovanje nekretninama, trgovinu i turizam</izvorni_sadrzaj>
    <derivirana_varijabla naziv="DomainObject.Predmet.ProtustrankaFormated_1">  NEALON d.o.o. za poslovanje nekretninama, trgovinu i turizam</derivirana_varijabla>
  </DomainObject.Predmet.ProtustrankaFormated>
  <DomainObject.Predmet.ProtustrankaFormatedOIB>
    <izvorni_sadrzaj>  NEALON d.o.o. za poslovanje nekretninama, trgovinu i turizam, OIB 13034897552</izvorni_sadrzaj>
    <derivirana_varijabla naziv="DomainObject.Predmet.ProtustrankaFormatedOIB_1">  NEALON d.o.o. za poslovanje nekretninama, trgovinu i turizam, OIB 13034897552</derivirana_varijabla>
  </DomainObject.Predmet.ProtustrankaFormatedOIB>
  <DomainObject.Predmet.ProtustrankaFormatedWithAdress>
    <izvorni_sadrzaj> NEALON d.o.o. za poslovanje nekretninama, trgovinu i turizam, Iva Vojnovića 31, 20000 Dubrovnik</izvorni_sadrzaj>
    <derivirana_varijabla naziv="DomainObject.Predmet.ProtustrankaFormatedWithAdress_1"> NEALON d.o.o. za poslovanje nekretninama, trgovinu i turizam, Iva Vojnovića 31, 20000 Dubrovnik</derivirana_varijabla>
  </DomainObject.Predmet.ProtustrankaFormatedWithAdress>
  <DomainObject.Predmet.ProtustrankaFormatedWithAdressOIB>
    <izvorni_sadrzaj> NEALON d.o.o. za poslovanje nekretninama, trgovinu i turizam, OIB 13034897552, Iva Vojnovića 31, 20000 Dubrovnik</izvorni_sadrzaj>
    <derivirana_varijabla naziv="DomainObject.Predmet.ProtustrankaFormatedWithAdressOIB_1"> NEALON d.o.o. za poslovanje nekretninama, trgovinu i turizam, OIB 13034897552, Iva Vojnovića 31, 20000 Dubrovnik</derivirana_varijabla>
  </DomainObject.Predmet.ProtustrankaFormatedWithAdressOIB>
  <DomainObject.Predmet.ProtustrankaWithAdress>
    <izvorni_sadrzaj>NEALON d.o.o. za poslovanje nekretninama, trgovinu i turizam Iva Vojnovića 31, 20000 Dubrovnik</izvorni_sadrzaj>
    <derivirana_varijabla naziv="DomainObject.Predmet.ProtustrankaWithAdress_1">NEALON d.o.o. za poslovanje nekretninama, trgovinu i turizam Iva Vojnovića 31, 20000 Dubrovnik</derivirana_varijabla>
  </DomainObject.Predmet.ProtustrankaWithAdress>
  <DomainObject.Predmet.ProtustrankaWithAdressOIB>
    <izvorni_sadrzaj>NEALON d.o.o. za poslovanje nekretninama, trgovinu i turizam, OIB 13034897552, Iva Vojnovića 31, 20000 Dubrovnik</izvorni_sadrzaj>
    <derivirana_varijabla naziv="DomainObject.Predmet.ProtustrankaWithAdressOIB_1">NEALON d.o.o. za poslovanje nekretninama, trgovinu i turizam, OIB 13034897552, Iva Vojnovića 31, 20000 Dubrovnik</derivirana_varijabla>
  </DomainObject.Predmet.ProtustrankaWithAdressOIB>
  <DomainObject.Predmet.ProtustrankaNazivFormated>
    <izvorni_sadrzaj>NEALON d.o.o. za poslovanje nekretninama, trgovinu i turizam</izvorni_sadrzaj>
    <derivirana_varijabla naziv="DomainObject.Predmet.ProtustrankaNazivFormated_1">NEALON d.o.o. za poslovanje nekretninama, trgovinu i turizam</derivirana_varijabla>
  </DomainObject.Predmet.ProtustrankaNazivFormated>
  <DomainObject.Predmet.ProtustrankaNazivFormatedOIB>
    <izvorni_sadrzaj>NEALON d.o.o. za poslovanje nekretninama, trgovinu i turizam, OIB 13034897552</izvorni_sadrzaj>
    <derivirana_varijabla naziv="DomainObject.Predmet.ProtustrankaNazivFormatedOIB_1">NEALON d.o.o. za poslovanje nekretninama, trgovinu i turizam, OIB 13034897552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129227.55</izvorni_sadrzaj>
    <derivirana_varijabla naziv="DomainObject.Predmet.TrenutnaVrijednost_1">129227.55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NEALON d.o.o. za poslovanje nekretninama, trgovinu i turizam</item>
    </izvorni_sadrzaj>
    <derivirana_varijabla naziv="DomainObject.Predmet.ProtuStrankaListFormated_1">
      <item>NEALON d.o.o. za poslovanje nekretninama, trgovinu i turizam</item>
    </derivirana_varijabla>
  </DomainObject.Predmet.ProtuStrankaListFormated>
  <DomainObject.Predmet.ProtuStrankaListFormatedOIB>
    <izvorni_sadrzaj>
      <item>NEALON d.o.o. za poslovanje nekretninama, trgovinu i turizam, OIB 13034897552</item>
    </izvorni_sadrzaj>
    <derivirana_varijabla naziv="DomainObject.Predmet.ProtuStrankaListFormatedOIB_1">
      <item>NEALON d.o.o. za poslovanje nekretninama, trgovinu i turizam, OIB 13034897552</item>
    </derivirana_varijabla>
  </DomainObject.Predmet.ProtuStrankaListFormatedOIB>
  <DomainObject.Predmet.ProtuStrankaListFormatedWithAdress>
    <izvorni_sadrzaj>
      <item>NEALON d.o.o. za poslovanje nekretninama, trgovinu i turizam, Iva Vojnovića 31, 20000 Dubrovnik</item>
    </izvorni_sadrzaj>
    <derivirana_varijabla naziv="DomainObject.Predmet.ProtuStrankaListFormatedWithAdress_1">
      <item>NEALON d.o.o. za poslovanje nekretninama, trgovinu i turizam, Iva Vojnovića 31, 20000 Dubrovnik</item>
    </derivirana_varijabla>
  </DomainObject.Predmet.ProtuStrankaListFormatedWithAdress>
  <DomainObject.Predmet.ProtuStrankaListFormatedWithAdressOIB>
    <izvorni_sadrzaj>
      <item>NEALON d.o.o. za poslovanje nekretninama, trgovinu i turizam, OIB 13034897552, Iva Vojnovića 31, 20000 Dubrovnik</item>
    </izvorni_sadrzaj>
    <derivirana_varijabla naziv="DomainObject.Predmet.ProtuStrankaListFormatedWithAdressOIB_1">
      <item>NEALON d.o.o. za poslovanje nekretninama, trgovinu i turizam, OIB 13034897552, Iva Vojnovića 31, 20000 Dubrovnik</item>
    </derivirana_varijabla>
  </DomainObject.Predmet.ProtuStrankaListFormatedWithAdressOIB>
  <DomainObject.Predmet.ProtuStrankaListNazivFormated>
    <izvorni_sadrzaj>
      <item>NEALON d.o.o. za poslovanje nekretninama, trgovinu i turizam</item>
    </izvorni_sadrzaj>
    <derivirana_varijabla naziv="DomainObject.Predmet.ProtuStrankaListNazivFormated_1">
      <item>NEALON d.o.o. za poslovanje nekretninama, trgovinu i turizam</item>
    </derivirana_varijabla>
  </DomainObject.Predmet.ProtuStrankaListNazivFormated>
  <DomainObject.Predmet.ProtuStrankaListNazivFormatedOIB>
    <izvorni_sadrzaj>
      <item>NEALON d.o.o. za poslovanje nekretninama, trgovinu i turizam, OIB 13034897552</item>
    </izvorni_sadrzaj>
    <derivirana_varijabla naziv="DomainObject.Predmet.ProtuStrankaListNazivFormatedOIB_1">
      <item>NEALON d.o.o. za poslovanje nekretninama, trgovinu i turizam, OIB 13034897552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NEALON d.o.o. za poslovanje nekretninama, trgovinu i turizam</izvorni_sadrzaj>
    <derivirana_varijabla naziv="DomainObject.Predmet.ProtustrankaIDrugi_1">NEALON d.o.o. za poslovanje nekretninama,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NEALON d.o.o. za poslovanje nekretninama, trgovinu i turizam, OIB 13034897552, Iva Vojnovića 31, 20000 Dubrovnik</izvorni_sadrzaj>
    <derivirana_varijabla naziv="DomainObject.Predmet.ProtustrankaIDrugiAdressOIB_1">NEALON d.o.o. za poslovanje nekretninama, trgovinu i turizam, OIB 13034897552,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NEALON d.o.o. za poslovanje nekretninama, trgovinu i turizam</item>
    </izvorni_sadrzaj>
    <derivirana_varijabla naziv="DomainObject.Predmet.SudioniciListNaziv_1">
      <item>FINA, RC Split, Podružnica Dubrovnik</item>
      <item>NEALON d.o.o. za poslovanje nekretninama,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NEALON d.o.o. za poslovanje nekretninama, trgovinu i turizam, OIB 13034897552, Iva Vojnovića 31,20000 Dubrovnik</item>
    </izvorni_sadrzaj>
    <derivirana_varijabla naziv="DomainObject.Predmet.SudioniciListAdressOIB_1">
      <item>FINA, RC Split, Podružnica Dubrovnik, OIB 85821130368, Vukovarska 2,20000 Dubrovnik</item>
      <item>NEALON d.o.o. za poslovanje nekretninama, trgovinu i turizam, OIB 13034897552, Iva Vojnovića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13034897552</item>
    </izvorni_sadrzaj>
    <derivirana_varijabla naziv="DomainObject.Predmet.SudioniciListNazivOIB_1">
      <item>, OIB 85821130368</item>
      <item>, OIB 13034897552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9C8D9-A085-4894-8258-D024E050B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2667</properties:Characters>
  <properties:Lines>87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2016-03-29T08:00:00Z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2016-03-29T08:01:00Z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