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b81d" w14:paraId="c4ab81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727CC7">
        <w:t>353/15-4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335BDB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27CC7">
        <w:t xml:space="preserve"> FORTIUS d.o.o., Varaždin, Zagrebačka 183, MBS: 070086821, OIB: 25539080530</w:t>
      </w:r>
      <w:r w:rsidR="00637444">
        <w:t>, dana</w:t>
      </w:r>
      <w:r w:rsidR="00F718AA">
        <w:t xml:space="preserve"> 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27CC7">
        <w:t xml:space="preserve"> FORTIUS d.o.o., Varaždin, Zagrebačka 183, MBS: 070086821, OIB: 25539080530</w:t>
      </w:r>
      <w:r w:rsidR="00740000">
        <w:t xml:space="preserve">, </w:t>
      </w:r>
      <w:r w:rsidR="00CB6C18">
        <w:t xml:space="preserve">iznosi </w:t>
      </w:r>
      <w:r w:rsidR="00727CC7">
        <w:t>579.347,27</w:t>
      </w:r>
      <w:r w:rsidR="00F21F2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727CC7">
        <w:t xml:space="preserve"> Branka Težak, Varaždin, Dobriše Cesarića 30, OIB: 63933059699</w:t>
      </w:r>
      <w:r w:rsidR="006C66C3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717783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F718AA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17783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BE5" w:rsidR="00101BE5">
      <w:r>
        <w:separator/>
      </w:r>
    </w:p>
  </w:endnote>
  <w:endnote w:id="0" w:type="continuationSeparator">
    <w:p w:rsidRDefault="00101BE5" w:rsidR="00101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BE5" w:rsidR="00101BE5">
      <w:r>
        <w:separator/>
      </w:r>
    </w:p>
  </w:footnote>
  <w:footnote w:id="0" w:type="continuationSeparator">
    <w:p w:rsidRDefault="00101BE5" w:rsidR="00101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01BE5"/>
    <w:rsid w:val="001159F0"/>
    <w:rsid w:val="00121DEA"/>
    <w:rsid w:val="001B72D6"/>
    <w:rsid w:val="001E3A57"/>
    <w:rsid w:val="001E6833"/>
    <w:rsid w:val="002055B4"/>
    <w:rsid w:val="00274464"/>
    <w:rsid w:val="002B49A1"/>
    <w:rsid w:val="002F1F37"/>
    <w:rsid w:val="003074E6"/>
    <w:rsid w:val="003207EE"/>
    <w:rsid w:val="00327690"/>
    <w:rsid w:val="00335BDB"/>
    <w:rsid w:val="003970AD"/>
    <w:rsid w:val="003A7C72"/>
    <w:rsid w:val="003E2AE0"/>
    <w:rsid w:val="00400A96"/>
    <w:rsid w:val="00401A7F"/>
    <w:rsid w:val="00420F99"/>
    <w:rsid w:val="0047710E"/>
    <w:rsid w:val="00486586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995"/>
    <w:rsid w:val="00693CD2"/>
    <w:rsid w:val="006C1AAA"/>
    <w:rsid w:val="006C66C3"/>
    <w:rsid w:val="006F25A8"/>
    <w:rsid w:val="00717783"/>
    <w:rsid w:val="00727CC7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D7222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D7C3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AF507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65A9"/>
    <w:rsid w:val="00CE19A1"/>
    <w:rsid w:val="00CE29CC"/>
    <w:rsid w:val="00CF7EB7"/>
    <w:rsid w:val="00D47733"/>
    <w:rsid w:val="00D55397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21F2E"/>
    <w:rsid w:val="00F644E6"/>
    <w:rsid w:val="00F718A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FORTIUS društvo s ograničenom odgovornošću za poslovanje nekretninama, investicije i usluge</izvorni_sadrzaj>
    <derivirana_varijabla naziv="DomainObject.Predmet.ProtustrankaFormated_1">  FORTIUS društvo s ograničenom odgovornošću za poslovanje nekretninama, investicije i usluge</derivirana_varijabla>
  </DomainObject.Predmet.ProtustrankaFormated>
  <DomainObject.Predmet.ProtustrankaFormatedOIB>
    <izvorni_sadrzaj>  FORTIUS društvo s ograničenom odgovornošću za poslovanje nekretninama, investicije i usluge, OIB 25539080530</izvorni_sadrzaj>
    <derivirana_varijabla naziv="DomainObject.Predmet.ProtustrankaFormatedOIB_1">  FORTIUS društvo s ograničenom odgovornošću za poslovanje nekretninama, investicije i usluge, OIB 25539080530</derivirana_varijabla>
  </DomainObject.Predmet.ProtustrankaFormatedOIB>
  <DomainObject.Predmet.ProtustrankaFormatedWithAdress>
    <izvorni_sadrzaj> FORTIUS društvo s ograničenom odgovornošću za poslovanje nekretninama, investicije i usluge, Zagrebačka 183, 42000 Varaždin</izvorni_sadrzaj>
    <derivirana_varijabla naziv="DomainObject.Predmet.ProtustrankaFormatedWithAdress_1"> FORTIUS društvo s ograničenom odgovornošću za poslovanje nekretninama, investicije i usluge, Zagrebačka 183, 42000 Varaždin</derivirana_varijabla>
  </DomainObject.Predmet.ProtustrankaFormatedWithAdress>
  <DomainObject.Predmet.ProtustrankaFormatedWithAdressOIB>
    <izvorni_sadrzaj> FORTIUS društvo s ograničenom odgovornošću za poslovanje nekretninama, investicije i usluge, OIB 25539080530, Zagrebačka 183, 42000 Varaždin</izvorni_sadrzaj>
    <derivirana_varijabla naziv="DomainObject.Predmet.ProtustrankaFormatedWithAdressOIB_1"> FORTIUS društvo s ograničenom odgovornošću za poslovanje nekretninama, investicije i usluge, OIB 25539080530, Zagrebačka 183, 42000 Varaždin</derivirana_varijabla>
  </DomainObject.Predmet.ProtustrankaFormatedWithAdressOIB>
  <DomainObject.Predmet.ProtustrankaWithAdress>
    <izvorni_sadrzaj>FORTIUS društvo s ograničenom odgovornošću za poslovanje nekretninama, investicije i usluge Zagrebačka 183, 42000 Varaždin</izvorni_sadrzaj>
    <derivirana_varijabla naziv="DomainObject.Predmet.ProtustrankaWithAdress_1">FORTIUS društvo s ograničenom odgovornošću za poslovanje nekretninama, investicije i usluge Zagrebačka 183, 42000 Varaždin</derivirana_varijabla>
  </DomainObject.Predmet.ProtustrankaWithAdress>
  <DomainObject.Predmet.ProtustrankaWithAdressOIB>
    <izvorni_sadrzaj>FORTIUS društvo s ograničenom odgovornošću za poslovanje nekretninama, investicije i usluge, OIB 25539080530, Zagrebačka 183, 42000 Varaždin</izvorni_sadrzaj>
    <derivirana_varijabla naziv="DomainObject.Predmet.ProtustrankaWithAdressOIB_1">FORTIUS društvo s ograničenom odgovornošću za poslovanje nekretninama, investicije i usluge, OIB 25539080530, Zagrebačka 183, 42000 Varaždin</derivirana_varijabla>
  </DomainObject.Predmet.ProtustrankaWithAdressOIB>
  <DomainObject.Predmet.ProtustrankaNazivFormated>
    <izvorni_sadrzaj>FORTIUS društvo s ograničenom odgovornošću za poslovanje nekretninama, investicije i usluge</izvorni_sadrzaj>
    <derivirana_varijabla naziv="DomainObject.Predmet.ProtustrankaNazivFormated_1">FORTIUS društvo s ograničenom odgovornošću za poslovanje nekretninama, investicije i usluge</derivirana_varijabla>
  </DomainObject.Predmet.ProtustrankaNazivFormated>
  <DomainObject.Predmet.ProtustrankaNazivFormatedOIB>
    <izvorni_sadrzaj>FORTIUS društvo s ograničenom odgovornošću za poslovanje nekretninama, investicije i usluge, OIB 25539080530</izvorni_sadrzaj>
    <derivirana_varijabla naziv="DomainObject.Predmet.ProtustrankaNazivFormatedOIB_1">FORTIUS društvo s ograničenom odgovornošću za poslovanje nekretninama, investicije i usluge, OIB 25539080530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579347.27</izvorni_sadrzaj>
    <derivirana_varijabla naziv="DomainObject.Predmet.TrenutnaVrijednost_1">579347.27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FORTIUS društvo s ograničenom odgovornošću za poslovanje nekretninama, investicije i usluge</item>
    </izvorni_sadrzaj>
    <derivirana_varijabla naziv="DomainObject.Predmet.ProtuStrankaListFormated_1">
      <item>FORTIUS društvo s ograničenom odgovornošću za poslovanje nekretninama, investicije i usluge</item>
    </derivirana_varijabla>
  </DomainObject.Predmet.ProtuStrankaListFormated>
  <DomainObject.Predmet.ProtuStrankaListFormatedOIB>
    <izvorni_sadrzaj>
      <item>FORTIUS društvo s ograničenom odgovornošću za poslovanje nekretninama, investicije i usluge, OIB 25539080530</item>
    </izvorni_sadrzaj>
    <derivirana_varijabla naziv="DomainObject.Predmet.ProtuStrankaListFormatedOIB_1">
      <item>FORTIUS društvo s ograničenom odgovornošću za poslovanje nekretninama, investicije i usluge, OIB 25539080530</item>
    </derivirana_varijabla>
  </DomainObject.Predmet.ProtuStrankaListFormatedOIB>
  <DomainObject.Predmet.ProtuStrankaListFormatedWithAdress>
    <izvorni_sadrzaj>
      <item>FORTIUS društvo s ograničenom odgovornošću za poslovanje nekretninama, investicije i usluge, Zagrebačka 183, 42000 Varaždin</item>
    </izvorni_sadrzaj>
    <derivirana_varijabla naziv="DomainObject.Predmet.ProtuStrankaListFormatedWithAdress_1">
      <item>FORTIUS društvo s ograničenom odgovornošću za poslovanje nekretninama, investicije i usluge, Zagrebačka 183, 42000 Varaždin</item>
    </derivirana_varijabla>
  </DomainObject.Predmet.ProtuStrankaListFormatedWithAdress>
  <DomainObject.Predmet.ProtuStrankaListFormatedWithAdressOIB>
    <izvorni_sadrzaj>
      <item>FORTIUS društvo s ograničenom odgovornošću za poslovanje nekretninama, investicije i usluge, OIB 25539080530, Zagrebačka 183, 42000 Varaždin</item>
    </izvorni_sadrzaj>
    <derivirana_varijabla naziv="DomainObject.Predmet.ProtuStrankaListFormatedWithAdressOIB_1">
      <item>FORTIUS društvo s ograničenom odgovornošću za poslovanje nekretninama, investicije i usluge, OIB 25539080530, Zagrebačka 183, 42000 Varaždin</item>
    </derivirana_varijabla>
  </DomainObject.Predmet.ProtuStrankaListFormatedWithAdressOIB>
  <DomainObject.Predmet.ProtuStrankaListNazivFormated>
    <izvorni_sadrzaj>
      <item>FORTIUS društvo s ograničenom odgovornošću za poslovanje nekretninama, investicije i usluge</item>
    </izvorni_sadrzaj>
    <derivirana_varijabla naziv="DomainObject.Predmet.ProtuStrankaListNazivFormated_1">
      <item>FORTIUS društvo s ograničenom odgovornošću za poslovanje nekretninama, investicije i usluge</item>
    </derivirana_varijabla>
  </DomainObject.Predmet.ProtuStrankaListNazivFormated>
  <DomainObject.Predmet.ProtuStrankaListNazivFormatedOIB>
    <izvorni_sadrzaj>
      <item>FORTIUS društvo s ograničenom odgovornošću za poslovanje nekretninama, investicije i usluge, OIB 25539080530</item>
    </izvorni_sadrzaj>
    <derivirana_varijabla naziv="DomainObject.Predmet.ProtuStrankaListNazivFormatedOIB_1">
      <item>FORTIUS društvo s ograničenom odgovornošću za poslovanje nekretninama, investicije i usluge, OIB 25539080530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FORTIUS društvo s ograničenom odgovornošću za poslovanje nekretninama, investicije i usluge</izvorni_sadrzaj>
    <derivirana_varijabla naziv="DomainObject.Predmet.ProtustrankaIDrugi_1">FORTIUS društvo s ograničenom odgovornošću za poslovanje nekretninama, investicije i usluge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FORTIUS društvo s ograničenom odgovornošću za poslovanje nekretninama, investicije i usluge, OIB 25539080530, Zagrebačka 183, 42000 Varaždin</izvorni_sadrzaj>
    <derivirana_varijabla naziv="DomainObject.Predmet.ProtustrankaIDrugiAdressOIB_1">FORTIUS društvo s ograničenom odgovornošću za poslovanje nekretninama, investicije i usluge, OIB 25539080530, Zagrebačka 183,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FORTIUS društvo s ograničenom odgovornošću za poslovanje nekretninama, investicije i usluge</item>
      <item>Sudski registar</item>
      <item>e-Oglasna</item>
    </izvorni_sadrzaj>
    <derivirana_varijabla naziv="DomainObject.Predmet.SudioniciListNaziv_1">
      <item>FINA RC ZAGREB, Podružnica Varaždin</item>
      <item>FORTIUS društvo s ograničenom odgovornošću za poslovanje nekretninama, investicije i usluge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FORTIUS društvo s ograničenom odgovornošću za poslovanje nekretninama, investicije i usluge, OIB 25539080530, Zagrebačka 183,42000 Varaždin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FORTIUS društvo s ograničenom odgovornošću za poslovanje nekretninama, investicije i usluge, OIB 25539080530, Zagrebačka 183,42000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25539080530</item>
      <item>, OIB null</item>
      <item>, OIB null</item>
    </izvorni_sadrzaj>
    <derivirana_varijabla naziv="DomainObject.Predmet.SudioniciListNazivOIB_1">
      <item>, OIB 85821130368</item>
      <item>, OIB 25539080530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660E0-1DF6-4B6B-B6CE-E73CA3889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1882</properties:Characters>
  <properties:Lines>46</properties:Lines>
  <properties:Paragraphs>14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2016-01-11T11:50:00Z</cp:lastPrinted>
  <dcterms:modified xmlns:xsi="http://www.w3.org/2001/XMLSchema-instance" xsi:type="dcterms:W3CDTF">2016-01-11T11:50:00Z</dcterms:modified>
  <cp:revision>23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