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894a2" w14:paraId="a5894a2" w:rsidRDefault="00521C2E" w:rsidP="00521C2E" w:rsidR="00EB5DD9" w:rsidRPr="00521C2E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Pr="00521C2E">
        <w:t>1 St-</w:t>
      </w:r>
      <w:r w:rsidR="001351B9">
        <w:t>719/16</w:t>
      </w:r>
      <w:r w:rsidR="00A93C1D">
        <w:t>-</w:t>
      </w:r>
      <w:r w:rsidR="001351B9">
        <w:t>41</w:t>
      </w:r>
    </w:p>
    <w:p w:rsidRDefault="004F627C" w:rsidP="00EB5DD9" w:rsidR="004F627C" w:rsidRPr="00521C2E"/>
    <w:p w:rsidRDefault="00EB5DD9" w:rsidP="00EB5DD9" w:rsidR="00EB5DD9" w:rsidRPr="00521C2E"/>
    <w:p w:rsidRDefault="004F627C" w:rsidP="00EB5DD9" w:rsidR="004F627C" w:rsidRPr="00521C2E"/>
    <w:p w:rsidRDefault="00EB5DD9" w:rsidP="00EB5DD9" w:rsidR="00EB5DD9" w:rsidRPr="00521C2E">
      <w:r w:rsidRPr="00521C2E">
        <w:t>REPUBLIKA HRVATSKA</w:t>
      </w:r>
    </w:p>
    <w:p w:rsidRDefault="00EB5DD9" w:rsidP="00521C2E" w:rsidR="0088169D" w:rsidRPr="00521C2E">
      <w:pPr>
        <w:jc w:val="both"/>
      </w:pPr>
      <w:r w:rsidRPr="00521C2E">
        <w:t>TRGOVAČKI SUD U ZADRU</w:t>
      </w:r>
      <w:r w:rsidRPr="00521C2E">
        <w:tab/>
      </w:r>
      <w:r w:rsidRPr="00521C2E">
        <w:tab/>
      </w:r>
      <w:r w:rsidRPr="00521C2E">
        <w:tab/>
      </w:r>
      <w:r w:rsidRPr="00521C2E">
        <w:tab/>
      </w:r>
      <w:r w:rsidRPr="00521C2E">
        <w:tab/>
      </w:r>
      <w:r w:rsidRPr="00521C2E">
        <w:tab/>
      </w:r>
    </w:p>
    <w:p w:rsidRDefault="0088169D" w:rsidP="00EB5DD9" w:rsidR="0088169D" w:rsidRPr="00521C2E">
      <w:pPr>
        <w:jc w:val="center"/>
      </w:pPr>
    </w:p>
    <w:p w:rsidRDefault="0088169D" w:rsidP="00EB5DD9" w:rsidR="0088169D" w:rsidRPr="00521C2E">
      <w:pPr>
        <w:jc w:val="center"/>
      </w:pPr>
      <w:r w:rsidRPr="00521C2E">
        <w:t xml:space="preserve">R E P U B L I K A   H R V A T S K A </w:t>
      </w:r>
    </w:p>
    <w:p w:rsidRDefault="0088169D" w:rsidP="00EB5DD9" w:rsidR="0088169D" w:rsidRPr="00521C2E">
      <w:pPr>
        <w:jc w:val="center"/>
      </w:pPr>
    </w:p>
    <w:p w:rsidRDefault="00EB5DD9" w:rsidP="00EB5DD9" w:rsidR="00EB5DD9" w:rsidRPr="00521C2E">
      <w:pPr>
        <w:jc w:val="center"/>
      </w:pPr>
      <w:r w:rsidRPr="00521C2E">
        <w:t>R J E Š E N J E</w:t>
      </w:r>
    </w:p>
    <w:p w:rsidRDefault="00EB5DD9" w:rsidP="00EB5DD9" w:rsidR="00EB5DD9" w:rsidRPr="00521C2E"/>
    <w:p w:rsidRDefault="00EB5DD9" w:rsidP="00EB5DD9" w:rsidR="00EB5DD9" w:rsidRPr="00521C2E">
      <w:pPr>
        <w:jc w:val="both"/>
      </w:pPr>
      <w:r w:rsidRPr="00521C2E">
        <w:tab/>
        <w:t>Trgovački sud u Zadru,</w:t>
      </w:r>
      <w:r w:rsidR="009D2E32" w:rsidRPr="00521C2E">
        <w:t xml:space="preserve"> OIB: 39670464653</w:t>
      </w:r>
      <w:r w:rsidR="00521C2E" w:rsidRPr="00521C2E">
        <w:t xml:space="preserve"> po</w:t>
      </w:r>
      <w:r w:rsidRPr="00521C2E">
        <w:t xml:space="preserve"> stečajno</w:t>
      </w:r>
      <w:r w:rsidR="00A357A0">
        <w:t>j</w:t>
      </w:r>
      <w:r w:rsidRPr="00521C2E">
        <w:t xml:space="preserve"> su</w:t>
      </w:r>
      <w:r w:rsidR="00A357A0">
        <w:t>tkinji</w:t>
      </w:r>
      <w:r w:rsidRPr="00521C2E">
        <w:t xml:space="preserve"> Ardeni </w:t>
      </w:r>
      <w:proofErr w:type="spellStart"/>
      <w:r w:rsidRPr="00521C2E">
        <w:t>Bajlo</w:t>
      </w:r>
      <w:proofErr w:type="spellEnd"/>
      <w:r w:rsidRPr="00521C2E">
        <w:t xml:space="preserve"> u stečajnom postupku nad stečajnim dužnikom </w:t>
      </w:r>
      <w:r w:rsidR="001351B9">
        <w:t xml:space="preserve">TRIMAT-KLIMA d.o.o., Zadar, </w:t>
      </w:r>
      <w:proofErr w:type="spellStart"/>
      <w:r w:rsidR="001351B9">
        <w:t>Borelli</w:t>
      </w:r>
      <w:proofErr w:type="spellEnd"/>
      <w:r w:rsidR="001351B9">
        <w:t xml:space="preserve"> 8, Zadar, OIB: 88646423415, koga zastupa stečajni upravitelj Stjepan </w:t>
      </w:r>
      <w:proofErr w:type="spellStart"/>
      <w:r w:rsidR="001351B9">
        <w:t>Rakarec</w:t>
      </w:r>
      <w:proofErr w:type="spellEnd"/>
      <w:r w:rsidR="0046570B" w:rsidRPr="00521C2E">
        <w:t xml:space="preserve">, </w:t>
      </w:r>
      <w:r w:rsidRPr="00521C2E">
        <w:t>dana</w:t>
      </w:r>
      <w:r w:rsidR="0046570B" w:rsidRPr="00521C2E">
        <w:t xml:space="preserve"> </w:t>
      </w:r>
      <w:r w:rsidR="001351B9">
        <w:t>19. listopada</w:t>
      </w:r>
      <w:r w:rsidR="00A357A0">
        <w:t xml:space="preserve"> 2016.</w:t>
      </w:r>
      <w:r w:rsidRPr="00521C2E">
        <w:t xml:space="preserve">, </w:t>
      </w:r>
    </w:p>
    <w:p w:rsidRDefault="00EB5DD9" w:rsidP="00EB5DD9" w:rsidR="00EB5DD9" w:rsidRPr="00521C2E">
      <w:pPr>
        <w:jc w:val="center"/>
      </w:pPr>
    </w:p>
    <w:p w:rsidRDefault="00EB5DD9" w:rsidP="00EB5DD9" w:rsidR="00EB5DD9" w:rsidRPr="00521C2E">
      <w:pPr>
        <w:jc w:val="center"/>
      </w:pPr>
      <w:r w:rsidRPr="00521C2E">
        <w:t>r i j e š i o   j e</w:t>
      </w:r>
    </w:p>
    <w:p w:rsidRDefault="00EB5DD9" w:rsidP="00EB5DD9" w:rsidR="00EB5DD9" w:rsidRPr="00521C2E">
      <w:pPr>
        <w:jc w:val="both"/>
      </w:pPr>
    </w:p>
    <w:p w:rsidRDefault="00C11442" w:rsidP="001351B9" w:rsidR="001351B9" w:rsidRPr="00B3400A">
      <w:pPr>
        <w:ind w:firstLine="720"/>
        <w:jc w:val="both"/>
      </w:pPr>
      <w:r>
        <w:t xml:space="preserve">Skupština vjerovnika sazvana za dan </w:t>
      </w:r>
      <w:r w:rsidR="001351B9">
        <w:t>30. studenoga</w:t>
      </w:r>
      <w:r>
        <w:t xml:space="preserve"> 2016. </w:t>
      </w:r>
      <w:r w:rsidR="001351B9">
        <w:t xml:space="preserve">u 11,00 sati odgađa se zbog spriječenosti stečajnog upravitelja i nova se određuje za dan 1. prosinca 2016. u 10,00 sati, </w:t>
      </w:r>
      <w:r w:rsidR="001351B9" w:rsidRPr="00AD4CD3">
        <w:t xml:space="preserve">sudnica </w:t>
      </w:r>
      <w:r w:rsidR="001351B9">
        <w:t>26,</w:t>
      </w:r>
      <w:r w:rsidR="001351B9" w:rsidRPr="00AD4CD3">
        <w:t xml:space="preserve"> Trgovačkog suda u Zadru, </w:t>
      </w:r>
      <w:r w:rsidR="001351B9">
        <w:t>Dr. Franje Tuđmana 45.</w:t>
      </w:r>
    </w:p>
    <w:p w:rsidRDefault="00C11442" w:rsidP="001351B9" w:rsidR="00C11442">
      <w:pPr>
        <w:jc w:val="both"/>
      </w:pPr>
    </w:p>
    <w:p w:rsidRDefault="00C11442" w:rsidP="00EB5DD9" w:rsidR="00C11442">
      <w:pPr>
        <w:ind w:firstLine="708"/>
        <w:jc w:val="both"/>
      </w:pPr>
    </w:p>
    <w:p w:rsidRDefault="0028088B" w:rsidP="00EB5DD9" w:rsidR="0028088B" w:rsidRPr="00521C2E">
      <w:pPr>
        <w:jc w:val="center"/>
      </w:pPr>
    </w:p>
    <w:p w:rsidRDefault="00EB5DD9" w:rsidP="00EB5DD9" w:rsidR="00EB5DD9" w:rsidRPr="00521C2E">
      <w:pPr>
        <w:jc w:val="center"/>
      </w:pPr>
      <w:r w:rsidRPr="00521C2E">
        <w:t xml:space="preserve">U Zadru, dana </w:t>
      </w:r>
      <w:r w:rsidR="001351B9">
        <w:t>19. listopada</w:t>
      </w:r>
      <w:r w:rsidR="00A357A0">
        <w:t xml:space="preserve"> 2016</w:t>
      </w:r>
      <w:r w:rsidRPr="00521C2E">
        <w:t>.</w:t>
      </w:r>
      <w:r w:rsidR="009B31F2" w:rsidRPr="00521C2E">
        <w:t xml:space="preserve"> </w:t>
      </w:r>
    </w:p>
    <w:p w:rsidRDefault="0088169D" w:rsidP="00EB5DD9" w:rsidR="0088169D" w:rsidRPr="00521C2E">
      <w:pPr>
        <w:ind w:firstLine="708" w:left="5664"/>
      </w:pPr>
    </w:p>
    <w:p w:rsidRDefault="001351B9" w:rsidP="001351B9" w:rsidR="00691547">
      <w:pPr>
        <w:jc w:val="right"/>
      </w:pPr>
      <w:r>
        <w:t>S</w:t>
      </w:r>
      <w:r w:rsidR="00691547" w:rsidRPr="002C500F">
        <w:t>u</w:t>
      </w:r>
      <w:r w:rsidR="00691547">
        <w:t>tkinja:</w:t>
      </w:r>
    </w:p>
    <w:p w:rsidRDefault="00691547" w:rsidP="001351B9" w:rsidR="00691547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Pr="00F60CD9">
        <w:t xml:space="preserve">Ardena </w:t>
      </w:r>
      <w:proofErr w:type="spellStart"/>
      <w:r w:rsidRPr="00F60CD9">
        <w:t>Bajlo</w:t>
      </w:r>
      <w:proofErr w:type="spellEnd"/>
    </w:p>
    <w:p w:rsidRDefault="00691547" w:rsidP="001351B9" w:rsidR="00691547">
      <w:pPr>
        <w:jc w:val="right"/>
      </w:pPr>
    </w:p>
    <w:p w:rsidRDefault="004C3D90" w:rsidP="004C3D90" w:rsidR="004C3D90"/>
    <w:p w:rsidRDefault="00A357A0" w:rsidP="00C838C2" w:rsidR="00A357A0">
      <w:pPr>
        <w:ind w:firstLine="708" w:left="5664"/>
      </w:pPr>
    </w:p>
    <w:p w:rsidRDefault="00A357A0" w:rsidP="00C838C2" w:rsidR="00A357A0" w:rsidRPr="00521C2E">
      <w:pPr>
        <w:ind w:firstLine="708" w:left="5664"/>
      </w:pPr>
    </w:p>
    <w:p w:rsidRDefault="00EB5DD9" w:rsidP="00EB5DD9" w:rsidR="00EB5DD9" w:rsidRPr="00521C2E">
      <w:r w:rsidRPr="00521C2E">
        <w:t>POUKA O PRAVNOM LIJEKU</w:t>
      </w:r>
    </w:p>
    <w:p w:rsidRDefault="00EB5DD9" w:rsidP="00EB5DD9" w:rsidR="00EB5DD9" w:rsidRPr="00521C2E">
      <w:r w:rsidRPr="00521C2E">
        <w:t>Protiv ovog rješenja nije dopuštena žalba (čl. 42. Stečajnog zakona)</w:t>
      </w:r>
      <w:r w:rsidR="00E9745B" w:rsidRPr="00521C2E">
        <w:t>.</w:t>
      </w:r>
    </w:p>
    <w:p w:rsidRDefault="00CC11DB" w:rsidP="002B2E20" w:rsidR="00CC11DB"/>
    <w:p w:rsidRDefault="00CC11DB" w:rsidP="002B2E20" w:rsidR="00CC11DB"/>
    <w:p w:rsidRDefault="002B2E20" w:rsidP="002B2E20" w:rsidR="002B2E20" w:rsidRPr="00521C2E">
      <w:r w:rsidRPr="00521C2E">
        <w:t xml:space="preserve">Dostaviti : </w:t>
      </w:r>
    </w:p>
    <w:p w:rsidRDefault="002B2E20" w:rsidP="002B2E20" w:rsidR="002B2E20" w:rsidRPr="00521C2E"/>
    <w:p w:rsidRDefault="002923D1" w:rsidP="002B2E20" w:rsidR="002923D1">
      <w:pPr>
        <w:numPr>
          <w:ilvl w:val="0"/>
          <w:numId w:val="2"/>
        </w:numPr>
      </w:pPr>
      <w:r>
        <w:t>stečajnom upravitelju – e-mailom</w:t>
      </w:r>
    </w:p>
    <w:p w:rsidRDefault="002B2E20" w:rsidP="002B2E20" w:rsidR="002B2E20" w:rsidRPr="002923D1">
      <w:pPr>
        <w:numPr>
          <w:ilvl w:val="0"/>
          <w:numId w:val="2"/>
        </w:numPr>
      </w:pPr>
      <w:r w:rsidRPr="002923D1">
        <w:t xml:space="preserve">u spis </w:t>
      </w:r>
    </w:p>
    <w:p w:rsidRDefault="00F373FC" w:rsidP="00EB5DD9" w:rsidR="00F373FC" w:rsidRPr="00521C2E"/>
    <w:sectPr w:rsidSect="00521C2E" w:rsidR="00F373FC" w:rsidRPr="00521C2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1C2E" w:rsidP="00521C2E" w:rsidR="00521C2E">
      <w:r>
        <w:separator/>
      </w:r>
    </w:p>
  </w:endnote>
  <w:endnote w:id="0" w:type="continuationSeparator">
    <w:p w:rsidRDefault="00521C2E" w:rsidP="00521C2E" w:rsidR="00521C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1C2E" w:rsidP="00521C2E" w:rsidR="00521C2E">
      <w:r>
        <w:separator/>
      </w:r>
    </w:p>
  </w:footnote>
  <w:footnote w:id="0" w:type="continuationSeparator">
    <w:p w:rsidRDefault="00521C2E" w:rsidP="00521C2E" w:rsidR="00521C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49463169"/>
      <w:docPartObj>
        <w:docPartGallery w:val="Page Numbers (Top of Page)"/>
        <w:docPartUnique/>
      </w:docPartObj>
    </w:sdtPr>
    <w:sdtEndPr/>
    <w:sdtContent>
      <w:p w:rsidRDefault="00521C2E" w:rsidP="00521C2E" w:rsidR="00521C2E" w:rsidRPr="00521C2E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1442">
          <w:rPr>
            <w:noProof/>
          </w:rPr>
          <w:t>2</w:t>
        </w:r>
        <w:r>
          <w:fldChar w:fldCharType="end"/>
        </w:r>
        <w:r w:rsidRPr="00521C2E">
          <w:t xml:space="preserve"> </w:t>
        </w:r>
        <w:r>
          <w:tab/>
        </w:r>
        <w:r>
          <w:tab/>
          <w:t xml:space="preserve">Poslovni broj: </w:t>
        </w:r>
        <w:r w:rsidRPr="00521C2E">
          <w:t>1 St-</w:t>
        </w:r>
        <w:r w:rsidR="00A93C1D">
          <w:t>76</w:t>
        </w:r>
        <w:r w:rsidR="00EE3056">
          <w:t>/14-</w:t>
        </w:r>
        <w:r w:rsidR="00A93C1D">
          <w:t>36</w:t>
        </w:r>
      </w:p>
      <w:p w:rsidRDefault="00414437" w:rsidR="00521C2E">
        <w:pPr>
          <w:pStyle w:val="Zaglavlje"/>
          <w:jc w:val="center"/>
        </w:pPr>
      </w:p>
    </w:sdtContent>
  </w:sdt>
  <w:p w:rsidRDefault="00521C2E" w:rsidR="00521C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423A4"/>
    <w:multiLevelType w:val="hybridMultilevel"/>
    <w:tmpl w:val="A5B0E846"/>
    <w:lvl w:tplc="2E4C948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1B732BC"/>
    <w:multiLevelType w:val="hybridMultilevel"/>
    <w:tmpl w:val="08A02EB2"/>
    <w:lvl w:tplc="F7B6886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5DD9"/>
    <w:rsid w:val="0003284A"/>
    <w:rsid w:val="000870CB"/>
    <w:rsid w:val="000C76ED"/>
    <w:rsid w:val="001351B9"/>
    <w:rsid w:val="00176109"/>
    <w:rsid w:val="001F669E"/>
    <w:rsid w:val="00225D30"/>
    <w:rsid w:val="0028088B"/>
    <w:rsid w:val="002923D1"/>
    <w:rsid w:val="00297FF9"/>
    <w:rsid w:val="002B2E20"/>
    <w:rsid w:val="002B50D0"/>
    <w:rsid w:val="002F58D9"/>
    <w:rsid w:val="00311E9E"/>
    <w:rsid w:val="00384894"/>
    <w:rsid w:val="00395B83"/>
    <w:rsid w:val="003B0046"/>
    <w:rsid w:val="003B6D77"/>
    <w:rsid w:val="00414437"/>
    <w:rsid w:val="00424096"/>
    <w:rsid w:val="004443DA"/>
    <w:rsid w:val="0046570B"/>
    <w:rsid w:val="004B6898"/>
    <w:rsid w:val="004C3D90"/>
    <w:rsid w:val="004F627C"/>
    <w:rsid w:val="00521C2E"/>
    <w:rsid w:val="0059483E"/>
    <w:rsid w:val="00691547"/>
    <w:rsid w:val="006D5987"/>
    <w:rsid w:val="00727837"/>
    <w:rsid w:val="00752868"/>
    <w:rsid w:val="00754F7B"/>
    <w:rsid w:val="00776B68"/>
    <w:rsid w:val="007B1F85"/>
    <w:rsid w:val="007E4CE0"/>
    <w:rsid w:val="00844E6F"/>
    <w:rsid w:val="008730A4"/>
    <w:rsid w:val="0088169D"/>
    <w:rsid w:val="009200A9"/>
    <w:rsid w:val="00971721"/>
    <w:rsid w:val="009B31F2"/>
    <w:rsid w:val="009D2E32"/>
    <w:rsid w:val="00A1250A"/>
    <w:rsid w:val="00A16FD4"/>
    <w:rsid w:val="00A27090"/>
    <w:rsid w:val="00A357A0"/>
    <w:rsid w:val="00A411C9"/>
    <w:rsid w:val="00A47E50"/>
    <w:rsid w:val="00A80829"/>
    <w:rsid w:val="00A93C1D"/>
    <w:rsid w:val="00A94666"/>
    <w:rsid w:val="00AB4654"/>
    <w:rsid w:val="00AD5385"/>
    <w:rsid w:val="00B056E6"/>
    <w:rsid w:val="00B258FB"/>
    <w:rsid w:val="00B65364"/>
    <w:rsid w:val="00B6567B"/>
    <w:rsid w:val="00BE6C59"/>
    <w:rsid w:val="00BF5111"/>
    <w:rsid w:val="00C10CEE"/>
    <w:rsid w:val="00C11442"/>
    <w:rsid w:val="00C40953"/>
    <w:rsid w:val="00C838C2"/>
    <w:rsid w:val="00CB32EB"/>
    <w:rsid w:val="00CC11DB"/>
    <w:rsid w:val="00CD5432"/>
    <w:rsid w:val="00CE7132"/>
    <w:rsid w:val="00D60967"/>
    <w:rsid w:val="00D954E8"/>
    <w:rsid w:val="00DD7BF5"/>
    <w:rsid w:val="00E20BB0"/>
    <w:rsid w:val="00E53204"/>
    <w:rsid w:val="00E9745B"/>
    <w:rsid w:val="00EB5DD9"/>
    <w:rsid w:val="00EB7616"/>
    <w:rsid w:val="00EC463E"/>
    <w:rsid w:val="00EE3056"/>
    <w:rsid w:val="00EF34CB"/>
    <w:rsid w:val="00F11729"/>
    <w:rsid w:val="00F12BB6"/>
    <w:rsid w:val="00F373FC"/>
    <w:rsid w:val="00F65BCE"/>
    <w:rsid w:val="00FA4510"/>
    <w:rsid w:val="00FF3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B5DD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B50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B50D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21C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21C2E"/>
    <w:rPr>
      <w:sz w:val="24"/>
      <w:szCs w:val="24"/>
    </w:rPr>
  </w:style>
  <w:style w:styleId="Podnoje" w:type="paragraph">
    <w:name w:val="footer"/>
    <w:basedOn w:val="Normal"/>
    <w:link w:val="PodnojeChar"/>
    <w:rsid w:val="00521C2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21C2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C1144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44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44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44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44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44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B5DD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B50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B50D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21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21C2E"/>
    <w:rPr>
      <w:sz w:val="24"/>
      <w:szCs w:val="24"/>
    </w:rPr>
  </w:style>
  <w:style w:styleId="Podnoje" w:type="paragraph">
    <w:name w:val="footer"/>
    <w:basedOn w:val="Normal"/>
    <w:link w:val="PodnojeChar"/>
    <w:rsid w:val="00521C2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21C2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C1144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44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44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44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44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44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719</izvorni_sadrzaj>
    <derivirana_varijabla naziv="DomainObject.Predmet.Broj_1">719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St-719/2016</izvorni_sadrzaj>
    <derivirana_varijabla naziv="DomainObject.Predmet.OznakaBroj_1">St-719/2016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TRIMAT-KLIMA d.o.o. za posredovanje i zastupanje u prometu roba i usluga</izvorni_sadrzaj>
    <derivirana_varijabla naziv="DomainObject.Predmet.ProtustrankaFormated_1">  TRIMAT-KLIMA d.o.o. za posredovanje i zastupanje u prometu roba i usluga</derivirana_varijabla>
  </DomainObject.Predmet.ProtustrankaFormated>
  <DomainObject.Predmet.ProtustrankaFormatedOIB>
    <izvorni_sadrzaj>  TRIMAT-KLIMA d.o.o. za posredovanje i zastupanje u prometu roba i usluga, OIB 88646423415</izvorni_sadrzaj>
    <derivirana_varijabla naziv="DomainObject.Predmet.ProtustrankaFormatedOIB_1">  TRIMAT-KLIMA d.o.o. za posredovanje i zastupanje u prometu roba i usluga, OIB 88646423415</derivirana_varijabla>
  </DomainObject.Predmet.ProtustrankaFormatedOIB>
  <DomainObject.Predmet.ProtustrankaFormatedWithAdress>
    <izvorni_sadrzaj> TRIMAT-KLIMA d.o.o. za posredovanje i zastupanje u prometu roba i usluga, Borelli 8, 23000 Zadar</izvorni_sadrzaj>
    <derivirana_varijabla naziv="DomainObject.Predmet.ProtustrankaFormatedWithAdress_1"> TRIMAT-KLIMA d.o.o. za posredovanje i zastupanje u prometu roba i usluga, Borelli 8, 23000 Zadar</derivirana_varijabla>
  </DomainObject.Predmet.ProtustrankaFormatedWithAdress>
  <DomainObject.Predmet.ProtustrankaFormatedWithAdressOIB>
    <izvorni_sadrzaj> TRIMAT-KLIMA d.o.o. za posredovanje i zastupanje u prometu roba i usluga, OIB 88646423415, Borelli 8, 23000 Zadar</izvorni_sadrzaj>
    <derivirana_varijabla naziv="DomainObject.Predmet.ProtustrankaFormatedWithAdressOIB_1"> TRIMAT-KLIMA d.o.o. za posredovanje i zastupanje u prometu roba i usluga, OIB 88646423415, Borelli 8, 23000 Zadar</derivirana_varijabla>
  </DomainObject.Predmet.ProtustrankaFormatedWithAdressOIB>
  <DomainObject.Predmet.ProtustrankaWithAdress>
    <izvorni_sadrzaj>TRIMAT-KLIMA d.o.o. za posredovanje i zastupanje u prometu roba i usluga Borelli 8, 23000 Zadar</izvorni_sadrzaj>
    <derivirana_varijabla naziv="DomainObject.Predmet.ProtustrankaWithAdress_1">TRIMAT-KLIMA d.o.o. za posredovanje i zastupanje u prometu roba i usluga Borelli 8, 23000 Zadar</derivirana_varijabla>
  </DomainObject.Predmet.ProtustrankaWithAdress>
  <DomainObject.Predmet.ProtustrankaWithAdressOIB>
    <izvorni_sadrzaj>TRIMAT-KLIMA d.o.o. za posredovanje i zastupanje u prometu roba i usluga, OIB 88646423415, Borelli 8, 23000 Zadar</izvorni_sadrzaj>
    <derivirana_varijabla naziv="DomainObject.Predmet.ProtustrankaWithAdressOIB_1">TRIMAT-KLIMA d.o.o. za posredovanje i zastupanje u prometu roba i usluga, OIB 88646423415, Borelli 8, 23000 Zadar</derivirana_varijabla>
  </DomainObject.Predmet.ProtustrankaWithAdressOIB>
  <DomainObject.Predmet.ProtustrankaNazivFormated>
    <izvorni_sadrzaj>TRIMAT-KLIMA d.o.o. za posredovanje i zastupanje u prometu roba i usluga</izvorni_sadrzaj>
    <derivirana_varijabla naziv="DomainObject.Predmet.ProtustrankaNazivFormated_1">TRIMAT-KLIMA d.o.o. za posredovanje i zastupanje u prometu roba i usluga</derivirana_varijabla>
  </DomainObject.Predmet.ProtustrankaNazivFormated>
  <DomainObject.Predmet.ProtustrankaNazivFormatedOIB>
    <izvorni_sadrzaj>TRIMAT-KLIMA d.o.o. za posredovanje i zastupanje u prometu roba i usluga, OIB 88646423415</izvorni_sadrzaj>
    <derivirana_varijabla naziv="DomainObject.Predmet.ProtustrankaNazivFormatedOIB_1">TRIMAT-KLIMA d.o.o. za posredovanje i zastupanje u prometu roba i usluga, OIB 88646423415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Addiko Bank dioničko društvo</izvorni_sadrzaj>
    <derivirana_varijabla naziv="DomainObject.Predmet.StrankaFormated_1">  Financijska agencija; Addiko Bank dioničko društvo</derivirana_varijabla>
  </DomainObject.Predmet.StrankaFormated>
  <DomainObject.Predmet.StrankaFormatedOIB>
    <izvorni_sadrzaj>  Financijska agencija, OIB 85821130368; Addiko Bank dioničko društvo, OIB 14036333877</izvorni_sadrzaj>
    <derivirana_varijabla naziv="DomainObject.Predmet.StrankaFormatedOIB_1">  Financijska agencija, OIB 85821130368; Addiko Bank dioničko društvo, OIB 14036333877</derivirana_varijabla>
  </DomainObject.Predmet.StrankaFormatedOIB>
  <DomainObject.Predmet.StrankaFormatedWithAdress>
    <izvorni_sadrzaj> Financijska agencija, Ivana Danila 4, 23000 Zadar; Addiko Bank dioničko društvo, Slavonska avenija 6, 10000 Zagreb</izvorni_sadrzaj>
    <derivirana_varijabla naziv="DomainObject.Predmet.StrankaFormatedWithAdress_1"> Financijska agencija, Ivana Danila 4, 23000 Zadar; Addiko Bank dioničko društvo, Slavonska avenija 6, 10000 Zagreb</derivirana_varijabla>
  </DomainObject.Predmet.StrankaFormatedWithAdress>
  <DomainObject.Predmet.StrankaFormatedWithAdressOIB>
    <izvorni_sadrzaj> Financijska agencija, OIB 85821130368, Ivana Danila 4, 23000 Zadar; Addiko Bank dioničko društvo, OIB 14036333877, Slavonska avenija 6, 10000 Zagreb</izvorni_sadrzaj>
    <derivirana_varijabla naziv="DomainObject.Predmet.StrankaFormatedWithAdressOIB_1"> Financijska agencija, OIB 85821130368, Ivana Danila 4, 23000 Zadar; Addiko Bank dioničko društvo, OIB 14036333877, Slavonska avenija 6, 10000 Zagreb</derivirana_varijabla>
  </DomainObject.Predmet.StrankaFormatedWithAdressOIB>
  <DomainObject.Predmet.StrankaWithAdress>
    <izvorni_sadrzaj>Financijska agencija Ivana Danila 4,23000 Zadar,Addiko Bank dioničko društvo Slavonska avenija 6,10000 Zagreb</izvorni_sadrzaj>
    <derivirana_varijabla naziv="DomainObject.Predmet.StrankaWithAdress_1">Financijska agencija Ivana Danila 4,23000 Zadar,Addiko Bank dioničko društvo Slavonska avenija 6,10000 Zagreb</derivirana_varijabla>
  </DomainObject.Predmet.StrankaWithAdress>
  <DomainObject.Predmet.StrankaWithAdressOIB>
    <izvorni_sadrzaj>Financijska agencija, OIB 85821130368, Ivana Danila 4,23000 Zadar,Addiko Bank dioničko društvo, OIB 14036333877, Slavonska avenija 6,10000 Zagreb</izvorni_sadrzaj>
    <derivirana_varijabla naziv="DomainObject.Predmet.StrankaWithAdressOIB_1">Financijska agencija, OIB 85821130368, Ivana Danila 4,23000 Zadar,Addiko Bank dioničko društvo, OIB 14036333877, Slavonska avenija 6,10000 Zagreb</derivirana_varijabla>
  </DomainObject.Predmet.StrankaWithAdressOIB>
  <DomainObject.Predmet.StrankaNazivFormated>
    <izvorni_sadrzaj>Financijska agencija,Addiko Bank dioničko društvo</izvorni_sadrzaj>
    <derivirana_varijabla naziv="DomainObject.Predmet.StrankaNazivFormated_1">Financijska agencija,Addiko Bank dioničko društvo</derivirana_varijabla>
  </DomainObject.Predmet.StrankaNazivFormated>
  <DomainObject.Predmet.StrankaNazivFormatedOIB>
    <izvorni_sadrzaj>Financijska agencija, OIB 85821130368,Addiko Bank dioničko društvo, OIB 14036333877</izvorni_sadrzaj>
    <derivirana_varijabla naziv="DomainObject.Predmet.StrankaNazivFormatedOIB_1">Financijska agencija, OIB 85821130368,Addiko Bank dioničko društvo, OIB 14036333877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  <item>Addiko Bank dioničko društvo</item>
    </izvorni_sadrzaj>
    <derivirana_varijabla naziv="DomainObject.Predmet.StrankaListFormated_1">
      <item>Financijska agencija</item>
      <item>Addiko Bank dioničko društvo</item>
    </derivirana_varijabla>
  </DomainObject.Predmet.StrankaListFormated>
  <DomainObject.Predmet.StrankaListFormatedOIB>
    <izvorni_sadrzaj>
      <item>Financijska agencija, OIB 85821130368</item>
      <item>Addiko Bank dioničko društvo, OIB 14036333877</item>
    </izvorni_sadrzaj>
    <derivirana_varijabla naziv="DomainObject.Predmet.StrankaListFormatedOIB_1">
      <item>Financijska agencija, OIB 85821130368</item>
      <item>Addiko Bank dioničko društvo, OIB 14036333877</item>
    </derivirana_varijabla>
  </DomainObject.Predmet.StrankaListFormatedOIB>
  <DomainObject.Predmet.StrankaListFormatedWithAdress>
    <izvorni_sadrzaj>
      <item>Financijska agencija, Ivana Danila 4, 23000 Zadar</item>
      <item>Addiko Bank dioničko društvo, Slavonska avenija 6, 10000 Zagreb</item>
    </izvorni_sadrzaj>
    <derivirana_varijabla naziv="DomainObject.Predmet.StrankaListFormatedWithAdress_1">
      <item>Financijska agencija, Ivana Danila 4, 23000 Zadar</item>
      <item>Addiko Bank dioničko društvo, Slavonska avenija 6, 10000 Zagreb</item>
    </derivirana_varijabla>
  </DomainObject.Predmet.StrankaListFormatedWithAdress>
  <DomainObject.Predmet.StrankaListFormatedWithAdressOIB>
    <izvorni_sadrzaj>
      <item>Financijska agencija, OIB 85821130368, Ivana Danila 4, 23000 Zadar</item>
      <item>Addiko Bank dioničko društvo, OIB 14036333877, Slavonska avenija 6, 10000 Zagreb</item>
    </izvorni_sadrzaj>
    <derivirana_varijabla naziv="DomainObject.Predmet.StrankaListFormatedWithAdressOIB_1">
      <item>Financijska agencija, OIB 85821130368, Ivana Danila 4, 23000 Zadar</item>
      <item>Addiko Bank dioničko društvo, OIB 14036333877, Slavonska avenija 6, 10000 Zagreb</item>
    </derivirana_varijabla>
  </DomainObject.Predmet.StrankaListFormatedWithAdressOIB>
  <DomainObject.Predmet.StrankaListNazivFormated>
    <izvorni_sadrzaj>
      <item>Financijska agencija</item>
      <item>Addiko Bank dioničko društvo</item>
    </izvorni_sadrzaj>
    <derivirana_varijabla naziv="DomainObject.Predmet.StrankaListNazivFormated_1">
      <item>Financijska agencija</item>
      <item>Addiko Bank dioničko društvo</item>
    </derivirana_varijabla>
  </DomainObject.Predmet.StrankaListNazivFormated>
  <DomainObject.Predmet.StrankaListNazivFormatedOIB>
    <izvorni_sadrzaj>
      <item>Financijska agencija, OIB 85821130368</item>
      <item>Addiko Bank dioničko društvo, OIB 14036333877</item>
    </izvorni_sadrzaj>
    <derivirana_varijabla naziv="DomainObject.Predmet.StrankaListNazivFormatedOIB_1">
      <item>Financijska agencija, OIB 85821130368</item>
      <item>Addiko Bank dioničko društvo, OIB 14036333877</item>
    </derivirana_varijabla>
  </DomainObject.Predmet.StrankaListNazivFormatedOIB>
  <DomainObject.Predmet.ProtuStrankaListFormated>
    <izvorni_sadrzaj>
      <item>TRIMAT-KLIMA d.o.o. za posredovanje i zastupanje u prometu roba i usluga</item>
    </izvorni_sadrzaj>
    <derivirana_varijabla naziv="DomainObject.Predmet.ProtuStrankaListFormated_1">
      <item>TRIMAT-KLIMA d.o.o. za posredovanje i zastupanje u prometu roba i usluga</item>
    </derivirana_varijabla>
  </DomainObject.Predmet.ProtuStrankaListFormated>
  <DomainObject.Predmet.ProtuStrankaListFormatedOIB>
    <izvorni_sadrzaj>
      <item>TRIMAT-KLIMA d.o.o. za posredovanje i zastupanje u prometu roba i usluga, OIB 88646423415</item>
    </izvorni_sadrzaj>
    <derivirana_varijabla naziv="DomainObject.Predmet.ProtuStrankaListFormatedOIB_1">
      <item>TRIMAT-KLIMA d.o.o. za posredovanje i zastupanje u prometu roba i usluga, OIB 88646423415</item>
    </derivirana_varijabla>
  </DomainObject.Predmet.ProtuStrankaListFormatedOIB>
  <DomainObject.Predmet.ProtuStrankaListFormatedWithAdress>
    <izvorni_sadrzaj>
      <item>TRIMAT-KLIMA d.o.o. za posredovanje i zastupanje u prometu roba i usluga, Borelli 8, 23000 Zadar</item>
    </izvorni_sadrzaj>
    <derivirana_varijabla naziv="DomainObject.Predmet.ProtuStrankaListFormatedWithAdress_1">
      <item>TRIMAT-KLIMA d.o.o. za posredovanje i zastupanje u prometu roba i usluga, Borelli 8, 23000 Zadar</item>
    </derivirana_varijabla>
  </DomainObject.Predmet.ProtuStrankaListFormatedWithAdress>
  <DomainObject.Predmet.ProtuStrankaListFormatedWithAdressOIB>
    <izvorni_sadrzaj>
      <item>TRIMAT-KLIMA d.o.o. za posredovanje i zastupanje u prometu roba i usluga, OIB 88646423415, Borelli 8, 23000 Zadar</item>
    </izvorni_sadrzaj>
    <derivirana_varijabla naziv="DomainObject.Predmet.ProtuStrankaListFormatedWithAdressOIB_1">
      <item>TRIMAT-KLIMA d.o.o. za posredovanje i zastupanje u prometu roba i usluga, OIB 88646423415, Borelli 8, 23000 Zadar</item>
    </derivirana_varijabla>
  </DomainObject.Predmet.ProtuStrankaListFormatedWithAdressOIB>
  <DomainObject.Predmet.ProtuStrankaListNazivFormated>
    <izvorni_sadrzaj>
      <item>TRIMAT-KLIMA d.o.o. za posredovanje i zastupanje u prometu roba i usluga</item>
    </izvorni_sadrzaj>
    <derivirana_varijabla naziv="DomainObject.Predmet.ProtuStrankaListNazivFormated_1">
      <item>TRIMAT-KLIMA d.o.o. za posredovanje i zastupanje u prometu roba i usluga</item>
    </derivirana_varijabla>
  </DomainObject.Predmet.ProtuStrankaListNazivFormated>
  <DomainObject.Predmet.ProtuStrankaListNazivFormatedOIB>
    <izvorni_sadrzaj>
      <item>TRIMAT-KLIMA d.o.o. za posredovanje i zastupanje u prometu roba i usluga, OIB 88646423415</item>
    </izvorni_sadrzaj>
    <derivirana_varijabla naziv="DomainObject.Predmet.ProtuStrankaListNazivFormatedOIB_1">
      <item>TRIMAT-KLIMA d.o.o. za posredovanje i zastupanje u prometu roba i usluga, OIB 88646423415</item>
    </derivirana_varijabla>
  </DomainObject.Predmet.ProtuStrankaListNazivFormatedOIB>
  <DomainObject.Predmet.OstaliListFormated>
    <izvorni_sadrzaj>
      <item>Snežan Oruč</item>
    </izvorni_sadrzaj>
    <derivirana_varijabla naziv="DomainObject.Predmet.OstaliListFormated_1">
      <item>Snežan Oruč</item>
    </derivirana_varijabla>
  </DomainObject.Predmet.OstaliListFormated>
  <DomainObject.Predmet.OstaliListFormatedOIB>
    <izvorni_sadrzaj>
      <item>Snežan Oruč, OIB 06944719830</item>
    </izvorni_sadrzaj>
    <derivirana_varijabla naziv="DomainObject.Predmet.OstaliListFormatedOIB_1">
      <item>Snežan Oruč, OIB 06944719830</item>
    </derivirana_varijabla>
  </DomainObject.Predmet.OstaliListFormatedOIB>
  <DomainObject.Predmet.OstaliListFormatedWithAdress>
    <izvorni_sadrzaj>
      <item>Snežan Oruč, Otona Ivekovića 16, 23000 Zadar</item>
    </izvorni_sadrzaj>
    <derivirana_varijabla naziv="DomainObject.Predmet.OstaliListFormatedWithAdress_1">
      <item>Snežan Oruč, Otona Ivekovića 16, 23000 Zadar</item>
    </derivirana_varijabla>
  </DomainObject.Predmet.OstaliListFormatedWithAdress>
  <DomainObject.Predmet.OstaliListFormatedWithAdressOIB>
    <izvorni_sadrzaj>
      <item>Snežan Oruč, OIB 06944719830, Otona Ivekovića 16, 23000 Zadar</item>
    </izvorni_sadrzaj>
    <derivirana_varijabla naziv="DomainObject.Predmet.OstaliListFormatedWithAdressOIB_1">
      <item>Snežan Oruč, OIB 06944719830, Otona Ivekovića 16, 23000 Zadar</item>
    </derivirana_varijabla>
  </DomainObject.Predmet.OstaliListFormatedWithAdressOIB>
  <DomainObject.Predmet.OstaliListNazivFormated>
    <izvorni_sadrzaj>
      <item>Snežan Oruč</item>
    </izvorni_sadrzaj>
    <derivirana_varijabla naziv="DomainObject.Predmet.OstaliListNazivFormated_1">
      <item>Snežan Oruč</item>
    </derivirana_varijabla>
  </DomainObject.Predmet.OstaliListNazivFormated>
  <DomainObject.Predmet.OstaliListNazivFormatedOIB>
    <izvorni_sadrzaj>
      <item>Snežan Oruč, OIB 06944719830</item>
    </izvorni_sadrzaj>
    <derivirana_varijabla naziv="DomainObject.Predmet.OstaliListNazivFormatedOIB_1">
      <item>Snežan Oruč, OIB 06944719830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TRIMAT-KLIMA d.o.o. za posredovanje i zastupanje u prometu roba i usluga</izvorni_sadrzaj>
    <derivirana_varijabla naziv="DomainObject.Predmet.ProtustrankaIDrugi_1">TRIMAT-KLIMA d.o.o. za posredovanje i zastupanje u prometu roba i usluga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TRIMAT-KLIMA d.o.o. za posredovanje i zastupanje u prometu roba i usluga, OIB 88646423415, Borelli 8, 23000 Zadar</izvorni_sadrzaj>
    <derivirana_varijabla naziv="DomainObject.Predmet.ProtustrankaIDrugiAdressOIB_1">TRIMAT-KLIMA d.o.o. za posredovanje i zastupanje u prometu roba i usluga, OIB 88646423415, Borelli 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TRIMAT-KLIMA d.o.o. za posredovanje i zastupanje u prometu roba i usluga</item>
      <item>Financijska agencija</item>
      <item>Snežan Oruč</item>
      <item>Addiko Bank dioničko društvo</item>
    </izvorni_sadrzaj>
    <derivirana_varijabla naziv="DomainObject.Predmet.SudioniciListNaziv_1">
      <item>TRIMAT-KLIMA d.o.o. za posredovanje i zastupanje u prometu roba i usluga</item>
      <item>Financijska agencija</item>
      <item>Snežan Oruč</item>
      <item>Addiko Bank dioničko društvo</item>
    </derivirana_varijabla>
  </DomainObject.Predmet.SudioniciListNaziv>
  <DomainObject.Predmet.SudioniciListAdressOIB>
    <izvorni_sadrzaj>
      <item>TRIMAT-KLIMA d.o.o. za posredovanje i zastupanje u prometu roba i usluga, OIB 88646423415, Borelli 8,23000 Zadar</item>
      <item>Financijska agencija, OIB 85821130368, Ivana Danila 4,23000 Zadar</item>
      <item>Snežan Oruč, OIB 06944719830, Otona Ivekovića 16,23000 Zadar</item>
      <item>Addiko Bank dioničko društvo, OIB 14036333877, Slavonska avenija 6,10000 Zagreb</item>
    </izvorni_sadrzaj>
    <derivirana_varijabla naziv="DomainObject.Predmet.SudioniciListAdressOIB_1">
      <item>TRIMAT-KLIMA d.o.o. za posredovanje i zastupanje u prometu roba i usluga, OIB 88646423415, Borelli 8,23000 Zadar</item>
      <item>Financijska agencija, OIB 85821130368, Ivana Danila 4,23000 Zadar</item>
      <item>Snežan Oruč, OIB 06944719830, Otona Ivekovića 16,23000 Zadar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88646423415</item>
      <item>, OIB 85821130368</item>
      <item>, OIB 06944719830</item>
      <item>, OIB 14036333877</item>
    </izvorni_sadrzaj>
    <derivirana_varijabla naziv="DomainObject.Predmet.SudioniciListNazivOIB_1">
      <item>, OIB 88646423415</item>
      <item>, OIB 85821130368</item>
      <item>, OIB 06944719830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150</properties:Words>
  <properties:Characters>691</properties:Characters>
  <properties:Lines>40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2016-10-19T08:16:00Z</dcterms:created>
  <dc:creator>Ardena Bajlo</dc:creator>
  <cp:lastModifiedBy>wsadmin</cp:lastModifiedBy>
  <cp:lastPrinted>2016-04-08T06:40:00Z</cp:lastPrinted>
  <dcterms:modified xmlns:xsi="http://www.w3.org/2001/XMLSchema-instance" xsi:type="dcterms:W3CDTF">2016-10-19T09:24:00Z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