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beef" w14:paraId="290beef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AD5841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5841">
        <w:tab/>
      </w:r>
      <w:r w:rsidR="00AD5841">
        <w:tab/>
        <w:t>72 St-1812/2013</w:t>
      </w:r>
      <w:r w:rsidR="00E33634">
        <w:t>-51</w:t>
      </w:r>
    </w:p>
    <w:p w:rsidRDefault="003812A3" w:rsidP="003812A3" w:rsidR="003812A3">
      <w:pPr>
        <w:jc w:val="right"/>
      </w:pP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EKOTEKS d.o.o.- u stečaju, Lučko, </w:t>
      </w:r>
      <w:proofErr w:type="spellStart"/>
      <w:r>
        <w:t>Puškarićeva</w:t>
      </w:r>
      <w:proofErr w:type="spellEnd"/>
      <w:r>
        <w:t xml:space="preserve"> 15, OIB: 755</w:t>
      </w:r>
      <w:r w:rsidR="00355D0B">
        <w:t>92937137, MBS: 080275144, dana 16</w:t>
      </w:r>
      <w:r>
        <w:t>.</w:t>
      </w:r>
      <w:r w:rsidR="00355D0B">
        <w:t xml:space="preserve"> listopada</w:t>
      </w:r>
      <w:r>
        <w:t xml:space="preserve"> 201</w:t>
      </w:r>
      <w:r w:rsidR="00355D0B">
        <w:t>7</w:t>
      </w:r>
      <w:r>
        <w:t>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AD5841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 xml:space="preserve">Mirjana Zuzija u roku od </w:t>
      </w:r>
      <w:r w:rsidR="00355D0B">
        <w:t>15</w:t>
      </w:r>
      <w:r>
        <w:t xml:space="preserve"> dana od dana dostave ovog zaključka dosta</w:t>
      </w:r>
      <w:r w:rsidR="001B736C">
        <w:t>viti očitovanje na podnesak koji</w:t>
      </w:r>
      <w:r>
        <w:t xml:space="preserve"> je sudu predao </w:t>
      </w:r>
      <w:proofErr w:type="spellStart"/>
      <w:r w:rsidR="00355D0B">
        <w:t>Vicenco</w:t>
      </w:r>
      <w:proofErr w:type="spellEnd"/>
      <w:r w:rsidR="00355D0B">
        <w:t xml:space="preserve"> </w:t>
      </w:r>
      <w:proofErr w:type="spellStart"/>
      <w:r w:rsidR="00355D0B">
        <w:t>Blagaić</w:t>
      </w:r>
      <w:proofErr w:type="spellEnd"/>
      <w:r w:rsidR="00355D0B">
        <w:t xml:space="preserve">, zastupan po punomoćniku </w:t>
      </w:r>
      <w:r>
        <w:t>Hrvoju Zdilaru, odvjetniku u Zagrebu</w:t>
      </w:r>
      <w:r w:rsidR="00355D0B">
        <w:t>, dana 10. listopada 2017. godine</w:t>
      </w:r>
      <w:r w:rsidR="003812A3" w:rsidRPr="009A6899">
        <w:t xml:space="preserve"> </w:t>
      </w:r>
    </w:p>
    <w:p w:rsidRDefault="003812A3" w:rsidP="003812A3" w:rsidR="003812A3">
      <w:pPr>
        <w:jc w:val="center"/>
      </w:pPr>
    </w:p>
    <w:p w:rsidRDefault="00355D0B" w:rsidP="003812A3" w:rsidR="003812A3">
      <w:pPr>
        <w:jc w:val="center"/>
      </w:pPr>
      <w:r>
        <w:t>U Zagrebu 16</w:t>
      </w:r>
      <w:r w:rsidR="003812A3">
        <w:t>.</w:t>
      </w:r>
      <w:r>
        <w:t xml:space="preserve"> listopada</w:t>
      </w:r>
      <w:r w:rsidR="003812A3">
        <w:t xml:space="preserve"> 201</w:t>
      </w:r>
      <w:r>
        <w:t>7</w:t>
      </w:r>
      <w:r w:rsidR="003812A3">
        <w:t>.</w:t>
      </w:r>
    </w:p>
    <w:p w:rsidRDefault="00C21183" w:rsidP="00E33634" w:rsidR="00E3363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</w:t>
      </w:r>
      <w:r w:rsidR="00E336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3634" w:rsidP="00E91121" w:rsidR="00E336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3634" w:rsidP="00E91121" w:rsidR="00E3363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3634" w:rsidP="00E91121" w:rsidR="00E3363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33634" w:rsidP="00E91121" w:rsidR="00E3363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1183" w:rsidP="00E33634" w:rsidR="00C2118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21183" w:rsidP="003812A3" w:rsidR="00C2118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3634" w:rsidP="003812A3" w:rsidR="00E3363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B736C"/>
    <w:rsid w:val="00355D0B"/>
    <w:rsid w:val="003812A3"/>
    <w:rsid w:val="00523F73"/>
    <w:rsid w:val="00770BD7"/>
    <w:rsid w:val="00854A9D"/>
    <w:rsid w:val="00997568"/>
    <w:rsid w:val="00AD5841"/>
    <w:rsid w:val="00C21183"/>
    <w:rsid w:val="00E33634"/>
    <w:rsid w:val="00F7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BD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BD7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BD7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BD7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0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BD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BD7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BD7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BD7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Stečajna masa iza EX-CITO GRADNJA d.o.o.</izvorni_sadrzaj>
    <derivirana_varijabla naziv="DomainObject.Predmet.StrankaFormated_1">  FINA; Stečajna masa iza EX-CITO GRADNJA d.o.o.</derivirana_varijabla>
  </DomainObject.Predmet.StrankaFormated>
  <DomainObject.Predmet.StrankaFormatedOIB>
    <izvorni_sadrzaj>  FINA, OIB 85821130368; Stečajna masa iza EX-CITO GRADNJA d.o.o., OIB 08319467376</izvorni_sadrzaj>
    <derivirana_varijabla naziv="DomainObject.Predmet.StrankaFormatedOIB_1">  FINA, OIB 85821130368; Stečajna masa iza EX-CITO GRADNJA d.o.o., OIB 08319467376</derivirana_varijabla>
  </DomainObject.Predmet.StrankaFormatedOIB>
  <DomainObject.Predmet.StrankaFormatedWithAdress>
    <izvorni_sadrzaj> FINA, ULICA GRADA VUKOVARA 70, 10000 Zagreb; Stečajna masa iza EX-CITO GRADNJA d.o.o., Lipovečka 1, 10000 Zagreb</izvorni_sadrzaj>
    <derivirana_varijabla naziv="DomainObject.Predmet.StrankaFormatedWithAdress_1"> FINA, ULICA GRADA VUKOVARA 70, 10000 Zagreb; Stečajna masa iza EX-CITO GRADNJA d.o.o., Lipovečka 1, 10000 Zagreb</derivirana_varijabla>
  </DomainObject.Predmet.StrankaFormatedWithAdress>
  <DomainObject.Predmet.StrankaFormatedWithAdressOIB>
    <izvorni_sadrzaj> FINA, OIB 85821130368, ULICA GRADA VUKOVARA 70, 10000 Zagreb; Stečajna masa iza EX-CITO GRADNJA d.o.o., OIB 08319467376, Lipovečka 1, 10000 Zagreb</izvorni_sadrzaj>
    <derivirana_varijabla naziv="DomainObject.Predmet.StrankaFormatedWithAdressOIB_1"> FINA, OIB 85821130368, ULICA GRADA VUKOVARA 70, 10000 Zagreb; Stečajna masa iza EX-CITO GRADNJA d.o.o., OIB 08319467376, Lipovečka 1, 10000 Zagreb</derivirana_varijabla>
  </DomainObject.Predmet.StrankaFormatedWithAdressOIB>
  <DomainObject.Predmet.StrankaWithAdress>
    <izvorni_sadrzaj>FINA ULICA GRADA VUKOVARA 70,10000 Zagreb,Stečajna masa iza EX-CITO GRADNJA d.o.o. Lipovečka 1,10000 Zagreb</izvorni_sadrzaj>
    <derivirana_varijabla naziv="DomainObject.Predmet.StrankaWithAdress_1">FINA ULICA GRADA VUKOVARA 70,10000 Zagreb,Stečajna masa iza EX-CITO GRADNJA d.o.o. Lipovečka 1,10000 Zagreb</derivirana_varijabla>
  </DomainObject.Predmet.StrankaWithAdress>
  <DomainObject.Predmet.StrankaWithAdressOIB>
    <izvorni_sadrzaj>FINA, OIB 85821130368, ULICA GRADA VUKOVARA 70,10000 Zagreb,Stečajna masa iza EX-CITO GRADNJA d.o.o., OIB 08319467376, Lipovečka 1,10000 Zagreb</izvorni_sadrzaj>
    <derivirana_varijabla naziv="DomainObject.Predmet.StrankaWithAdressOIB_1">FINA, OIB 85821130368, ULICA GRADA VUKOVARA 70,10000 Zagreb,Stečajna masa iza EX-CITO GRADNJA d.o.o., OIB 08319467376, Lipovečka 1,10000 Zagreb</derivirana_varijabla>
  </DomainObject.Predmet.StrankaWithAdressOIB>
  <DomainObject.Predmet.StrankaNazivFormated>
    <izvorni_sadrzaj>FINA,Stečajna masa iza EX-CITO GRADNJA d.o.o.</izvorni_sadrzaj>
    <derivirana_varijabla naziv="DomainObject.Predmet.StrankaNazivFormated_1">FINA,Stečajna masa iza EX-CITO GRADNJA d.o.o.</derivirana_varijabla>
  </DomainObject.Predmet.StrankaNazivFormated>
  <DomainObject.Predmet.StrankaNazivFormatedOIB>
    <izvorni_sadrzaj>FINA, OIB 85821130368,Stečajna masa iza EX-CITO GRADNJA d.o.o., OIB 08319467376</izvorni_sadrzaj>
    <derivirana_varijabla naziv="DomainObject.Predmet.StrankaNazivFormatedOIB_1">FINA, OIB 85821130368,Stečajna masa iza EX-CITO GRADNJA d.o.o., OIB 08319467376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  <item>Stečajna masa iza EX-CITO GRADNJA d.o.o.</item>
    </izvorni_sadrzaj>
    <derivirana_varijabla naziv="DomainObject.Predmet.StrankaListFormated_1">
      <item>FINA</item>
      <item>Stečajna masa iza EX-CITO GRADNJA d.o.o.</item>
    </derivirana_varijabla>
  </DomainObject.Predmet.StrankaListFormated>
  <DomainObject.Predmet.StrankaListFormatedOIB>
    <izvorni_sadrzaj>
      <item>FINA, OIB 85821130368</item>
      <item>Stečajna masa iza EX-CITO GRADNJA d.o.o., OIB 08319467376</item>
    </izvorni_sadrzaj>
    <derivirana_varijabla naziv="DomainObject.Predmet.StrankaListFormatedOIB_1">
      <item>FINA, OIB 85821130368</item>
      <item>Stečajna masa iza EX-CITO GRADNJA d.o.o., OIB 08319467376</item>
    </derivirana_varijabla>
  </DomainObject.Predmet.StrankaListFormatedOIB>
  <DomainObject.Predmet.StrankaListFormatedWithAdress>
    <izvorni_sadrzaj>
      <item>FINA, ULICA GRADA VUKOVARA 70, 10000 Zagreb</item>
      <item>Stečajna masa iza EX-CITO GRADNJA d.o.o., Lipovečka 1, 10000 Zagreb</item>
    </izvorni_sadrzaj>
    <derivirana_varijabla naziv="DomainObject.Predmet.StrankaListFormatedWithAdress_1">
      <item>FINA, ULICA GRADA VUKOVARA 70, 10000 Zagreb</item>
      <item>Stečajna masa iza EX-CITO GRADNJA d.o.o., Lipovečka 1, 10000 Zagreb</item>
    </derivirana_varijabla>
  </DomainObject.Predmet.StrankaListFormatedWithAdress>
  <DomainObject.Predmet.StrankaListFormatedWithAdressOIB>
    <izvorni_sadrzaj>
      <item>FINA, OIB 85821130368, ULICA GRADA VUKOVARA 70, 10000 Zagreb</item>
      <item>Stečajna masa iza EX-CITO GRADNJA d.o.o., OIB 08319467376, Lipovečka 1, 10000 Zagreb</item>
    </izvorni_sadrzaj>
    <derivirana_varijabla naziv="DomainObject.Predmet.StrankaListFormatedWithAdressOIB_1">
      <item>FINA, OIB 85821130368, ULICA GRADA VUKOVARA 70, 10000 Zagreb</item>
      <item>Stečajna masa iza EX-CITO GRADNJA d.o.o., OIB 08319467376, Lipovečka 1, 10000 Zagreb</item>
    </derivirana_varijabla>
  </DomainObject.Predmet.StrankaListFormatedWithAdressOIB>
  <DomainObject.Predmet.StrankaListNazivFormated>
    <izvorni_sadrzaj>
      <item>FINA</item>
      <item>Stečajna masa iza EX-CITO GRADNJA d.o.o.</item>
    </izvorni_sadrzaj>
    <derivirana_varijabla naziv="DomainObject.Predmet.StrankaListNazivFormated_1">
      <item>FINA</item>
      <item>Stečajna masa iza EX-CITO GRADNJA d.o.o.</item>
    </derivirana_varijabla>
  </DomainObject.Predmet.StrankaListNazivFormated>
  <DomainObject.Predmet.StrankaListNazivFormatedOIB>
    <izvorni_sadrzaj>
      <item>FINA, OIB 85821130368</item>
      <item>Stečajna masa iza EX-CITO GRADNJA d.o.o., OIB 08319467376</item>
    </izvorni_sadrzaj>
    <derivirana_varijabla naziv="DomainObject.Predmet.StrankaListNazivFormatedOIB_1">
      <item>FINA, OIB 85821130368</item>
      <item>Stečajna masa iza EX-CITO GRADNJA d.o.o., OIB 08319467376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 i dr.</izvorni_sadrzaj>
    <derivirana_varijabla naziv="DomainObject.Predmet.StrankaIDrugiAdressOIB_1">FINA, OIB 85821130368, ULICA GRADA VUKOVARA 70, 10000 Zagreb i dr.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  <item>Stečajna masa iza EX-CITO GRADNJA d.o.o.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  <item>Stečajna masa iza EX-CITO GRADNJA d.o.o., OIB 08319467376,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  <item>, OIB 08319467376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148</properties:Words>
  <properties:Characters>688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2017-10-17T05:19:00Z</dcterms:created>
  <dc:creator>Nikola Ribarić</dc:creator>
  <cp:lastModifiedBy>Jadranka Zelić</cp:lastModifiedBy>
  <cp:lastPrinted>2017-10-17T05:18:00Z</cp:lastPrinted>
  <dcterms:modified xmlns:xsi="http://www.w3.org/2001/XMLSchema-instance" xsi:type="dcterms:W3CDTF">2017-10-17T05:20:00Z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