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6915" w14:paraId="fe06915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91452A">
        <w:rPr>
          <w:b/>
        </w:rPr>
        <w:t>28</w:t>
      </w:r>
      <w:r w:rsidR="00DB52D3" w:rsidRPr="00DB52D3">
        <w:rPr>
          <w:b/>
        </w:rPr>
        <w:t>/201</w:t>
      </w:r>
      <w:r w:rsidR="002E554C">
        <w:rPr>
          <w:b/>
        </w:rPr>
        <w:t>7</w:t>
      </w:r>
      <w:r w:rsidR="00DB52D3" w:rsidRPr="00DB52D3">
        <w:rPr>
          <w:b/>
        </w:rPr>
        <w:t>-</w:t>
      </w:r>
      <w:r w:rsidR="00FC63CC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91452A" w:rsidRPr="0091452A">
        <w:t>Osijek, Podružnice Osijek, za pokretanje skraćenog stečajnog postupka nad dužnikom GATTUS d.o.o. za trgovinu, skraćena tvrtka: GATTUS d.o.o., Kutjevo, Stjepana Radića 2, OIB: 84143510831</w:t>
      </w:r>
      <w:r w:rsidR="00B16504" w:rsidRPr="00B16504">
        <w:t xml:space="preserve">, </w:t>
      </w:r>
      <w:r w:rsidR="00AA7765">
        <w:t xml:space="preserve">dana </w:t>
      </w:r>
      <w:r w:rsidR="00BB773A">
        <w:t>09</w:t>
      </w:r>
      <w:r w:rsidR="00654824">
        <w:t xml:space="preserve">. </w:t>
      </w:r>
      <w:r w:rsidR="00BB773A">
        <w:t>svibnja</w:t>
      </w:r>
      <w:r w:rsidR="00AA7765">
        <w:t xml:space="preserve"> 201</w:t>
      </w:r>
      <w:r w:rsidR="00780AC9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1452A" w:rsidRPr="0091452A">
        <w:t>GATTUS d.o.o. za trgovinu, skraćena tvrtka: GATTUS d.o.o., Kutjevo, Stjepana Radića 2, OIB: 84143510831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</w:t>
      </w:r>
      <w:r w:rsidR="0068262A" w:rsidRPr="00561F0A">
        <w:t xml:space="preserve">se </w:t>
      </w:r>
      <w:r w:rsidR="0091452A">
        <w:t>Damir Cincar iz Osijeka</w:t>
      </w:r>
      <w:r w:rsidR="00654824" w:rsidRPr="00561F0A">
        <w:t xml:space="preserve">, </w:t>
      </w:r>
      <w:r w:rsidR="0091452A">
        <w:t>Svete Ane 15b</w:t>
      </w:r>
      <w:r w:rsidR="00654824" w:rsidRPr="00561F0A">
        <w:t xml:space="preserve">, OIB </w:t>
      </w:r>
      <w:r w:rsidR="0091452A">
        <w:t>60464850994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91452A" w:rsidRPr="0091452A">
        <w:t>GATTUS d.o.o. za trgovinu, skraćena tvrtka: GATTUS d.o.o., Kutjevo, Stjepana Radića 2, OIB: 84143510831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91452A" w:rsidP="00AA7765" w:rsidR="0091452A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91452A">
        <w:rPr>
          <w:b/>
        </w:rPr>
        <w:t>28</w:t>
      </w:r>
      <w:r w:rsidR="00533CCE">
        <w:rPr>
          <w:b/>
        </w:rPr>
        <w:t>/</w:t>
      </w:r>
      <w:r w:rsidRPr="002F214A">
        <w:rPr>
          <w:b/>
        </w:rPr>
        <w:t>201</w:t>
      </w:r>
      <w:r w:rsidR="002E554C">
        <w:rPr>
          <w:b/>
        </w:rPr>
        <w:t>7</w:t>
      </w:r>
      <w:r w:rsidRPr="002F214A">
        <w:rPr>
          <w:b/>
        </w:rPr>
        <w:t>-</w:t>
      </w:r>
      <w:r w:rsidR="00FC63CC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</w:t>
      </w:r>
      <w:r w:rsidR="0091452A">
        <w:t>Osijek</w:t>
      </w:r>
      <w:r>
        <w:t xml:space="preserve">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1452A">
        <w:t xml:space="preserve"> </w:t>
      </w:r>
      <w:r w:rsidR="0091452A" w:rsidRPr="0091452A">
        <w:t>GATTUS d.o.o. za trgovinu, skraćena tvrtka: GATTUS d.o.o., Kutjevo, Stjepana Radića 2, OIB: 84143510831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BB773A">
        <w:t>24</w:t>
      </w:r>
      <w:r w:rsidR="00654824">
        <w:t xml:space="preserve">. </w:t>
      </w:r>
      <w:r w:rsidR="00BB773A">
        <w:t>veljače</w:t>
      </w:r>
      <w:r w:rsidR="002833E0">
        <w:t xml:space="preserve"> 201</w:t>
      </w:r>
      <w:r w:rsidR="00BB773A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BB773A">
        <w:t>09</w:t>
      </w:r>
      <w:r w:rsidR="00654824">
        <w:t xml:space="preserve">. </w:t>
      </w:r>
      <w:r w:rsidR="00BB773A">
        <w:t>svibnja</w:t>
      </w:r>
      <w:r w:rsidR="00D66FB6">
        <w:t xml:space="preserve"> 201</w:t>
      </w:r>
      <w:r w:rsidR="00780AC9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</w:t>
      </w:r>
      <w:r w:rsidR="00017660">
        <w:t xml:space="preserve">  </w:t>
      </w:r>
      <w:r w:rsidR="003357C9">
        <w:t xml:space="preserve"> </w:t>
      </w:r>
      <w:r>
        <w:t>Mirna Vujčić</w:t>
      </w:r>
    </w:p>
    <w:p w:rsidRDefault="00017660" w:rsidP="00017660" w:rsidR="00017660">
      <w:pPr>
        <w:ind w:firstLine="708" w:left="5664"/>
      </w:pP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780AC9">
        <w:t xml:space="preserve"> odmah i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7E9" w:rsidR="00F837E9">
      <w:r>
        <w:separator/>
      </w:r>
    </w:p>
  </w:endnote>
  <w:endnote w:id="0" w:type="continuationSeparator">
    <w:p w:rsidRDefault="00F837E9" w:rsidR="00F83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7E9" w:rsidR="00F837E9">
      <w:r>
        <w:separator/>
      </w:r>
    </w:p>
  </w:footnote>
  <w:footnote w:id="0" w:type="continuationSeparator">
    <w:p w:rsidRDefault="00F837E9" w:rsidR="00F83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F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7660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5429C"/>
    <w:rsid w:val="0016405B"/>
    <w:rsid w:val="00174C7D"/>
    <w:rsid w:val="001926DB"/>
    <w:rsid w:val="00192B81"/>
    <w:rsid w:val="001B37AE"/>
    <w:rsid w:val="001B61FF"/>
    <w:rsid w:val="001C0B9D"/>
    <w:rsid w:val="001C5CF7"/>
    <w:rsid w:val="001D2B3A"/>
    <w:rsid w:val="001F5B52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E554C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5702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3BAA"/>
    <w:rsid w:val="00545E87"/>
    <w:rsid w:val="00547F1F"/>
    <w:rsid w:val="005573EF"/>
    <w:rsid w:val="00561DFC"/>
    <w:rsid w:val="00561F0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6432D"/>
    <w:rsid w:val="007806B9"/>
    <w:rsid w:val="00780AC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63A5B"/>
    <w:rsid w:val="008726DE"/>
    <w:rsid w:val="00873A1A"/>
    <w:rsid w:val="00896044"/>
    <w:rsid w:val="0089623C"/>
    <w:rsid w:val="008A4B1F"/>
    <w:rsid w:val="009135EF"/>
    <w:rsid w:val="0091452A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2E3E"/>
    <w:rsid w:val="00B64979"/>
    <w:rsid w:val="00B75477"/>
    <w:rsid w:val="00B77829"/>
    <w:rsid w:val="00B908A3"/>
    <w:rsid w:val="00B91C92"/>
    <w:rsid w:val="00BB773A"/>
    <w:rsid w:val="00BC6FC5"/>
    <w:rsid w:val="00BD0EB6"/>
    <w:rsid w:val="00C32C54"/>
    <w:rsid w:val="00C521BE"/>
    <w:rsid w:val="00C53A06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4FC7"/>
    <w:rsid w:val="00F05697"/>
    <w:rsid w:val="00F113C6"/>
    <w:rsid w:val="00F17E9C"/>
    <w:rsid w:val="00F24A25"/>
    <w:rsid w:val="00F30326"/>
    <w:rsid w:val="00F837E9"/>
    <w:rsid w:val="00F91028"/>
    <w:rsid w:val="00F911E6"/>
    <w:rsid w:val="00FB3B83"/>
    <w:rsid w:val="00FC63C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F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F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F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F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F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F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F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F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10369.17</izvorni_sadrzaj>
    <derivirana_varijabla naziv="DomainObject.Predmet.InicijalnaVrijednost_1">10369.17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1.  SZ</izvorni_sadrzaj>
    <derivirana_varijabla naziv="DomainObject.Predmet.PrimjedbaSuca_1">ČL.429 ST. 1.  SZ</derivirana_varijabla>
  </DomainObject.Predmet.PrimjedbaSuca>
  <DomainObject.Predmet.ProtustrankaFormated>
    <izvorni_sadrzaj>  GATTUS d.o.o. za trgovinu</izvorni_sadrzaj>
    <derivirana_varijabla naziv="DomainObject.Predmet.ProtustrankaFormated_1">  GATTUS d.o.o. za trgovinu</derivirana_varijabla>
  </DomainObject.Predmet.ProtustrankaFormated>
  <DomainObject.Predmet.ProtustrankaFormatedOIB>
    <izvorni_sadrzaj>  GATTUS d.o.o. za trgovinu, OIB 84143510831</izvorni_sadrzaj>
    <derivirana_varijabla naziv="DomainObject.Predmet.ProtustrankaFormatedOIB_1">  GATTUS d.o.o. za trgovinu, OIB 84143510831</derivirana_varijabla>
  </DomainObject.Predmet.ProtustrankaFormatedOIB>
  <DomainObject.Predmet.ProtustrankaFormatedWithAdress>
    <izvorni_sadrzaj> GATTUS d.o.o. za trgovinu, Stjepana Radića 2, 34340 Kutjevo</izvorni_sadrzaj>
    <derivirana_varijabla naziv="DomainObject.Predmet.ProtustrankaFormatedWithAdress_1"> GATTUS d.o.o. za trgovinu, Stjepana Radića 2, 34340 Kutjevo</derivirana_varijabla>
  </DomainObject.Predmet.ProtustrankaFormatedWithAdress>
  <DomainObject.Predmet.ProtustrankaFormatedWithAdressOIB>
    <izvorni_sadrzaj> GATTUS d.o.o. za trgovinu, OIB 84143510831, Stjepana Radića 2, 34340 Kutjevo</izvorni_sadrzaj>
    <derivirana_varijabla naziv="DomainObject.Predmet.ProtustrankaFormatedWithAdressOIB_1"> GATTUS d.o.o. za trgovinu, OIB 84143510831, Stjepana Radića 2, 34340 Kutjevo</derivirana_varijabla>
  </DomainObject.Predmet.ProtustrankaFormatedWithAdressOIB>
  <DomainObject.Predmet.ProtustrankaWithAdress>
    <izvorni_sadrzaj>GATTUS d.o.o. za trgovinu Stjepana Radića 2, 34340 Kutjevo</izvorni_sadrzaj>
    <derivirana_varijabla naziv="DomainObject.Predmet.ProtustrankaWithAdress_1">GATTUS d.o.o. za trgovinu Stjepana Radića 2, 34340 Kutjevo</derivirana_varijabla>
  </DomainObject.Predmet.ProtustrankaWithAdress>
  <DomainObject.Predmet.ProtustrankaWithAdressOIB>
    <izvorni_sadrzaj>GATTUS d.o.o. za trgovinu, OIB 84143510831, Stjepana Radića 2, 34340 Kutjevo</izvorni_sadrzaj>
    <derivirana_varijabla naziv="DomainObject.Predmet.ProtustrankaWithAdressOIB_1">GATTUS d.o.o. za trgovinu, OIB 84143510831, Stjepana Radića 2, 34340 Kutjevo</derivirana_varijabla>
  </DomainObject.Predmet.ProtustrankaWithAdressOIB>
  <DomainObject.Predmet.ProtustrankaNazivFormated>
    <izvorni_sadrzaj>GATTUS d.o.o. za trgovinu</izvorni_sadrzaj>
    <derivirana_varijabla naziv="DomainObject.Predmet.ProtustrankaNazivFormated_1">GATTUS d.o.o. za trgovinu</derivirana_varijabla>
  </DomainObject.Predmet.ProtustrankaNazivFormated>
  <DomainObject.Predmet.ProtustrankaNazivFormatedOIB>
    <izvorni_sadrzaj>GATTUS d.o.o. za trgovinu, OIB 84143510831</izvorni_sadrzaj>
    <derivirana_varijabla naziv="DomainObject.Predmet.ProtustrankaNazivFormatedOIB_1">GATTUS d.o.o. za trgovinu, OIB 84143510831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GATTUS d.o.o. za trgovinu</item>
    </izvorni_sadrzaj>
    <derivirana_varijabla naziv="DomainObject.Predmet.ProtuStrankaListFormated_1">
      <item>GATTUS d.o.o. za trgovinu</item>
    </derivirana_varijabla>
  </DomainObject.Predmet.ProtuStrankaListFormated>
  <DomainObject.Predmet.ProtuStrankaListFormatedOIB>
    <izvorni_sadrzaj>
      <item>GATTUS d.o.o. za trgovinu, OIB 84143510831</item>
    </izvorni_sadrzaj>
    <derivirana_varijabla naziv="DomainObject.Predmet.ProtuStrankaListFormatedOIB_1">
      <item>GATTUS d.o.o. za trgovinu, OIB 84143510831</item>
    </derivirana_varijabla>
  </DomainObject.Predmet.ProtuStrankaListFormatedOIB>
  <DomainObject.Predmet.ProtuStrankaListFormatedWithAdress>
    <izvorni_sadrzaj>
      <item>GATTUS d.o.o. za trgovinu, Stjepana Radića 2, 34340 Kutjevo</item>
    </izvorni_sadrzaj>
    <derivirana_varijabla naziv="DomainObject.Predmet.ProtuStrankaListFormatedWithAdress_1">
      <item>GATTUS d.o.o. za trgovinu, Stjepana Radića 2, 34340 Kutjevo</item>
    </derivirana_varijabla>
  </DomainObject.Predmet.ProtuStrankaListFormatedWithAdress>
  <DomainObject.Predmet.ProtuStrankaListFormatedWithAdressOIB>
    <izvorni_sadrzaj>
      <item>GATTUS d.o.o. za trgovinu, OIB 84143510831, Stjepana Radića 2, 34340 Kutjevo</item>
    </izvorni_sadrzaj>
    <derivirana_varijabla naziv="DomainObject.Predmet.ProtuStrankaListFormatedWithAdressOIB_1">
      <item>GATTUS d.o.o. za trgovinu, OIB 84143510831, Stjepana Radića 2, 34340 Kutjevo</item>
    </derivirana_varijabla>
  </DomainObject.Predmet.ProtuStrankaListFormatedWithAdressOIB>
  <DomainObject.Predmet.ProtuStrankaListNazivFormated>
    <izvorni_sadrzaj>
      <item>GATTUS d.o.o. za trgovinu</item>
    </izvorni_sadrzaj>
    <derivirana_varijabla naziv="DomainObject.Predmet.ProtuStrankaListNazivFormated_1">
      <item>GATTUS d.o.o. za trgovinu</item>
    </derivirana_varijabla>
  </DomainObject.Predmet.ProtuStrankaListNazivFormated>
  <DomainObject.Predmet.ProtuStrankaListNazivFormatedOIB>
    <izvorni_sadrzaj>
      <item>GATTUS d.o.o. za trgovinu, OIB 84143510831</item>
    </izvorni_sadrzaj>
    <derivirana_varijabla naziv="DomainObject.Predmet.ProtuStrankaListNazivFormatedOIB_1">
      <item>GATTUS d.o.o. za trgovinu, OIB 84143510831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GATTUS d.o.o. za trgovinu</izvorni_sadrzaj>
    <derivirana_varijabla naziv="DomainObject.Predmet.ProtustrankaIDrugi_1">GATTUS 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GATTUS d.o.o. za trgovinu, OIB 84143510831, Stjepana Radića 2, 34340 Kutjevo</izvorni_sadrzaj>
    <derivirana_varijabla naziv="DomainObject.Predmet.ProtustrankaIDrugiAdressOIB_1">GATTUS d.o.o. za trgovinu, OIB 84143510831, Stjepana Radića 2,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GATTUS d.o.o. za trgovinu</item>
    </izvorni_sadrzaj>
    <derivirana_varijabla naziv="DomainObject.Predmet.SudioniciListNaziv_1">
      <item>Financijska agencija</item>
      <item>GATTUS d.o.o. za trgovinu</item>
    </derivirana_varijabla>
  </DomainObject.Predmet.SudioniciListNaziv>
  <DomainObject.Predmet.SudioniciListAdressOIB>
    <izvorni_sadrzaj>
      <item>Financijska agencija, OIB 85821130368, Ulica grada Vukovara 70,10000 Zagreb</item>
      <item>GATTUS d.o.o. za trgovinu, OIB 84143510831, Stjepana Radića 2,34340 Kutjevo</item>
    </izvorni_sadrzaj>
    <derivirana_varijabla naziv="DomainObject.Predmet.SudioniciListAdressOIB_1">
      <item>Financijska agencija, OIB 85821130368, Ulica grada Vukovara 70,10000 Zagreb</item>
      <item>GATTUS d.o.o. za trgovinu, OIB 84143510831, Stjepana Radića 2,34340 Kutjevo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84143510831</item>
    </izvorni_sadrzaj>
    <derivirana_varijabla naziv="DomainObject.Predmet.SudioniciListNazivOIB_1">
      <item>, OIB 85821130368</item>
      <item>, OIB 84143510831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E983A-0D24-49A8-B395-4799CE34B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762</properties:Words>
  <properties:Characters>4261</properties:Characters>
  <properties:Lines>115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2017-05-09T07:54:00Z</dcterms:created>
  <dc:creator>alet</dc:creator>
  <cp:lastModifiedBy>wsadmin</cp:lastModifiedBy>
  <cp:lastPrinted>2017-05-09T07:58:00Z</cp:lastPrinted>
  <dcterms:modified xmlns:xsi="http://www.w3.org/2001/XMLSchema-instance" xsi:type="dcterms:W3CDTF">2017-05-09T08:58:00Z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