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5c88" w14:paraId="58c5c88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F8617E">
        <w:t>ALPHA TRANSPORT j.d.o.o. Pula, Ulica Fojbon 26, OIB: 40046852558</w:t>
      </w:r>
      <w:r w:rsidRPr="009E3A0B">
        <w:t xml:space="preserve">, </w:t>
      </w:r>
      <w:r w:rsidR="00475C30">
        <w:t>30</w:t>
      </w:r>
      <w:r w:rsidRPr="009E3A0B">
        <w:t xml:space="preserve">. </w:t>
      </w:r>
      <w:r w:rsidR="00475C30">
        <w:t>studenog</w:t>
      </w:r>
      <w:r w:rsidR="004A7039">
        <w:t xml:space="preserve">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F8617E">
        <w:t>ALPHA TRANSPORT j.d.o.o. Pula, Ulica Fojbon 26, OIB: 40046852558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0D49E1">
        <w:rPr>
          <w:sz w:val="23"/>
          <w:szCs w:val="23"/>
        </w:rPr>
        <w:t>331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nije nitko pristupio.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0D49E1">
        <w:rPr>
          <w:sz w:val="23"/>
          <w:szCs w:val="23"/>
        </w:rPr>
        <w:t>143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4D0844">
        <w:rPr>
          <w:sz w:val="23"/>
          <w:szCs w:val="23"/>
        </w:rPr>
        <w:t>30</w:t>
      </w:r>
      <w:r>
        <w:rPr>
          <w:sz w:val="23"/>
          <w:szCs w:val="23"/>
        </w:rPr>
        <w:t xml:space="preserve">. </w:t>
      </w:r>
      <w:r w:rsidR="004D0844">
        <w:rPr>
          <w:sz w:val="23"/>
          <w:szCs w:val="23"/>
        </w:rPr>
        <w:t>studenog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4D0844">
        <w:t>30</w:t>
      </w:r>
      <w:r>
        <w:t xml:space="preserve">. </w:t>
      </w:r>
      <w:r w:rsidR="004D0844">
        <w:t>studenog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F8617E">
      <w:t>331/2018-10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E66F9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8088B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TRANSPORT j.d.o.o. PULA zastupanog po punomoćniku Maja Sabljak</izvorni_sadrzaj>
    <derivirana_varijabla naziv="DomainObject.Predmet.ProtustrankaFormated_1">  ALPHA TRANSPORT j.d.o.o. PULA zastupanog po punomoćniku Maja Sabljak</derivirana_varijabla>
  </DomainObject.Predmet.ProtustrankaFormated>
  <DomainObject.Predmet.ProtustrankaFormatedOIB>
    <izvorni_sadrzaj>  ALPHA TRANSPORT j.d.o.o. PULA, OIB 40046852558 zastupanog po punomoćniku Maja Sabljak</izvorni_sadrzaj>
    <derivirana_varijabla naziv="DomainObject.Predmet.ProtustrankaFormatedOIB_1">  ALPHA TRANSPORT j.d.o.o. PULA, OIB 40046852558 zastupanog po punomoćniku Maja Sabljak</derivirana_varijabla>
  </DomainObject.Predmet.ProtustrankaFormatedOIB>
  <DomainObject.Predmet.ProtustrankaFormatedWithAdress>
    <izvorni_sadrzaj> ALPHA TRANSPORT j.d.o.o. PULA, Ulica Fojbon 26, 52100 Pula zastupanog po punomoćniku Maja Sabljak</izvorni_sadrzaj>
    <derivirana_varijabla naziv="DomainObject.Predmet.ProtustrankaFormatedWithAdress_1"> ALPHA TRANSPORT j.d.o.o. PULA, Ulica Fojbon 26, 52100 Pula zastupanog po punomoćniku Maja Sabljak</derivirana_varijabla>
  </DomainObject.Predmet.ProtustrankaFormatedWithAdress>
  <DomainObject.Predmet.ProtustrankaFormatedWithAdressOIB>
    <izvorni_sadrzaj> ALPHA TRANSPORT j.d.o.o. PULA, OIB 40046852558, Ulica Fojbon 26, 52100 Pula zastupanog po punomoćniku Maja Sabljak</izvorni_sadrzaj>
    <derivirana_varijabla naziv="DomainObject.Predmet.ProtustrankaFormatedWithAdressOIB_1"> ALPHA TRANSPORT j.d.o.o. PULA, OIB 40046852558, Ulica Fojbon 26, 52100 Pula zastupanog po punomoćniku Maja Sabljak</derivirana_varijabla>
  </DomainObject.Predmet.ProtustrankaFormatedWithAdressOIB>
  <DomainObject.Predmet.ProtustrankaWithAdress>
    <izvorni_sadrzaj>ALPHA TRANSPORT j.d.o.o. PULA Ulica Fojbon 26, 52100 Pula</izvorni_sadrzaj>
    <derivirana_varijabla naziv="DomainObject.Predmet.ProtustrankaWithAdress_1">ALPHA TRANSPORT j.d.o.o. PULA Ulica Fojbon 26, 52100 Pula</derivirana_varijabla>
  </DomainObject.Predmet.ProtustrankaWithAdress>
  <DomainObject.Predmet.ProtustrankaWithAdressOIB>
    <izvorni_sadrzaj>ALPHA TRANSPORT j.d.o.o. PULA, OIB 40046852558, Ulica Fojbon 26, 52100 Pula</izvorni_sadrzaj>
    <derivirana_varijabla naziv="DomainObject.Predmet.ProtustrankaWithAdressOIB_1">ALPHA TRANSPORT j.d.o.o. PULA, OIB 40046852558, Ulica Fojbon 26, 52100 Pula</derivirana_varijabla>
  </DomainObject.Predmet.ProtustrankaWithAdressOIB>
  <DomainObject.Predmet.ProtustrankaNazivFormated>
    <izvorni_sadrzaj>ALPHA TRANSPORT j.d.o.o. PULA</izvorni_sadrzaj>
    <derivirana_varijabla naziv="DomainObject.Predmet.ProtustrankaNazivFormated_1">ALPHA TRANSPORT j.d.o.o. PULA</derivirana_varijabla>
  </DomainObject.Predmet.ProtustrankaNazivFormated>
  <DomainObject.Predmet.ProtustrankaNazivFormatedOIB>
    <izvorni_sadrzaj>ALPHA TRANSPORT j.d.o.o. PULA, OIB 40046852558</izvorni_sadrzaj>
    <derivirana_varijabla naziv="DomainObject.Predmet.ProtustrankaNazivFormatedOIB_1">ALPHA TRANSPORT j.d.o.o. PULA, OIB 40046852558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111301.72</izvorni_sadrzaj>
    <derivirana_varijabla naziv="DomainObject.Predmet.TrenutnaVrijednost_1">111301.72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ALPHA TRANSPORT j.d.o.o. PULA zastupanog po punomoćniku Maja Sabljak</item>
    </izvorni_sadrzaj>
    <derivirana_varijabla naziv="DomainObject.Predmet.ProtuStrankaListFormated_1">
      <item>ALPHA TRANSPORT j.d.o.o. PULA zastupanog po punomoćniku Maja Sabljak</item>
    </derivirana_varijabla>
  </DomainObject.Predmet.ProtuStrankaListFormated>
  <DomainObject.Predmet.ProtuStrankaListFormatedOIB>
    <izvorni_sadrzaj>
      <item>ALPHA TRANSPORT j.d.o.o. PULA, OIB 40046852558 zastupanog po punomoćniku Maja Sabljak</item>
    </izvorni_sadrzaj>
    <derivirana_varijabla naziv="DomainObject.Predmet.ProtuStrankaListFormatedOIB_1">
      <item>ALPHA TRANSPORT j.d.o.o. PULA, OIB 40046852558 zastupanog po punomoćniku Maja Sabljak</item>
    </derivirana_varijabla>
  </DomainObject.Predmet.ProtuStrankaListFormatedOIB>
  <DomainObject.Predmet.ProtuStrankaListFormatedWithAdress>
    <izvorni_sadrzaj>
      <item>ALPHA TRANSPORT j.d.o.o. PULA, Ulica Fojbon 26, 52100 Pula zastupanog po punomoćniku Maja Sabljak</item>
    </izvorni_sadrzaj>
    <derivirana_varijabla naziv="DomainObject.Predmet.ProtuStrankaListFormatedWithAdress_1">
      <item>ALPHA TRANSPORT j.d.o.o. PULA, Ulica Fojbon 26, 52100 Pula zastupanog po punomoćniku Maja Sabljak</item>
    </derivirana_varijabla>
  </DomainObject.Predmet.ProtuStrankaListFormatedWithAdress>
  <DomainObject.Predmet.ProtuStrankaListFormatedWithAdressOIB>
    <izvorni_sadrzaj>
      <item>ALPHA TRANSPORT j.d.o.o. PULA, OIB 40046852558, Ulica Fojbon 26, 52100 Pula zastupanog po punomoćniku Maja Sabljak</item>
    </izvorni_sadrzaj>
    <derivirana_varijabla naziv="DomainObject.Predmet.ProtuStrankaListFormatedWithAdressOIB_1">
      <item>ALPHA TRANSPORT j.d.o.o. PULA, OIB 40046852558, Ulica Fojbon 26, 52100 Pula zastupanog po punomoćniku Maja Sabljak</item>
    </derivirana_varijabla>
  </DomainObject.Predmet.ProtuStrankaListFormatedWithAdressOIB>
  <DomainObject.Predmet.ProtuStrankaListNazivFormated>
    <izvorni_sadrzaj>
      <item>ALPHA TRANSPORT j.d.o.o. PULA</item>
    </izvorni_sadrzaj>
    <derivirana_varijabla naziv="DomainObject.Predmet.ProtuStrankaListNazivFormated_1">
      <item>ALPHA TRANSPORT j.d.o.o. PULA</item>
    </derivirana_varijabla>
  </DomainObject.Predmet.ProtuStrankaListNazivFormated>
  <DomainObject.Predmet.ProtuStrankaListNazivFormatedOIB>
    <izvorni_sadrzaj>
      <item>ALPHA TRANSPORT j.d.o.o. PULA, OIB 40046852558</item>
    </izvorni_sadrzaj>
    <derivirana_varijabla naziv="DomainObject.Predmet.ProtuStrankaListNazivFormatedOIB_1">
      <item>ALPHA TRANSPORT j.d.o.o. PULA, OIB 40046852558</item>
    </derivirana_varijabla>
  </DomainObject.Predmet.ProtuStrankaListNazivFormatedOIB>
  <DomainObject.Predmet.OstaliListFormated>
    <izvorni_sadrzaj>
      <item>Maja Sabljak punomoćnica sudionika u postupku ALPHA TRANSPORT j.d.o.o. PULA</item>
    </izvorni_sadrzaj>
    <derivirana_varijabla naziv="DomainObject.Predmet.OstaliListFormated_1">
      <item>Maja Sabljak punomoćnica sudionika u postupku ALPHA TRANSPORT j.d.o.o. PULA</item>
    </derivirana_varijabla>
  </DomainObject.Predmet.OstaliListFormated>
  <DomainObject.Predmet.OstaliListFormatedOIB>
    <izvorni_sadrzaj>
      <item>Maja Sabljak, OIB 75103069216 punomoćnica sudionika u postupku ALPHA TRANSPORT j.d.o.o. PULA</item>
    </izvorni_sadrzaj>
    <derivirana_varijabla naziv="DomainObject.Predmet.OstaliListFormatedOIB_1">
      <item>Maja Sabljak, OIB 75103069216 punomoćnica sudionika u postupku ALPHA TRANSPORT j.d.o.o. PULA</item>
    </derivirana_varijabla>
  </DomainObject.Predmet.OstaliListFormatedOIB>
  <DomainObject.Predmet.OstaliListFormatedWithAdress>
    <izvorni_sadrzaj>
      <item>Maja Sabljak, Ulica Fojbon 26, 52100 Pula punomoćnica sudionika u postupku ALPHA TRANSPORT j.d.o.o. PULA</item>
    </izvorni_sadrzaj>
    <derivirana_varijabla naziv="DomainObject.Predmet.OstaliListFormatedWithAdress_1">
      <item>Maja Sabljak, Ulica Fojbon 26, 52100 Pula punomoćnica sudionika u postupku ALPHA TRANSPORT j.d.o.o. PULA</item>
    </derivirana_varijabla>
  </DomainObject.Predmet.OstaliListFormatedWithAdress>
  <DomainObject.Predmet.OstaliListFormatedWithAdressOIB>
    <izvorni_sadrzaj>
      <item>Maja Sabljak, OIB 75103069216, Ulica Fojbon 26, 52100 Pula punomoćnica sudionika u postupku ALPHA TRANSPORT j.d.o.o. PULA</item>
    </izvorni_sadrzaj>
    <derivirana_varijabla naziv="DomainObject.Predmet.OstaliListFormatedWithAdressOIB_1">
      <item>Maja Sabljak, OIB 75103069216, Ulica Fojbon 26, 52100 Pula punomoćnica sudionika u postupku ALPHA TRANSPORT j.d.o.o. PULA</item>
    </derivirana_varijabla>
  </DomainObject.Predmet.OstaliListFormatedWithAdressOIB>
  <DomainObject.Predmet.OstaliListNazivFormated>
    <izvorni_sadrzaj>
      <item>Maja Sabljak</item>
    </izvorni_sadrzaj>
    <derivirana_varijabla naziv="DomainObject.Predmet.OstaliListNazivFormated_1">
      <item>Maja Sabljak</item>
    </derivirana_varijabla>
  </DomainObject.Predmet.OstaliListNazivFormated>
  <DomainObject.Predmet.OstaliListNazivFormatedOIB>
    <izvorni_sadrzaj>
      <item>Maja Sabljak, OIB 75103069216</item>
    </izvorni_sadrzaj>
    <derivirana_varijabla naziv="DomainObject.Predmet.OstaliListNazivFormatedOIB_1">
      <item>Maja Sabljak, OIB 75103069216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ALPHA TRANSPORT j.d.o.o. PULA</izvorni_sadrzaj>
    <derivirana_varijabla naziv="DomainObject.Predmet.ProtustrankaIDrugi_1">ALPHA TRANSPORT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ALPHA TRANSPORT j.d.o.o. PULA, OIB 40046852558, Ulica Fojbon 26, 52100 Pula</izvorni_sadrzaj>
    <derivirana_varijabla naziv="DomainObject.Predmet.ProtustrankaIDrugiAdressOIB_1">ALPHA TRANSPORT j.d.o.o. PULA, OIB 40046852558, Ulica Fojbon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ALPHA TRANSPORT j.d.o.o. PULA</item>
      <item>Maja Sabljak</item>
    </izvorni_sadrzaj>
    <derivirana_varijabla naziv="DomainObject.Predmet.SudioniciListNaziv_1">
      <item>FINANCIJSKA AGENCIJA, RC RIJEKA, PODRUŽNICA PULA, PULA</item>
      <item>ALPHA TRANSPORT j.d.o.o. PULA</item>
      <item>Maja Sabljak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ALPHA TRANSPORT j.d.o.o. PULA, OIB 40046852558, Ulica Fojbon 26,52100 Pula</item>
      <item>Maja Sabljak, OIB 75103069216, Ulica Fojbon 26,52100 Pula</item>
    </izvorni_sadrzaj>
    <derivirana_varijabla naziv="DomainObject.Predmet.SudioniciListAdressOIB_1">
      <item>FINANCIJSKA AGENCIJA, RC RIJEKA, PODRUŽNICA PULA, PULA, OIB 85821130368, F. Kurelca 8,51000 Rijeka</item>
      <item>ALPHA TRANSPORT j.d.o.o. PULA, OIB 40046852558, Ulica Fojbon 26,52100 Pula</item>
      <item>Maja Sabljak, OIB 75103069216, Ulica Fojbon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40046852558</item>
      <item>, OIB 75103069216</item>
    </izvorni_sadrzaj>
    <derivirana_varijabla naziv="DomainObject.Predmet.SudioniciListNazivOIB_1">
      <item>, OIB 85821130368</item>
      <item>, OIB 40046852558</item>
      <item>, OIB 75103069216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St-331/2018-3</izvorni_sadrzaj>
    <derivirana_varijabla naziv="DomainObject.PredzadnjaOdlukaIzPredmeta.Oznaka_1">St-331/2018-3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2030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2018-11-30T12:54:00Z</dcterms:created>
  <dc:creator>Sanja Prodan</dc:creator>
  <cp:lastModifiedBy>Sanja Prodan</cp:lastModifiedBy>
  <cp:lastPrinted>2018-04-18T10:50:00Z</cp:lastPrinted>
  <dcterms:modified xmlns:xsi="http://www.w3.org/2001/XMLSchema-instance" xsi:type="dcterms:W3CDTF">2018-11-30T13:04:00Z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(St-331-2018-10-alpha transport.docx)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