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5ca3" w14:paraId="6665ca3" w:rsidRDefault="006737D4" w:rsidR="006737D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737D4" w:rsidR="006737D4">
      <w:pPr>
        <w:rPr>
          <w:sz w:val="22"/>
          <w:szCs w:val="22"/>
        </w:rPr>
      </w:pPr>
    </w:p>
    <w:p w:rsidRDefault="0028353E" w:rsidR="0028353E" w:rsidRPr="00A90A4C">
      <w:pPr>
        <w:rPr>
          <w:sz w:val="22"/>
          <w:szCs w:val="22"/>
        </w:rPr>
      </w:pPr>
      <w:r w:rsidRPr="00A90A4C">
        <w:rPr>
          <w:sz w:val="22"/>
          <w:szCs w:val="22"/>
        </w:rPr>
        <w:t>Republika Hrvatska</w:t>
      </w:r>
    </w:p>
    <w:p w:rsidRDefault="0028353E" w:rsidR="0028353E" w:rsidRPr="00A90A4C">
      <w:pPr>
        <w:rPr>
          <w:sz w:val="22"/>
          <w:szCs w:val="22"/>
        </w:rPr>
      </w:pPr>
      <w:r w:rsidRPr="00A90A4C">
        <w:rPr>
          <w:sz w:val="22"/>
          <w:szCs w:val="22"/>
        </w:rPr>
        <w:t>Trgovački sud u Zagrebu</w:t>
      </w:r>
    </w:p>
    <w:p w:rsidRDefault="0028353E" w:rsidP="008A7C5A" w:rsidR="008A7C5A" w:rsidRPr="00A90A4C">
      <w:pPr>
        <w:rPr>
          <w:sz w:val="22"/>
          <w:szCs w:val="22"/>
        </w:rPr>
      </w:pPr>
      <w:r w:rsidRPr="00A90A4C">
        <w:rPr>
          <w:sz w:val="22"/>
          <w:szCs w:val="22"/>
        </w:rPr>
        <w:t xml:space="preserve">Zagreb, Amruševa 2/II                                                                          </w:t>
      </w:r>
      <w:r w:rsidR="00010A00" w:rsidRPr="00A90A4C">
        <w:rPr>
          <w:sz w:val="22"/>
          <w:szCs w:val="22"/>
        </w:rPr>
        <w:t xml:space="preserve">     </w:t>
      </w:r>
      <w:r w:rsidR="006737D4">
        <w:rPr>
          <w:sz w:val="22"/>
          <w:szCs w:val="22"/>
        </w:rPr>
        <w:tab/>
      </w:r>
      <w:r w:rsidR="00E9285F" w:rsidRPr="00A90A4C">
        <w:rPr>
          <w:sz w:val="22"/>
          <w:szCs w:val="22"/>
        </w:rPr>
        <w:t>67. St</w:t>
      </w:r>
      <w:r w:rsidR="00687E0A" w:rsidRPr="00A90A4C">
        <w:rPr>
          <w:sz w:val="22"/>
          <w:szCs w:val="22"/>
        </w:rPr>
        <w:t>-651</w:t>
      </w:r>
      <w:r w:rsidR="0057667A" w:rsidRPr="00A90A4C">
        <w:rPr>
          <w:sz w:val="22"/>
          <w:szCs w:val="22"/>
        </w:rPr>
        <w:t>/15</w:t>
      </w:r>
      <w:r w:rsidR="006737D4">
        <w:rPr>
          <w:sz w:val="22"/>
          <w:szCs w:val="22"/>
        </w:rPr>
        <w:t>-36</w:t>
      </w:r>
      <w:r w:rsidR="008A7C5A" w:rsidRPr="00A90A4C">
        <w:rPr>
          <w:sz w:val="22"/>
          <w:szCs w:val="22"/>
        </w:rPr>
        <w:t xml:space="preserve">                                                            </w:t>
      </w:r>
      <w:r w:rsidR="00010A00" w:rsidRPr="00A90A4C">
        <w:rPr>
          <w:sz w:val="22"/>
          <w:szCs w:val="22"/>
        </w:rPr>
        <w:t xml:space="preserve">  </w:t>
      </w:r>
    </w:p>
    <w:p w:rsidRDefault="0028353E" w:rsidP="0048798E" w:rsidR="0028353E" w:rsidRPr="00A90A4C">
      <w:pPr>
        <w:rPr>
          <w:sz w:val="22"/>
          <w:szCs w:val="22"/>
        </w:rPr>
      </w:pPr>
    </w:p>
    <w:p w:rsidRDefault="00950152" w:rsidP="00950152" w:rsidR="00950152" w:rsidRPr="00A90A4C">
      <w:pPr>
        <w:jc w:val="center"/>
        <w:rPr>
          <w:sz w:val="22"/>
          <w:szCs w:val="22"/>
        </w:rPr>
      </w:pPr>
      <w:r w:rsidRPr="00A90A4C">
        <w:rPr>
          <w:sz w:val="22"/>
          <w:szCs w:val="22"/>
        </w:rPr>
        <w:t>R E P U B L I K A   H R V A T S K A</w:t>
      </w:r>
    </w:p>
    <w:p w:rsidRDefault="000D5C36" w:rsidP="00DA622A" w:rsidR="000D5C36" w:rsidRPr="00A90A4C">
      <w:pPr>
        <w:jc w:val="center"/>
        <w:rPr>
          <w:sz w:val="22"/>
          <w:szCs w:val="22"/>
        </w:rPr>
      </w:pPr>
    </w:p>
    <w:p w:rsidRDefault="008A7C5A" w:rsidP="00DA622A" w:rsidR="00DA622A" w:rsidRPr="00A90A4C">
      <w:pPr>
        <w:jc w:val="center"/>
        <w:rPr>
          <w:sz w:val="22"/>
          <w:szCs w:val="22"/>
        </w:rPr>
      </w:pPr>
      <w:r w:rsidRPr="00A90A4C">
        <w:rPr>
          <w:sz w:val="22"/>
          <w:szCs w:val="22"/>
        </w:rPr>
        <w:t>R J E Š E NJ E</w:t>
      </w:r>
    </w:p>
    <w:p w:rsidRDefault="00DA622A" w:rsidP="00DA622A" w:rsidR="00DA622A" w:rsidRPr="00A90A4C">
      <w:pPr>
        <w:jc w:val="center"/>
        <w:rPr>
          <w:sz w:val="22"/>
          <w:szCs w:val="22"/>
        </w:rPr>
      </w:pPr>
    </w:p>
    <w:p w:rsidRDefault="008A7C5A" w:rsidP="00DA622A" w:rsidR="008A7C5A" w:rsidRPr="00A90A4C">
      <w:pPr>
        <w:ind w:firstLine="72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Trgovački sud u Zagrebu</w:t>
      </w:r>
      <w:r w:rsidR="00950152" w:rsidRPr="00A90A4C">
        <w:rPr>
          <w:sz w:val="22"/>
          <w:szCs w:val="22"/>
        </w:rPr>
        <w:t>,</w:t>
      </w:r>
      <w:r w:rsidRPr="00A90A4C">
        <w:rPr>
          <w:sz w:val="22"/>
          <w:szCs w:val="22"/>
        </w:rPr>
        <w:t xml:space="preserve"> po</w:t>
      </w:r>
      <w:r w:rsidR="00010A00" w:rsidRPr="00A90A4C">
        <w:rPr>
          <w:sz w:val="22"/>
          <w:szCs w:val="22"/>
        </w:rPr>
        <w:t xml:space="preserve"> sucu Gordanu Zubaku,</w:t>
      </w:r>
      <w:r w:rsidR="001A4FAE" w:rsidRPr="00A90A4C">
        <w:rPr>
          <w:sz w:val="22"/>
          <w:szCs w:val="22"/>
        </w:rPr>
        <w:t xml:space="preserve"> u stečajnom</w:t>
      </w:r>
      <w:r w:rsidR="00DA622A" w:rsidRPr="00A90A4C">
        <w:rPr>
          <w:sz w:val="22"/>
          <w:szCs w:val="22"/>
        </w:rPr>
        <w:t xml:space="preserve"> postupku </w:t>
      </w:r>
      <w:r w:rsidRPr="00A90A4C">
        <w:rPr>
          <w:sz w:val="22"/>
          <w:szCs w:val="22"/>
        </w:rPr>
        <w:t>nad dužnikom</w:t>
      </w:r>
      <w:r w:rsidR="00517F61" w:rsidRPr="00A90A4C">
        <w:rPr>
          <w:sz w:val="22"/>
          <w:szCs w:val="22"/>
        </w:rPr>
        <w:t xml:space="preserve"> </w:t>
      </w:r>
      <w:r w:rsidR="00687E0A" w:rsidRPr="00A90A4C">
        <w:rPr>
          <w:sz w:val="22"/>
          <w:szCs w:val="22"/>
          <w:lang w:val="pt-BR"/>
        </w:rPr>
        <w:t>ESTARE CULTO – MODNA ODJEĆA d.o.o. u stečaju, Zagreb, Savska cesta 106, OIB: 91151135167</w:t>
      </w:r>
      <w:r w:rsidR="00DA622A" w:rsidRPr="00A90A4C">
        <w:rPr>
          <w:sz w:val="22"/>
          <w:szCs w:val="22"/>
        </w:rPr>
        <w:t xml:space="preserve">, nakon </w:t>
      </w:r>
      <w:r w:rsidR="009A0D04" w:rsidRPr="00A90A4C">
        <w:rPr>
          <w:sz w:val="22"/>
          <w:szCs w:val="22"/>
        </w:rPr>
        <w:t xml:space="preserve">održanog </w:t>
      </w:r>
      <w:r w:rsidR="00DA622A" w:rsidRPr="00A90A4C">
        <w:rPr>
          <w:sz w:val="22"/>
          <w:szCs w:val="22"/>
        </w:rPr>
        <w:t>općeg</w:t>
      </w:r>
      <w:r w:rsidR="009A0D04" w:rsidRPr="00A90A4C">
        <w:rPr>
          <w:sz w:val="22"/>
          <w:szCs w:val="22"/>
        </w:rPr>
        <w:t xml:space="preserve"> ispitnog ročišta</w:t>
      </w:r>
      <w:r w:rsidR="00B635E7" w:rsidRPr="00A90A4C">
        <w:rPr>
          <w:sz w:val="22"/>
          <w:szCs w:val="22"/>
        </w:rPr>
        <w:t xml:space="preserve">, </w:t>
      </w:r>
      <w:r w:rsidR="00687E0A" w:rsidRPr="00A90A4C">
        <w:rPr>
          <w:sz w:val="22"/>
          <w:szCs w:val="22"/>
        </w:rPr>
        <w:t>27</w:t>
      </w:r>
      <w:r w:rsidR="000D5C36" w:rsidRPr="00A90A4C">
        <w:rPr>
          <w:sz w:val="22"/>
          <w:szCs w:val="22"/>
        </w:rPr>
        <w:t>. siječnja 2016</w:t>
      </w:r>
      <w:r w:rsidR="009A0D04" w:rsidRPr="00A90A4C">
        <w:rPr>
          <w:sz w:val="22"/>
          <w:szCs w:val="22"/>
        </w:rPr>
        <w:t>.,</w:t>
      </w:r>
    </w:p>
    <w:p w:rsidRDefault="008A7C5A" w:rsidP="008A7C5A" w:rsidR="008A7C5A" w:rsidRPr="00A90A4C">
      <w:pPr>
        <w:jc w:val="both"/>
        <w:rPr>
          <w:sz w:val="22"/>
          <w:szCs w:val="22"/>
        </w:rPr>
      </w:pPr>
    </w:p>
    <w:p w:rsidRDefault="008A7C5A" w:rsidP="008A7C5A" w:rsidR="008A7C5A" w:rsidRPr="00A90A4C">
      <w:pPr>
        <w:jc w:val="center"/>
        <w:rPr>
          <w:sz w:val="22"/>
          <w:szCs w:val="22"/>
        </w:rPr>
      </w:pPr>
      <w:r w:rsidRPr="00A90A4C">
        <w:rPr>
          <w:sz w:val="22"/>
          <w:szCs w:val="22"/>
        </w:rPr>
        <w:t>r i j e š i o  j e</w:t>
      </w:r>
    </w:p>
    <w:p w:rsidRDefault="008A7C5A" w:rsidP="0048798E" w:rsidR="008A7C5A" w:rsidRPr="00A90A4C">
      <w:pPr>
        <w:rPr>
          <w:b/>
          <w:sz w:val="22"/>
          <w:szCs w:val="22"/>
        </w:rPr>
      </w:pPr>
    </w:p>
    <w:p w:rsidRDefault="00B75B61" w:rsidP="00B75B61" w:rsidR="00B75B61" w:rsidRPr="00A90A4C">
      <w:pPr>
        <w:ind w:left="72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I.  Utvrđene tražbine viših isplatnih redova:</w:t>
      </w:r>
    </w:p>
    <w:p w:rsidRDefault="00CA6133" w:rsidP="000D5C36" w:rsidR="00CA6133" w:rsidRPr="00A90A4C">
      <w:pPr>
        <w:jc w:val="both"/>
        <w:rPr>
          <w:sz w:val="22"/>
          <w:szCs w:val="22"/>
        </w:rPr>
      </w:pPr>
    </w:p>
    <w:p w:rsidRDefault="001A4FAE" w:rsidP="00CA6133" w:rsidR="00CA6133" w:rsidRPr="00A90A4C">
      <w:pPr>
        <w:ind w:firstLine="294" w:left="426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Prvi</w:t>
      </w:r>
      <w:r w:rsidR="00831180" w:rsidRPr="00A90A4C">
        <w:rPr>
          <w:sz w:val="22"/>
          <w:szCs w:val="22"/>
        </w:rPr>
        <w:t xml:space="preserve"> viši isplatni red</w:t>
      </w:r>
    </w:p>
    <w:p w:rsidRDefault="00831180" w:rsidP="00831180" w:rsidR="00831180" w:rsidRPr="00A90A4C">
      <w:pPr>
        <w:jc w:val="both"/>
        <w:rPr>
          <w:b/>
          <w:sz w:val="22"/>
          <w:szCs w:val="22"/>
        </w:rPr>
      </w:pP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Marina Adanić iz Lobora, Markušbrijeg 119, OIB: 45355130342, u iznosu od 9.477,20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Jelena Aleksić iz Zagreba, Poljička 25, OIB: 44921923836, u iznosu od 9.422,13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Vančo Andreev iz Zaprešića, Kupljenska 19, OIB: 10562390408, u iznosu od 202.028,15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 Antolić iz Zagreba, Blaža Lorkovića 1, OIB: 41672464746, u iznosu od 83.896,43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Tamara Antonina iz Konjščine, Jertovec 157c, OIB: 30166676589, u iznosu od 14.486,17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Slavica Babić iz Zagreba, Tavankutska 23, OIB: 65785653532, u iznosu od 68.392,39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Zlata Babić iz Zagreb, Kuniščak 28, OIB: 50166191938, u iznosu od 27.233,76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Dean Bačić iz Zagreba, Trg Mažuranića 1, OIB: 92114939424, u iznosu od 66.464,49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Marina Bačun iz Budinščine, Zajezda 122a, OIB: 13746623883, u iznosu od 4.547,11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Darinka Bakliža-Vrabec iz Jakovlja, Selnička 8, OIB: 16087382462, u iznosu od 11.077,63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Đurđica Balija iz Velikog Trgovišća, Jalšje 103b, OIB: 92990296761, u iznosu od 12.619,48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Danica Ban iz Oroslavja, Ptičekova 32, OIB: 54156490395, u iznosu od 27.764,47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Darko Ban iz Velikog Trgovišća, Strmec 26, OIB: 95824016463, u iznosu od 79.288,11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Marina Ban iz Pregrade, Marije Roth Hrestak 6, OIB: 79868563199, u iznosu od 22.594,01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lastRenderedPageBreak/>
        <w:t>Nevenka Ban iz Bedekovčine, N. Jalševec 2, OIB: 38261252891, u iznosu od 27.852,50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Tajana Barić iz Krapinskih Toplica, Matije Gupca 8, OIB:02933687597, u iznosu od 27.265,60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Ana Barilar iz Krapine, Tkalci 56, OIB: 55911623759, u iznosu od 34.881,29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Valentina Bartol iz Svete Nedjelje, Bestovje, Novačko P. 12, OIB: 42931380167, u iznosu od 42.003,81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Marijana Bartolin iz Lobora, Šipki 61, OIB: 35754566785, u iznosu od 11.455,37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Milena Barukčić iz Zagreba, Rudolfa Bičanića 34, OIB: 36118034121, u iznosu od 27.297,01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Božica Bat iz Klanjca, Risvica, Risvica 122, OIB: 21579668971, u iznosu od 26.670,43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Jadranka Bedek iz Velikog Trgovišća, Družilovec 93, OIB: 63622031173, u iznosu od 27.724,51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Manda Begić iz Zagreba, Svetog Mateja 17, OIB: 99681749133, u iznosu od 32.137,13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Štefica Belačić iz Pregrade, Janka Leskovara 3, OIB: 17759433877, u iznosu od 33.831,27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Josipa Belčec iz Zaboka, Martinišće 84a, OIB: 93629649735, u iznosu od 9.427,30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Tomislav Belošević iz Đurmanca, Đurmanec 85a, OIB: 76427007892, u iznosu od 12.700,37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Valentina Belošević iz Krapinskih Toplica, Mala Erpenja 111, OIB: 39569104677, u iznosu od 27.791,57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Štefica Benković iz Mača, Delkovec 74, OIB: 76557292899, u iznosu od 22.792,04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Danijel Berc iz Kumrovca, Kladnik 43, OIB: 88720642389, u iznosu od  29.698,84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Nada Viktorija Berc iz Kumrovca, Kladnik 43, OIB: 77428836800, u iznosu od 27.730,74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Dijana Berša iz Luke, Žejinci, Zagrebačka 42, OIB: 86755098493, u iznosu od 19.824,52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Božena Besednik iz Velikog Trgovišća, Družilovec 66, OIB: 90213599074, u iznosu od 26.732,23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Darinka Besednik iz Velikog Trgovišća, Ravnice 31, OIB: 12276313456, u iznosu od 26.816,68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Mirjana Besednik iz Tuhelja, Velika Erpenja 24, OIB: 60184748177, u iznosu od 27.777,87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Petra Besednik iz Tuhelja, Velika Erpenja 24, OIB: 37260056250, u iznosu od 12.307,39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Mirjana Beštak iz Belovara, Beštaki 14, OIB: 86580115608, u iznosu od 41.986,34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Dalibor Beti iz Zagreba, Tratinska 20, OIB: 64527888530, u iznosu od 252.713,05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Božica Biletić iz Zagreba, Augusta Šenoe 9, OIB: 05183067320, u iznosu od 53.308,53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Zdravka Bilić iz Zagreba, Hanamanova 13, OIB: 06500349422, u iznosu od 56.920,65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Andrea Bivol iz Zaboka, Naselje Borovčaki 1, OIB: 95286168037, u iznosu od 32.705,13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lastRenderedPageBreak/>
        <w:t>Irena Borovčak iz Zaboka, Naselje Borovčaki 35, OIB: 94467540132, u iznosu od 27.449,07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Margareta Borovečki iz Velikog Trgovišća, Družilovec 123, OIB: 15492866774, u iznosu od 1.885,65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Jadranka Boršić iz Zagreba, Savska 90, OIB: 45293187721, u iznosu od 37.409,35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Gordana Bradić iz Bedekovčine, Stanići 27, OIB: 69888228824, u iznosu od 27.160,18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Suzana Bratković iz Zaboka, Ulica rebro 5, OIB: 98189733824, u iznosu od 76.390,11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Jasna Brcko iz Zagreba, Knežija 9/11, OIB: 84408285854, u iznosu od 127.285,67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Gordana Brlek iz Konjščine, Jertovec 161a, OIB: 11108300956, u iznosu od 1.010,46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Tamara Brlek iz Krapine, G. Pačetina 52, OIB: 75423186458, u iznosu od 27.711,25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Ivanka Bubnjar iz Konjščine, Jertovec 186, OIB: 28672777076, u iznosu od 13.681,73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Marija Budić iz Zagreba, Palmotićeva 39, OIB: 73487313505, u iznosu od 62.301,87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Marija Budimir iz Zaprešića, Lj. Gaja 3k, OIB: 01111521928, u iznosu od 126.268,03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Ružica Buhin iz Velikog Trgovišća, S. Radića 79, OIB: 31223941621, u iznosu od 27.700,67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Damir Buhiniček iz Velikog Trgovišća, Andrije Hebranga 24, OIB: 14005280303, u iznosu od 27.006,60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Jadranka Bunčec iz Zaboka, Gub. Prosenik 52, OIB: 33198762132, u iznosu od 27.272,04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 xml:space="preserve"> Nataša Butković iz Zagreba, Nehruov trg 14, OIB: 57072172034, u iznosu od 132.580,41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Božica Cerčić iz Zlatara, A. Kovačića 23, OIB: 08893880259, u iznosu od 71.131,62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Igor Cerić iz Zagreba, Zagrebačka cesta 181, OIB: 96467714210, u iznosu od 92.371,88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Veronika Cesarec iz Donje Stubice, Podgorska cesta 85, OIB: 74430754027, u iznosu od 30.659,36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Ankica Cicnjak iz Mača, Peršaves 89, OIB: 96248483253, u iznosu od 7.681,36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Vlasta Ciglenečki iz Gornje Stubice, Orehova Gorica 13, OIB: 35040174319, u iznosu od 27.319,90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Anđelka Cigrovski iz Klanjca, Lijepe naše 11, OIB: 67606805966, u iznosu od 24.674,75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Nevenka Crnković iz Zagreba, Ante Topića Mimare 48, OIB: 47496259050, u iznosu od 23.276,32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Anita Cvetko iz Oroslavja, Stubička Slatina  52, OIB: 50202952897, u iznosu od 25.528,19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Marija Cvetko iz Krapine, Donja Šemnica 129, OIB: 47612136503, u iznosu od 8.646,83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Renata Cvrtila iz Lepajaca, Gornja Pačetina 59, OIB: 81047251031, u iznosu od 28.415,02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Andrija Čačko iz Konjščine, Jelovec 4, OIB: 48568668215, u iznosu od 6.877,57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Marica Čačko iz Konjščine, Jelovec 4, OIB: 53124784152, u iznosu od 60.789,45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lastRenderedPageBreak/>
        <w:t>Mira Čivrag iz Zagreba, Mramorni prilaz 9, OIB: 75981768164, u iznosu od 76.366,47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Štefica Čempuh iz Velike Erpenje, Velika Erpenja 39, OIB: 48232628293, u iznosu od 27.211,03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Karolina Čižmek iz Mača, Mali Bukovec 40a, OIB: 53542536533, u iznosu od 27.961,02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i/>
          <w:color w:val="FF0000"/>
        </w:rPr>
      </w:pPr>
      <w:r w:rsidRPr="00A90A4C">
        <w:rPr>
          <w:rFonts w:hAnsi="Times New Roman" w:ascii="Times New Roman"/>
          <w:bCs/>
        </w:rPr>
        <w:t>Biserka Čorko iz Bedekovčine, Židovinjak 20, OIB: 42013940809, u iznosu od 37.980,72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Ljubica Čubek iz Zlatara, Borkovec 63a, OIB: 36183571581, u iznosu od 29.574,07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Ivanka Devčić iz Zagreba, Kosirinikova 103, OIB: 23215684892, u iznosu od 27.840,91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Željka Dijaković iz Zagreba, Grižanska 21, OIB: 77971978656, u iznosu od 3.043,39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Branka Dominković iz Zagreba, Trnjanska 58, OIB: 35682379324, u iznosu od 62.975,14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Nadica Draganić iz Zagreba, Domobranska 19, OIB: 35745981463, u iznosu od 103.426,05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Darinka Dragoša iz Samobora, Medsave 10, OIB: 89622383883, u iznosu od 26.728,64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Božena Dugan iz Budinščine, Zajezda 123a, OIB: 26743536769, u iznosu od 8.887,53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Zlatko Dugan iz Budinščine, Zajezda 123a, OIB: 55659252990, u iznosu od 5.389,16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Izabela Dundović iz Zagreba, Metalčeva 1, OIB: 86500947068, u iznosu od 43.702,07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Dražena Duvnjak iz Dugog Sela, Kozinšćak, Kozinska 10, OIB: 10536471038, u iznosu od 28.802,26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Renata Đurinec iz Lobora, Kostanjevečka 1, OIB: 91558280922, u iznosu od 58.246,51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Željko Erdelić iz Tuheljskih Toplica, Ljudevita Gaja 50, OIB: 29337767440, u iznosu od 17.724,89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Andrea-Ana Erdelja iz Zlatara, Sajmišna 66c, OIB: 87379317035, u iznosu od 27.013,62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Barbara Felja iz Tuhelja, Sveti Križ 147, OIB: 00503793841, u iznosu od 25.305,86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Valentina Fijačko iz Oroslavja, Stubička Slatina 199, OIB: 48828635084, u iznosu od 37.714,96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Krešimir Filipaj iz Zaboka, Martinišće 55, OIB: 21273834281, u iznosu od 36.623,04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Dragica Filpčić iz Zaprešića, Ivanec, Braće Radića 25, OIB: 77095064600, u iznosu od 27.204,54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Barbara Fiolić iz Velikog Trgovišća, Dubrovčan 91, OIB: 59756539035, u iznosu od 74.541,41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Blaženka Fišter iz Oroslavja, Oro trg 2, OIB: 46250719802, u iznosu od 26.481,09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Mateja Frajman iz Klanjca, Novi dvori Klanječki 1, OIB: 86631257337, u iznosu od 5.405,36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Zvjezdana Frančešević iz Zaprešića, Mihovila Krušlina 24, OIB: 02682893084, u iznosu od 28.573,50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Danijela Fuchs iz Zagreba, Vodnikova 6, OIB: 01029715517, u iznosu od 27.313,29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lastRenderedPageBreak/>
        <w:t>Verica Gabron iz Velikog Trgovišća, Zvonimirova 4, OIB: 18410024395, u iznosu od 27.736,01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Ivana Gabud iz Konjščine, Brlekovo 31, OIB: 31036332100, u iznosu od 26.423,44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Slavica Gajšak iz Klanjca, Police 15, OIB: 45418051113, u iznosu od 26.246,41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Ankica Galina iz Zagreba, Branovečka cesta 30, OIB: 20367962584, u iznosu od 26.711,85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Dubravka Galoić iz Donje Stubice, Obrtnička 49, OIB: 99922912514, u iznosu od 17.180,29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Slavica Gašpar iz Klanjca, Lepoglavečka 12a, OIB: 99773863117, u iznosu od 26.659,04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Franjo Gere iz Zagreba, Siječanjska 3, OIB: 82394989403, u iznosu od 85.714,09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Lea Goluban iz Zaboka, Golubani I 3, OIB: 62694426564, u iznosu od 10.509,91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Snježana Gorički iz Bedekovčine, Malekovec 5, OIB: 44719611617, u iznosu od 19.352,87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Suzana Gorički iz Svetog Križa Začretja, K. Š. Đalskog 2, OIB: 06796928175, u iznosu od 27.747,57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Nina Gorupec iz Oroslavja, Selska 6, OIB: 50945985523, u iznosu od 76.640,49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Ivan Gotlin iz Radoboja, Radoboj 260, OIB: 58238790121, u iznosu od 13.886,56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Božena Grabušić iz Oroslavja, Grabušićeva 28, OIB: 35836563601, u iznosu od 34.611,25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Anica Granc iz Bedekovčine, Stjepana Radića 33, OIB: 32447715524, u iznosu od 23.435,15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Ana Grbačić iz Bjelovara, Trojstveni Markovac, OIB: 95654908780, u iznosu od 6.828,29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Marija Grubišić iz Zagreba, Svačićeva 42, OIB: 99304107043, u iznosu od 26.734,49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Marino Gudić iz Krapinskih Toplica, Zagrebačka 16, OIB: 22421388380, u iznosu od 964,53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Nevenka Habljak iz Brestovca, Pustodol Orehovečki 77, OIB: 82058557566, u iznosu od 28.830,90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Jasna Halambek iz Velikog Trgovišća, Stjepana Radića 120, OIB: 00967287937, u iznosu od 26.911,01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Krunoslav Halambek iz Oroslavja, Milana Prpića 85, OIB: 29623208182, u iznosu od 28.515,93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Anita Haramina iz Susedgrada, Granična 50, OIB: 85511772315, u iznosu od 31.803,60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Ivanka Haramina iz Zaboka, Pavlovec Zabočki 139, OIB: 69160091039, u iznosu od 27.366,19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Denis Haramina iz Petrovskog, Škarićevo 68, OIB: 74796852619, u iznosu od 6.004,65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lastRenderedPageBreak/>
        <w:t>Irena Hercigonja iz Tuhelja, Pristava 136, OIB: 90542579319, u iznosu od 27.362,96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Mira Hideg iz Zagreba, V. Poljanice 8, OIB: 17259829504, u iznosu od 69.784,38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Anđelka Horvat iz Poznanovca, I. Novosela 10/2, OIB: 58888957625, u iznosu od 28.609,80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Ivana Horvat iz Zagreba, Ulica grada Vukovara, OIB: 25036520855, u iznosu od 106.322,29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 xml:space="preserve">Jasna Horvat iz Zagreba, Antuna Mihanovića 1, OIB: 67220818031, u iznosu od 27.011,37 kn, 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Ljiljana Horvat iz Krapinskih Toplica, Mala Erpenja 237, OIB: 16720113873, u iznosu od 27.010,03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Svjetlana Horvat iz Tuheljskih Toplica, Lj. Gaja 10, OIB: 96697454160, u iznosu od 75.822,25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Štefica Horvat iz Pregrade, Matije Gupca 13, OIB: 13884618338, u iznosu od 29.296,38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Biserka Horvatec iz Zaboka, Hum Zabočki 66, OIB: 34076819429, u iznosu od 30.164,12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Snježana Horvatek iz Velikog Trgovišča, Jalšje 12a, OIB: 28511098784, u iznosu od 27.221,63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Mladen Horvatin iz Velikog Trgovišča, Dubrovčan 175a, OIB: 78640558882, u iznosu od 113.762,85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 xml:space="preserve">Valetina Hrestak iz  iz Velikog Trgovišča, Bezavina 33, OIB: 10655965937, u iznosu od 1.954,08 kn, 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Romana Hribar iz Samobora, Rude, Rude 165, OIB: 73715872733, u iznosu od 27.937,50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Martina Hriberski iz Pregrade, Janka Leskovara 38, OIB: 62789602287, u iznosu od 26.759,02 kn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Anica Hršak iz Krapine, Mihaljekov jarek 125a, OIB: 72517089302, u iznosu od 41.875,42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Ivančica Hrustić iz Prepuštovca, Kašina 10, Glavna 75, OIB: 73583518334, u iznosu od 3.215,13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Đurđica Hruškar iz Budinšćine, Križ Budinšćinski 60, OIB: 04853968255, u iznosu od 27.778,70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Štefica Hrženjak iz Konjščine, Jertovec 1a, OIB: 72507337909, u iznosu od 35.516,31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Renata Hržina iz Velikog Trgovišča, Jezero Klanječko 70, OIB: 06297432584, u iznosu od 4.181,16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Martina Huško iz Krapinskih Toplica, Mala Erpenja 244, OIB: 77989004765, u iznosu od 27.447,02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Snježana Huzek Kitan iz Zagreba, B. Magovca 111, OIB: 72866379357, u iznosu od 7.451,89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Vesna Ilinić iz Gornje Stubice, Modrovec 36, OIB: 47931829224, u iznosu od 33.060,28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lastRenderedPageBreak/>
        <w:t>Milena Ištuk iz Zagreba, Markuševečka 24a, OIB: 57742703020, u iznosu od 66.376,58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Kata Ivanko iz Zaprešića, Stubička 206a, OIB: 73906721937, u iznosu od 24.406,53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Marija Ivček iz Jakovlja, Fijanova 44, OIB: 89328218765, u iznosu od 22.869,69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Barica Iveković iz Zagreba, Ulica grada Chicaga 17, OIB: 89768977372, u iznosu od 44.246,36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Krešo Ivetić iz Velikog Trgovišća, Družilovec 16, OIB: 64942380802, u iznosu od 99.875,11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Ljubica Jačmenica iz Svetog Križa Začretje, Sekirišće 19a, OIB: 59510067687, u iznosu od 27.262,26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Snježana Jačamenica iz Svetog Križa Začretje, Komor Začretski 39, OIB: 57348640126, u iznosu od 58.357,20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Snježana Jagarčec iz Bedekovčine, Vučak 11, OIB: 58290574805, u iznosu od 26.765,86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Višnja Jagečić iz Oroslavja, Kralja Tomislava 3, OIB: 48932026036, u iznosu od 27.839,31 kn.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Jadranka Jagić iz Zaboka, Pavlovec Zabočki 134, OIB: 16048033025, u iznosu od 32.945,81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Jasna Jakopović iz Donje Stubice, Podgorska cesta 45a, OIB: 87006750833, u iznosu od 9.989,91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Damir Jakšić iz Gornje Stubice, Jakšinec 103c, OIB: 21491900339, u iznosu od 322,78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Ozren Janković iz Krapinskih Toplica, Zagrebačka 16a, OIB: 81450952556, u iznosu od 49.392,45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Marijana Jačmenjak iz Zaboka, Prosenik Gubaševski 6, OIB: 50219668409, u iznosu od 27.367,84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Elvira Ježek iz Velikog Trgovišća, Velika Erpenja 42, OIB: 75897948092, u iznosu od 20.045,23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Rada Jokić iz Zagreba, Susedgradska 1, OIB: 49775210791, u iznosu od 28.277,82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Marina Joveš iz Zagreba, Jarnovićeva 5/6, OIB: 58145299527, u iznosu od 23.194,68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Želimir Jug iz Kraljevca na Sutli, Gornji Čemehovec 51, OIB: 20595804500, u iznosu od 55.825,77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Vesna Juhar iz Velikog Trgovišća, Družilovec 12, OIB: 05005782500, u iznosu od 30.143,79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Stjepan Jurčec iz Marije Gorice, Dubravička 177a, OIB: 72386449044, u iznosu od 64.850,37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Nevenka Jureša iz Krapinskih Toplica, Selno 49, OIB: 62643160558, u iznosu od 58.269,89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Ivana Jurina iz Svetog Križa Začretja, Zleć 31, OIB: 93890398506, u iznosu od 27.439,24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lastRenderedPageBreak/>
        <w:t>Štefica Kahlina iz Velikog Trgovišća, Zelengaj 33, OIB: 79971786933, u iznosu od 26.682,52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Snježana Kaić iz Donje Stubice, Poljanica Bistrička 160, OIB: 45057765358, u iznosu od 30.760,77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Zdravko Kajin iz Opatije, Ulica maršala Tita 32, OIB: 65201515792, u iznosu od 150.254,12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Ivan Klančir iz Jakovlja, Selnička 30, OIB: 994153376089, u iznosu od 39.335,58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Emil Klanjčić iz Gornje Stubice, Samci 39, OIB: 04203534794, u iznosu od 39.335,58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Sanja Klanjčić iz Gornje Stubice, Samci 39, OIB: 69903260071, u iznosu od 29.725,72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Anđa Klarić iz Velike Gorice, Lukavec, Turopoljska 94, OIB: 51173987323, u iznosu od 18.875,41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Danijela Klarić iz Zagreba, Krajiška 26, OIB: 34174406100, u iznosu od 11.113,16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Željka Klarić Jagarić iz Poznanovca, Marije Habulin 1a, OIB: 62432647598, u iznosu od 29.978,32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Marija Klarić Markus iz Zagreba, Gornji Bukovac III, OIB: 75264361410, u iznosu od 12.876,40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Kristina Klasiček iz Đurmanca, Putkovec, Putkovec 48, OIB: 55487177629, u iznosu od 27.587,28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Višnja Kocijan iz Zlatara, Barkovec 39, OIB: 53795845887, u iznosu od 28.910,96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Danijel Kolac iz Zagreba, Pokornog 11, OIB: 79325282314, u iznosu od 3.536,64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Suzana Komorski iz Bedekovčine, Grabe 59a, OIB: 37182358888, u iznosu od 73.308,34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Saša Kondić iz Rijeke, Zdravka Kučića 41, OIB: 25629810190, u iznosu od 65.474,34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Sunčana Kontrec iz Velikog Trgovišća, Kardinala Stepinca 6, OIB: 55232986226, u iznosu od 15.139,49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Miroslav Kontri iz Krapine, Polje, Polje Krapinsko 13, OIB: 54355205100, u iznosu od 42.846,37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Hrvoje Kopić iz Požege, Sokolova 76, OIB: 63300243886, u iznosu od 10.144,65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Krunislavka Kopić iz Zagreba, Voltino 42, OIB: 43891583506, u iznosu od 26.960,35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Marija Kos iz Svetog Križa Začretja, Ciglenica Zagorska 145, OIB: 78811006440, u iznosu od 28.571,43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Zvjezdana Kos iz Kupljenova, Hruševec Kupljenski, OIB: 37472933771, u iznosu od 15.013,95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Nikolina Kosanović iz Kupljenova (Zagreb), Božidara Kelemena, OIB: 22177915562, u iznosu od 11.525,42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lastRenderedPageBreak/>
        <w:t>Zlata Kosinjski iz Zagreba, Drage Gervaisa 5, OIB: 16076036911, u iznosu od 49.046,59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Sanja Kotarski iz Zaboka, Grdenci, Grdenci 36, OIB: 23139797762, u iznosu od 27.140,03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Dominik Kovačić iz Ivanić-Grada, Dolanec 3, OIB: 30843183516, u iznosu od 16.244,90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>Ljiljana Kovačić iz Svetog Križa Začretja, Švaljkovec 16, OIB: 36334462660, u iznosu od 29.712,91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C00000"/>
        </w:rPr>
      </w:pPr>
      <w:r w:rsidRPr="00A90A4C">
        <w:rPr>
          <w:rFonts w:hAnsi="Times New Roman" w:ascii="Times New Roman"/>
          <w:bCs/>
        </w:rPr>
        <w:t xml:space="preserve">Natalija Kovačić  iz Svetog Križa Začretja, Švaljkovec 16, OIB: 14177646342, u iznosu od 61.291,45 kn, 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Jela Kovačićek iz Velikog Trgovišća, Velika Erpenja 45, OIB: 77882406307, u iznosu od 28.338,45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Sandra Krajna iz Jakovlja, Sljemenska 114, OIB: 08956480880, u iznosu od 30.732,02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Božena Kralj iz Klanjca, Rakovec Tomaševečki 24, OIB: 56213988247, u iznosu od 27.637,09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Ivančica Krapinec iz Velikog Trgovišća, Domahovo 93, OIB: 684452553519, u iznosu od 29.476,90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Božica Krivak iz Konjščine, Pešćeno 38,OIB: 38980008164, u iznosu od 29.540,70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Jasminka Krsnik iz Krapine, Petra Svačića 4, OIB: 15467303681, u iznosu od 4.340,42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Zoran Krstić iz Krapinskih Toplica, Viča Sela  29b, OIB: 83881595757, u iznosu od 10.943,26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Jasna Kruhak iz Zlatar Bistrice, Augusta Šenoe 12, OIB: 08405215696, u iznosu od 40.787,08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Ljubica Krznar iz Svetog Križa Začretja, Štrucljevo 73, OIB: 42893394025, u iznosu od 49.447,26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Ankica Kučko iz Svetog Križa Začretja, Sekirišće 11, OIB: 65384976340, u iznosu od 28.642,36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Biserka Kučkovečki iz Krapinskih Toplica, Vinogradski put 6a, OIB: 26095447471, u iznosu od 26.836,82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Ivanka Kuhar iz Tuhelja, Slavice Ježek 1, OIB: 86145037688, u iznosu od 28.999,33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Ankica Kuharić iz Lobora, Vinipotok 6a, OIB: 26552772010, u iznosu od 19.914,01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Ivanka Kunović iz Zaboka, Grdenci, Grdenci 82, OIB: 78860988093, u iznosu od 35.016,44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Krešo Kunštek iz Svetog Križa Začretja, Brezova 12, OIB: 98976001003, u iznosu od 3.396,97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Tomislav Kvesić iz Velike Gorice, Matice Hrvatske 3, OIB: 25034659821, u iznosu od 12.936,66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Nada Ladović-Broz iz Zaboka, Repovec 15, OIB: 42656787293, u iznosu od 101.286,09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>Tomislav Lemić iz Karlovca, Sarajevska 8, OIB: 86984139418, u iznosu od 28.144,19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Josip Lesičar iz Zlatara, Franje Horvata Kiša 6, OIB: 85043284875, u iznosu od 27.632,79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Erna Liker iz Zagreba, Vinogradska cesta 22a, OIB: 91618441550, u iznosu od 40.572,38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 Lončar iz Zagreba, Vukomerečka cesta 47, OIB: 91317591259, u iznosu od 43.410,85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Vesna Lončar iz Oroslavja, Oro trg 2, OIB: 53915873856, u iznosu od 15.414,35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Ljubica Lovrek iz Zaboka, Vižovlje 6, OIB: 30026494090, u iznosu od 27.868,19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 Lovrić iz Velike Gorice, Trg S. Radića 9, OIB: 39695724875, u iznosu od 24.010,40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Perica Lukažinec iz Oroslavja, Mokrice 42, OIB: 41487376074, u iznosu od 36.251,68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Marijana Lukić iz Zaboka, Martinišće, Martinišće 64, OIB: 30563586322, u iznosu od 6.407,21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Vinko Lukić  iz Zaboka, Martinišće, Martinišće 64, OIB: 25947090547, u iznosu od 63.799,97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Mirica Lukina iz Gornje Stubice, Modrovec 69, OIB: 97045534558, u iznosu od 26.390,75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Aleksandra Luški iz Jakovlja, Igrišće, K.Š. Đalskog 4, OIB: 24769210490, u iznosu od 34.782,56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Ivanka Ljubas iz Zagreba, 2. Kanalski put 21, OIB: 80311312787, u iznosu od 1519.468,85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Dubravka Majsec iz  Svetog Križa Začretja, Temovec 2, OIB: 56429098712, u iznosu od 31.137,65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Andreja Makek iz Krapinskih Toplica, Mala Erpenja 204, OIB: 14585018115, u iznosu od 51.630,51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Vladimir Malogorski iz Radoboja, Radoboj 131, OIB: 68385777933, u iznosu od 64.833,97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Luca Marić iz Luke, 1. odvojak Krajske vesi 1g, OIB: 35210550290, u iznosu od 31.826,46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Veronika Marijanović iz Zagreba, Braće Seljan 17, OIB: 14478118054, u iznosu od 31.102,57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Nada Markanović iz Zagreba, Meršićeva 8b, OIB: 65681638003, u iznosu od 45.238,24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Biserka Marković iz Zaboka, M. Gupca 74, OIB: 92411272937, u iznosu od 27.295,08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Ivanka Maroević iz Zagreba, Siget 7, OIB: 67242785995, u iznosu od 25.793,89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Radojko Martinjak iz Zaprešića, Trg žrtava fašizma 8, OIB: 33041880260, u iznosu od 30.632,44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>Ingrid Matasić iz Jastrebarskog, Zagrebačka 18, OIB: 26524045543, u iznosu od 61.368,25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Mladen Matković iz  Velikog Trgovišća, Vladimira Nazora 18, OIB: 94832700985, u iznosu od 44.000,93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Dario Matkun iz Zaboka, Pavlovec Zabočki 34, OIB: 62712148579, u iznosu od 30.937,89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Bulka Mećava iz Zagreba, Poljana D. Kalea 4, OIB: 77449088470, u iznosu od 113.861,91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Đurđica Merkaš iz Zaboka, Stjepana Radića 4a, OIB: 18733136164, u iznosu od 41.579,64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Dejan Meštrović iz Velikog Trgovišća, K.Š.Đalskog 22, OIB: 32344959428, u iznosu od 32.201,07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Ružica Mihajlovski iz Zagreba, Meštrovićev trg 10, OIB: 40388239783, u iznosu od 44.960,95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Kristina Mihaliček iz Krapinske Toplice, Selno 6a, OIB: 53273566842, u iznosu od 40.013,24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Ivana Mikić iz Nove Gradiške, Štivica 154, OIB: 08107199793, u iznosu od 12.979,55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Nikola Mikić iz Rijeke, Kumičićeva 20, OIB: 45454338968, u iznosu od 749.798,12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Marlena Mikša iz Zagreba, Nova cesta 55, OIB: 31469357365, u iznosu od 14.323,98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Janko Mikulec iz Zaboka, M. Gupca 192, OIB: 59727444143, u iznosu od 18.218,70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Snježana Mikulec iz Oroslavja, Krušljevo Selo 37, OIB: 40844575590, u iznosu od 56.878,21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Katica Mikulić iz Zagreba, Ivekovićeva 17/6, OIB: 89017342101, u iznosu od 70.367,38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 Mikuš iz Zagreba, Republike Austrije 13, OIB: 19088022804, u iznosu od 38.829,13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Nikolina Milažar iz Velikog Trgovišća, Domahovo 40a, OIB: 92415588547, u iznosu od 40.110,97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Davorka Mladenović iz Zaboka, Matije Gupca 63, OIB: 63429464192, u iznosu od 60.226,03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Jadranka Mlinarić iz Zlatar Bistrice, Bukovečki put 24, OIB: 80186802250, u iznosu od 27.469,74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Marijana Mlinarić iz Lepajca, Velika ves 142d, OIB: 62065817768, u iznosu od 30.914,38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Mirjana Mlinarić iz Zaboka, A. Šenoe 6, OIB: 87941572803, u iznosu od 33.349,88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Ružica Mokoš iz Zagreba, 1. Stara Pešćenica 50, OIB: 59822838472, u iznosu od 58.061,92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Mirjana Mraz iz Zaboka, A. Mihanovića 8, OIB: 75614792183, u iznosu od 27.066,02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>Snježana Mudri iz Zaprešića, Braće Bukovina 4, OIB: 14988317798, u iznosu od 26.733,58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Andrea Nikolić iz Jurdana, Jušići 115, OIB: 24891751199, u iznosu od 13.617,01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Valentina Očić iz Tuhelja, Ljudevita Gaja 47, OIB: 08157669336, u iznosu od 7.012,93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Veronika Očić iz Zaboka, Martinišće 35, OIB: 72342005646, u iznosu od 17.711,44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Emilija Ovčar iz Krapine, Benkovec, Benkovec Petrovski 22, OIB: 98201383291, u iznosu od 76.900,32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 Palić iz Zagreba, Ljubijska 38, OIB: 72448661907, u iznosu od 10.753,82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Ivana Papež iz Krapinskih Toplica, Maturovec 18, OIB: 99883830942, u iznosu od 21.722,18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Danica Pašalić iz Zagreba, Bešići 40, OIB: 03342617999, u iznosu od 151.171,62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Jagoda Pavić iz Križa, Novoselec, Moslovačka, OIB: 73030138436, u iznosu od 27.221,66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Verica Pavić iz Zagreba, 3. Kozari put 3. odv. br. 16, OIB: 34667522591, u iznosu od 18.310,66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Nevenka Pavlinić iz Velikog Trgovišća, Mrzlo polje 70, OIB: 18514909726, u iznosu od 28.439,46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Mirjana Pavlović iz Čavla, Mavrinci 84, OIB: 30298202699, u iznosu od 57.847,49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Zdenko Pelko iz Zlatar Bistrice, Veleškovec 43c, OIB: 46413192576, u iznosu od 27.480,52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Sanjica Petrač iz Bedekovčine, Naselje Komari 6, OIB: 07676683872, u iznosu od 3.497,28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Štefica Petreković iz  Svetog Križa Začretja, Pustodol 40, OIB: 99376347360, u iznosu od 28.967,43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Zvonko Pevec iz Zaboka, Naselje Tršinski 13a, OIB: 84880542161, u iznosu od 25.327,99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Vlatka Pilski iz Zabok, Gredenci, Gredenci 113, OIB: 38271498945, u iznosu od 28.994,49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Kristina Piljak iz Zlatara, Gradec 9, OIB: 12503395286, u iznosu od 79.702,83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Anita Piljek iz  Svetog Križa Začretja, Ciglenica Zagorska 155b, OIB: 87787813561, u iznosu od 27.225,48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Sonja Piljek iz Zaboka, M. Gupca 85a, OIB: 32138866803, u iznosu od 13.367,12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Višnja Piljek iz Svetog Križa Začretja, Ciglenica Zagorska 155, OIB: 246950052575, u iznosu od 28.473,32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Josip Pirički iz Zagreba, Petrova 123, OIB: 40656338549, u iznosu od 185.978,73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>Gordana Pišković iz Zagreba, Žitnjak 47, OIB: 53791853335, u iznosu od 30.302,54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Štefica Platužić iz Zagreba, III. Loparska 8, OIB: 03835011105, u iznosu od 36.380,48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Bernardica Plečko iz Svetog Križa Začretja, Ciglenica Zagorska 104, OIB: 65924807418, u iznosu od 322,77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Tamara Plečko iz Krapinskih Toplica, Vinogradski put 13, OIB: 89453172148, u iznosu od 32.451,12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Tatjana Plečko iz Zaboka, Martinišće, Martinišće 68, OIB: 40548854844, u iznosu od 56.106,56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Nada Pleško iz Krapinskih Toplica, Mala Erpenja 169 a, OIB: 70826355171, u iznosu od 27.638,25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Štefanija Pogačić iz Pregrade, Gorjakovo 129, OIB: 56092211024, u iznosu od 83.528,32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Vesna Pogačić iz Kraljevca na Sutli, Radakovo 198, OIB: 23874380287, u iznosu od 28.146,90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Martina Posilović iz Đurmanca, Hromec 47, OIB: 29026431007, u iznosu od 27.587,68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Manda Pospišil iz Velike Gorice, Jurja Dobrile 76, OIB: 68908104628, u iznosu od 54.109,20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Nada Pozaić iz Donje Stubice, Pustodol 159 h, OIB: 63937370825, u iznosu od 30.427,58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Zora Pralas iz Zagreba, Kurekov brijeg 14 a, OIB: 80813723413, u iznosu od 45.680,61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Lidija Preis-Bedenik iz Zagreba, Kostanjek 21/1, OIB: 60104137649, u iznosu od 31.084,92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Ivančica Prekrat iz Kumrovca, Razdrto Tuheljsko 29, OIB: 79111161377, u iznosu od 27.054,43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Snježana Premuž iz Zagreba, Hreljinska 7, OIB: 78788284138, u iznosu od 52.549,14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Snježana Prepolec iz Konjšćine, Turnišće 73, OIB: 97278769028, u iznosu od 110.688,93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Jadranko Presečki iz Bedekovčine, Kebel 44, OIB: 10319572849, u iznosu od 26.704,97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Vera Prigl iz Čepina, Ivana Gundulića 30, OIB: 20143599242, u iznosu od 30.629,36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Sanja Pristušek iz Svetog Križa Začretja, Temovec 16, OIB: 72462476372, u iznosu od 27.452,14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Ines Prodeus iz Bedekovčine, Stjepana Radića 10, OIB: 87628251270, u iznosu od 60.399,18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Jasminka Profeta iz Zaboka, Pavlovec Zabočki 84d, OIB: 93384888785, u iznosu od 28.501,95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Ljubica Pukljak iz Tuhelja, Sv. Križ, Sveti Križ 311, OIB: 82913939471, u iznosu od 27.555,99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>Ankica Radaković iz Zagreba, Vuhredska 3, OIB: 04064669957, u iznosu od 44.498,07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Irena Rako iz Zagreba, Divka Budaka 13, OIB: 25431283989, u iznosu od 52.936,42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Dragica Ranogajec iz Zagreba, Korčulanska 1, OIB: 18496252567, u iznosu od 67.671,30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Zlatko Rapljenović iz Zagreba, Strganca Josipa 12, OIB: 47951043208, u iznosu od 51.773,78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Blaženka Rastović iz Maća, Maće 67, OIB: 53852113962, u iznosu od 22.668,56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Jela Rebo iz Zaboka, Repovec, Repovec 46a, OIB: 73930807281, u iznosu od 73.994,84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Renata Repec iz Klanjca, Ledine Klanječke 14, OIB: 71161254399, u iznosu od 28.171,80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Vladimir Rihtar iz Lobora, Velika Petrovogorska, OIB: 80521721441, u iznosu od 42.532,16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Štefica-Snježana Rod iz Velikog Trgovišća, Družilovec 62a, OIB: 09502969022, u iznosu od 28.086,31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Tomislav Rogina iz Zagreba, Ivanićgradska 54, OIB: 59504122200, u iznosu od 45.268,81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Sanjica Roščić iz Jastrebarskog, Kozlikovo 65a, OIB: 35592365285, u iznosu od 27.975,87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Nevenka Rundek iz Konjšćine, Boćaki 56, OIB: 12466021496, u iznosu od 23.609,43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Ana Marija Sambol iz  Zagreba, Bademovac 33, OIB: 65711815199,   u iznosu od 11.009,14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Ljerka Sertić iz Zagreba, Žitnjačka cesta 10, OIB: 65052381329, u iznosu od 33.142,96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Snježana Sinković iz Krapine, Donja Šemnica 154, OIB: 22965860330, u iznosu od 26.432,53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Blaženka Skozrit iz Bedekovčine, Naselje Sovinjak 24, OIB: 58039840616, u iznosu od 26.860,95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Ksenija Skozrit iz Bedekovčine, Zagorska 88c, OIB: 88976542464, u iznosu od 24.997,75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Ljiljana Smetiško iz Mihovljana, Frukljevec Mihovljanski, OIB: 14860739956, u iznosu od 61.951,23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Christian Sopina iz Bedekovčine, Zagorska 11, OIB: 93855144434, u iznosu od 46.348,40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Lucija Sporiš iz Kumrovca, Kladnik 54, OIB: 60380740445, u iznosu od 4.680,38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Ivanka Starc iz Zagreba, Tratinska 31, OIB: 13676192653, u iznosu od 29.048,10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Dario Stefanovski iz Krapinskih Toplica, Antuna Mihanovića 12, OIB: 72768637375, u iznosu od 17.321,81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 xml:space="preserve">  Domagoj Stefanovski iz Krapinskih Toplica, Antuna Mihanovića 12, OIB:01225421791, u iznosu od 9.234,81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Nevenka Stipčić iz Zagreba, Poljačka 22, OIB: 36044798132, u iznosu od 42.926,87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Milica Stiperski iz Zaboka, Jalšje 7, OIB: 37739187861, u iznosu od 27.457,92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Anamarija Stojkaj iz Čavla, Podčundić 113, OIB: 28717985602, u iznosu od 67.298,08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Vesna Strugar iz Oroslavja, Mokrice 190, OIB: 10259557679, u iznosu od 27.523,05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Štefica Svečnjak iz Krapinskih Toplica, Mala Erpenja 130, OIB: 23054395826, u iznosu od 37.487,38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Nedeljka Šabarić iz  Krapinskih Toplica, Klokovec 218, OIB: 39018437289, u iznosu od 3.050,54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 xml:space="preserve"> Ljiljana Šaronja iz Bedekovčine, A. Mihanovića 22, OIB: 15741919659, u iznosu od 26.393,88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Đurđica Šilipetar iz Zaboka, Gub. Prosenik 16, OIB: 78100060021, u iznosu od 24.558,39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Milica Šilipetar iz Zaboka, Prosenik Gubaševski 26, OIB: 24049853460, u iznosu od 42.697,72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Zlatko Šimunić iz Jakovlja, Sljemenska 56, OIB: 23895306787, u iznosu od 103.250,22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Miljenko Škalec iz Zaboka, M. Gupca 63, OIB: 35491161079, u iznosu od 6.939,89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Jadranka Škoda iz Zagreba, Rendićeva 28c, OIB: 37013053789, u iznosu od 41.057,99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Igor Škreblin iz Svetog Križa Začretja, I.K. Sakcinskog 5, OIB: 98054895038, u iznosu od 76.985,83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Ivančica Škreblin iz Svetog Križa Začretja, Kozjak 14, OIB: 80005938053, u iznosu od 3.536,64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Višnja Škrlec iz Zlatar Bistrice, Lovrečan 13 a, OIB: 11123090780, u iznosu od 42.302,35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Marina Škvorčec iz Oroslavja, Krušljevo selo 129, OIB: 14564344702, u iznosu od 27.424,64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Đurđica Šoštar iz Tuhelja, Trsteno 36, OIB: 88139260070, u iznosu od 74.288,15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Snježana Šoštar iz Tuhelja, Črešnjevec, Stjepana Pukljaka 17, OIB: 21043360977, u iznosu od 27.438,37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Gordana Šoštarić iz iz Svetog Križa Začretja, Donja Pačetina 169, OIB: 40176962858, u iznosu od 76.848,16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Vesna Šoštarić iz Krapinskih Toplica, Mala Erpenja 141a, OIB: 07308960601, u iznosu od 42.630,71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Mirjana Španiček iz Zaboka, Hum Zabočki 62a, OIB: 08215254655, u iznosu od 36.258,22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>Lidija Špiljak iz Pregrade, Kolarija 68, OIB: 88917222909, u iznosu od 28.200,47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 Špoljar iz Zaboka, Gubaševo, Gubaševo 77b, OIB: 40642781089, u iznosu od 26.358,88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Sanja Špoljar iz Zaboka, Gubaševo, Gubaševo 77, OIB: 26251218858, u iznosu od 26.949,49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Katarina Štefanović iz Velikog Trgovišća, Ravnice 39, OIB: 63617806947, u iznosu od 27.679,48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Marija Štivić iz Tuhelja, Lj. Gaja 6, OIB: 19068203428, u iznosu od 11.236,71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Mirjana Štrucelj iz Klanjca, Sveti Križ 80 b, OIB: 03497351113, u iznosu od 12.921,10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Mara Šupuković iz Brestovca, Orehovica 25, OIB: 59539833769, u iznosu od 27.896,93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Blaženka Šurina iz Tuhelja, Vilanci 34, OIB: 37866036159, u iznosu od 27.397,81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Bosiljka Taboršćak iz Zagreba, Jarun 34, OIB: 02980649297, u iznosu od 39.512,02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Miroslav Telišman iz Zaboka, Bregi Zabočki 19, OIB: 96035942354, u iznosu od 45.533,63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Đurđica Tomašković iz Konjščine, M. Gupca 3, OIB: 66037162537, u iznosu od 23.061,14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Danica Tretinjak iz Zaboka, Špičkovina 9d, OIB: 72292337838, u iznosu od 21.880,77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Zvjezdana Trgovec iz Gornjeg Stupnika, Sv. Benedikta 13, OIB: 32105592580, u iznosu od 30.481,14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Snježana Tršinski iz Zaboka, Naselje Tršinski 21, OIB: 27761148854, u iznosu od 27.013,79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Marija Magdalena Turčin iz Tuhelja, Črešnjevec 16, OIB: 43063276716, u iznosu od 11.721,74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Sanja Turkalj iz Zagreba, Pavletićeva 14, OIB: 57075160948, u iznosu od 27.033,94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Andreja Tušek iz Radoboja, Jazvine 30, OIB: 55234860123, u iznosu od 49.080,99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Božena Tuškan iz Mača, Mali Bukovec 4a, OIB: 43826904013, u iznosu od 27.273,82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Ljiljana Valek iz Zagreba, Zagrebačka cesta 130, OIB: 69848955176, u iznosu od 99.418,01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Ankica Valenčak iz Zagreba, Karašička 31a, OIB: 66091333851, u iznosu od 26.481,77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Suzana Veljko iz Bilja, M. Gupca 7, OIB: 03128830445, u iznosu od 32.016,67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Damir Vidoša iz Konjščine, Turnišće 20, OIB: 96378088745, u iznosu od 39.602,53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lastRenderedPageBreak/>
        <w:t>Anica Vidović iz Radoboja, Radoboj 301, OIB: 82366381479, u iznosu od 27.901,95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Gordana Vidović iz Rijeke, Franca Prešerna 17, OIB: 12677624716, u iznosu od 434.706,31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Dušanka Vitolić iz Zagreba, Maksimirska c. 48, OIB: 81514486656, u iznosu od 41.093,32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Andreja Vlahović iz Donjeg Dragonošca, Gudci 39, OIB: 04622701477, u iznosu od 27.115,03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Katica Vlahović iz Svetog Križa Začretja, Pustodol Začretski 73, OIB: 39073848141, u iznosu od 32.065,13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Davor Vrabec iz Jakovlja, Selnička 8, OIB: 49442814924, u iznosu od 46.693,36 kn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Ivanka Vragović iz Krapine, Mihaljekov jarek 117, OIB: 39730892122, u iznosu od 74.420,23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Zdravko Vran iz Desinića, Osredek Desinički 3, OIB: 78460100427, u iznosu od 39.385,82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Nada Vrankovečki iz Svetog Križa Začretja, Galovec Začretski 37, OIB: 65464988818, u iznosu od 22.178,05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Šteanija Vujica iz Lobora, Vojnovec 108b, OIB: 09209640395, u iznosu od 20.046,52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Vera Vuk iz Velikog Trgovišća, Domahovo 48, OIB: 54183099947, u iznosu od 26.944,84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Daniel Vutmej iz Velikog Trgovišća, K.Š. Đalskog 3a, OIB: 83394237924, u iznosu od 19.821,59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Antonija Zajec iz Zaboka, Špičkovina 26a, OIB: 55544700913, u iznosu od 5.214,96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Zvjezdana Zajec iz Zagreba, Hrvatskih iseljenika 4, OIB: 33388833577, u iznosu od 31.727,80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Bojan Zebić iz Zagreba, Hrvatskog sokola 67, OIB: 99568126343, u iznosu od 31.893,52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Natalija Zgombić iz Rijeke, Osječka 28, OIB: 06157945292, u iznosu od 19.858,31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Matej Zidarić iz Zagreba, Potočani 13, OIB: 04731426437, u iznosu od 57.108,23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Andreja Žepec Bratković iz Krapine, Velika ves 96, OIB: 55235793860, u iznosu od 14.366,20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Anita Žlender iz Tuhelja, Pristava 156, OIB: 23478152746, u iznosu od 26.248,06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Mirjana Žnidarec iz Tuhelja, Pristava 91a, OIB: 66853338418, u iznosu od 79.533,67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Sanja Žukina iz Donje Stubice, Podgorska cesta 49, OIB: 81030917939, u iznosu od 17.816,65 kn,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color w:val="FF0000"/>
        </w:rPr>
      </w:pPr>
      <w:r w:rsidRPr="00A90A4C">
        <w:rPr>
          <w:rFonts w:hAnsi="Times New Roman" w:ascii="Times New Roman"/>
          <w:bCs/>
        </w:rPr>
        <w:t>Veronika Županić iz Kumrovca, Donji Škrnik 5, OIB: 91751663301, u iznosu od 19.907,97 kn.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lastRenderedPageBreak/>
        <w:t>Juraj Buntak iz Zlatara. L. Kutnjaka 12, OIB: 12739828484, u iznosu od 67.327,15.</w:t>
      </w:r>
    </w:p>
    <w:p w:rsidRDefault="00687E0A" w:rsidP="00687E0A" w:rsidR="00687E0A" w:rsidRPr="00A90A4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</w:rPr>
      </w:pPr>
      <w:r w:rsidRPr="00A90A4C">
        <w:rPr>
          <w:rFonts w:hAnsi="Times New Roman" w:ascii="Times New Roman"/>
          <w:bCs/>
        </w:rPr>
        <w:t>Stjepan Jakovljević iz Kravarskog, Krušak 43, OIB: 11853230290, u iznosu od 108.993,10 kn.</w:t>
      </w:r>
      <w:r w:rsidRPr="00A90A4C">
        <w:rPr>
          <w:rFonts w:hAnsi="Times New Roman" w:ascii="Times New Roman"/>
          <w:bCs/>
          <w:i/>
          <w:color w:val="FF0000"/>
        </w:rPr>
        <w:t xml:space="preserve">  </w:t>
      </w:r>
    </w:p>
    <w:p w:rsidRDefault="001A4FAE" w:rsidP="001A4FAE" w:rsidR="001A4FAE" w:rsidRPr="00A90A4C">
      <w:pPr>
        <w:ind w:left="360"/>
        <w:rPr>
          <w:sz w:val="22"/>
          <w:szCs w:val="22"/>
        </w:rPr>
      </w:pPr>
      <w:r w:rsidRPr="00A90A4C">
        <w:rPr>
          <w:sz w:val="22"/>
          <w:szCs w:val="22"/>
        </w:rPr>
        <w:t xml:space="preserve">      Drugi viši isplatni red</w:t>
      </w:r>
    </w:p>
    <w:p w:rsidRDefault="001A4FAE" w:rsidP="001A4FAE" w:rsidR="001A4FAE" w:rsidRPr="00A90A4C">
      <w:pPr>
        <w:ind w:left="360"/>
        <w:rPr>
          <w:sz w:val="22"/>
          <w:szCs w:val="22"/>
        </w:rPr>
      </w:pP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Osječko-baranj</w:t>
      </w:r>
      <w:r w:rsidR="006543B2">
        <w:rPr>
          <w:rFonts w:hAnsi="Times New Roman" w:ascii="Times New Roman"/>
        </w:rPr>
        <w:t>ska županija, u iznosu od 14.882</w:t>
      </w:r>
      <w:r w:rsidRPr="00A90A4C">
        <w:rPr>
          <w:rFonts w:hAnsi="Times New Roman" w:ascii="Times New Roman"/>
        </w:rPr>
        <w:t>,67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Grad Osijek, Osijek, Franje Kuhača 9, u iznosu od 128.563,16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Hrvatske vode, vodnogospodarski odjel za Dunav i donju Dravu, Osijek, Splavarska 2a, u iznosu od 4.805,93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Stečajna masa Pearl d.o.o. u stečaju, Brestovac, Požeška b.b., u iznosu od 19.612,47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Triglav osiguranje d.d., Zagreb, Heinzelova 4, u iznosu od 6.031,54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Grad Rijeka, Rijeka, Korzo 16, u iznosu od 491.419,83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KD VODOVOD I KANALIZACIJA d.o.o., Rijeka, Dolac 14, 107,58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HRVATSKE VODE – pravna osoba za upravljanje vodama, Zagreb Ulica grada Vukovara 220, u iznosu od 21.231,73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RH FOND ZA ZAŠTITU OKOLIŠA I ENERGETSKE UČINKOVITOSTI, Zagreb, Radnička cesta 80, u iznosu od 122,40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SCHENKER d.o.o., Zagreb, Slavonska avenija 52, u iznosu od 14.312,32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Republika Hrvatska, Ministarstvo financija, u iznosu od 27.011.338,55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KRISTINA PERKOVIĆ- ČAČIĆ vl. obrta za proizvodnju pletenih proizvoda, kao pravna sljednica LJERKE PERKOVIĆ vl. obrta FENIKS proizvodnja pletenih proizvoda, Višnjevac, Zagrebačka 27, u iznosu od 133.927,34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Otis dizala d.o.o, Zagreb, Prilaz V. Brajkovića 15, u iznosu od 2.792,82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HEP opskrba d.o.o., Zagreb, Ulica grada Vukovara 37, u iznosu od 74.223,41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rPr>
          <w:rFonts w:hAnsi="Times New Roman" w:ascii="Times New Roman"/>
        </w:rPr>
      </w:pPr>
      <w:r w:rsidRPr="00A90A4C">
        <w:rPr>
          <w:rFonts w:hAnsi="Times New Roman" w:ascii="Times New Roman"/>
        </w:rPr>
        <w:t>HRVATSKA RADIOTELEVIZIJA javna ustanova, Zagreb, Prisavlje 3, u iznosu od 6.098,52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rPr>
          <w:rFonts w:hAnsi="Times New Roman" w:ascii="Times New Roman"/>
        </w:rPr>
      </w:pPr>
      <w:r w:rsidRPr="00A90A4C">
        <w:rPr>
          <w:rFonts w:hAnsi="Times New Roman" w:ascii="Times New Roman"/>
        </w:rPr>
        <w:t>Republika Hrvatska, Ministarstvo financija, Porezna uprava, u iznosu od 2.133.804,67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rPr>
          <w:rFonts w:hAnsi="Times New Roman" w:ascii="Times New Roman"/>
        </w:rPr>
      </w:pPr>
      <w:r w:rsidRPr="00A90A4C">
        <w:rPr>
          <w:rFonts w:hAnsi="Times New Roman" w:ascii="Times New Roman"/>
        </w:rPr>
        <w:t>Imex banka d.d., Split, Tolstojeva 6, u iznosu od 729.908,94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Centar banka d.d. u stečaju, u iznosu od  17.947.195,72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Hrvatski telekom d.d., Zagreb, R. F. Mihanovića 9, u iznosu od 17.222,72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jc w:val="both"/>
        <w:rPr>
          <w:rFonts w:hAnsi="Times New Roman" w:ascii="Times New Roman"/>
        </w:rPr>
      </w:pPr>
      <w:r w:rsidRPr="00A90A4C">
        <w:rPr>
          <w:rFonts w:hAnsi="Times New Roman" w:ascii="Times New Roman"/>
        </w:rPr>
        <w:t>KD Čistoća d.o.o., Rijeka, Dolac 14, u iznosu od 2.486,97 kn,</w:t>
      </w:r>
    </w:p>
    <w:p w:rsidRDefault="00687E0A" w:rsidP="00687E0A" w:rsidR="00687E0A" w:rsidRPr="00A90A4C">
      <w:pPr>
        <w:pStyle w:val="Odlomakpopisa"/>
        <w:numPr>
          <w:ilvl w:val="0"/>
          <w:numId w:val="27"/>
        </w:numPr>
        <w:rPr>
          <w:rFonts w:hAnsi="Times New Roman" w:ascii="Times New Roman"/>
        </w:rPr>
      </w:pPr>
      <w:r w:rsidRPr="00A90A4C">
        <w:rPr>
          <w:rFonts w:hAnsi="Times New Roman" w:ascii="Times New Roman"/>
        </w:rPr>
        <w:t>HEP-Operator distribucijskog sustava d.o.o., ELEKTROPRIMORJE RIJEKA, Rijeka, V. C. Emina 2, u iznosu od  12.133,35 kn,</w:t>
      </w:r>
    </w:p>
    <w:p w:rsidRDefault="00687E0A" w:rsidP="00687E0A" w:rsidR="00687E0A" w:rsidRPr="00A90A4C">
      <w:pPr>
        <w:ind w:left="426"/>
        <w:rPr>
          <w:sz w:val="22"/>
          <w:szCs w:val="22"/>
        </w:rPr>
      </w:pPr>
      <w:r w:rsidRPr="00A90A4C">
        <w:rPr>
          <w:sz w:val="22"/>
          <w:szCs w:val="22"/>
        </w:rPr>
        <w:t>23. LANIFICIO ROBERTO DRIGHI s.p.a., Italija, u iznosu od 27.278,08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24. HEP-Operator distribucijskog sustava d.o.o., Zagreb, Ulica grada Vukovara  37, u iznosu   od 1.669,65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25. ERSTE&amp;STEIERMARKISCHE BANK d.d., Rijeka, Jadranski trg 3, u iznosu od 40.301,63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26. Grad Zagreb, Zagreb, Trg Stjepana Radića 1, u iznosu od 90.311,36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27. Grad Zagreb, Zagreb, Trg Stjepana Radića 1, u iznosu od 9.118,47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28. Grad Zagreb, Zagreb, Trg Stjepana Radića 1, u iznosu od 133.409,34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29. Grad Zagreb, Zagreb, Trg Stjepana Radića 1, u iznosu od 24.544,61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30. Hrvatske vode, Zagreb, Ulica grada Vukovara 37, u iznosu od 28.079,35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lastRenderedPageBreak/>
        <w:t>31. Gradsko stambeno komunalno gospodarstvo d.o.o., Zagreb u ime suvlasnika zgrade u Vlaškoj 88, u iznosu od 8.573,92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32. Croatia osiguranje d.d., Zagreb, Miramarska 22, u iznosu od 465.687,84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33. Dorin Zagreb d.o.o., Valpovo, Vijenac 107. brigade HV 1, u iznosu odm 835.379,26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34. Orljava d.o.o., Požega, Osječka 77, u iznosu od 3.218,75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35. Confezioni gallia s.r.l., Italija, u iznosu od 26.500,90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36. Zagorski metalac d.o.o., Zabok, Celine 2, u iznosu od 573,397,32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37. Financijska agencija, Zagreb, u iznosu od 798,77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38. Hrvatska banka za obnovu i razvitak, Zagreb, Strossmayerov trg 9, u iznosu od 5.223.373,45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39.. HEP operator distribucijskog sustava d.o.o., Osijek, Šetalište kardinala Šepera 1a, u iznosu od 730,08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40. Ables d.o.o., Zagreb,. Višnjica 21, u iznosu od 374.454,44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41. Hrvatsko društvo skladatelja, Zagreb, Berislavićeva 9, u iznosu od 1.331,06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42. Proenergy d.o.o., Zagreb, J. Marohnića 121.300,29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43. Stjepan Jakovljević iz Kravarskog, Krušak 43, u iznosu od 2.662,05 kn,</w:t>
      </w:r>
    </w:p>
    <w:p w:rsidRDefault="00687E0A" w:rsidP="00687E0A" w:rsidR="00687E0A" w:rsidRPr="00A90A4C">
      <w:pPr>
        <w:ind w:firstLine="45" w:left="36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44. Zagrebački holding d.o.o., Zagreb, Ulica grada Vukovara 41, u iznosu od 86.087,89 kn.</w:t>
      </w:r>
    </w:p>
    <w:p w:rsidRDefault="001A4FAE" w:rsidP="001A4FAE" w:rsidR="001A4FAE" w:rsidRPr="00A90A4C">
      <w:pPr>
        <w:rPr>
          <w:sz w:val="22"/>
          <w:szCs w:val="22"/>
        </w:rPr>
      </w:pPr>
    </w:p>
    <w:p w:rsidRDefault="00687E0A" w:rsidP="00687E0A" w:rsidR="00687E0A" w:rsidRPr="00A90A4C">
      <w:pPr>
        <w:ind w:firstLine="360"/>
        <w:rPr>
          <w:sz w:val="22"/>
          <w:szCs w:val="22"/>
        </w:rPr>
      </w:pPr>
      <w:r w:rsidRPr="00A90A4C">
        <w:rPr>
          <w:sz w:val="22"/>
          <w:szCs w:val="22"/>
        </w:rPr>
        <w:t>II. Osporene tražbine viših isplatnih redova:</w:t>
      </w:r>
    </w:p>
    <w:p w:rsidRDefault="00687E0A" w:rsidP="00687E0A" w:rsidR="00687E0A" w:rsidRPr="00A90A4C">
      <w:pPr>
        <w:ind w:firstLine="360"/>
        <w:rPr>
          <w:sz w:val="22"/>
          <w:szCs w:val="22"/>
        </w:rPr>
      </w:pPr>
    </w:p>
    <w:p w:rsidRDefault="00687E0A" w:rsidP="00687E0A" w:rsidR="00687E0A" w:rsidRPr="00A90A4C">
      <w:pPr>
        <w:ind w:firstLine="360"/>
        <w:rPr>
          <w:sz w:val="22"/>
          <w:szCs w:val="22"/>
        </w:rPr>
      </w:pPr>
      <w:r w:rsidRPr="00A90A4C">
        <w:rPr>
          <w:sz w:val="22"/>
          <w:szCs w:val="22"/>
        </w:rPr>
        <w:t>Drugi viši isplatni red</w:t>
      </w:r>
    </w:p>
    <w:p w:rsidRDefault="00687E0A" w:rsidP="00687E0A" w:rsidR="00687E0A" w:rsidRPr="00A90A4C">
      <w:pPr>
        <w:ind w:firstLine="360"/>
        <w:rPr>
          <w:sz w:val="22"/>
          <w:szCs w:val="22"/>
        </w:rPr>
      </w:pPr>
    </w:p>
    <w:p w:rsidRDefault="006543B2" w:rsidP="00687E0A" w:rsidR="00687E0A" w:rsidRPr="00A90A4C">
      <w:pPr>
        <w:ind w:firstLine="360"/>
        <w:rPr>
          <w:bCs/>
          <w:sz w:val="22"/>
          <w:szCs w:val="22"/>
        </w:rPr>
      </w:pPr>
      <w:r>
        <w:rPr>
          <w:bCs/>
          <w:sz w:val="22"/>
          <w:szCs w:val="22"/>
        </w:rPr>
        <w:t>16</w:t>
      </w:r>
      <w:r w:rsidR="00687E0A" w:rsidRPr="00A90A4C">
        <w:rPr>
          <w:bCs/>
          <w:sz w:val="22"/>
          <w:szCs w:val="22"/>
        </w:rPr>
        <w:t>. Republika Hrvatska, Ministarstvo financija, Porezna uprava, u iznosu od 6.295.506,84 kn,</w:t>
      </w:r>
    </w:p>
    <w:p w:rsidRDefault="00687E0A" w:rsidP="00687E0A" w:rsidR="00687E0A" w:rsidRPr="00A90A4C">
      <w:pPr>
        <w:ind w:firstLine="360"/>
        <w:jc w:val="both"/>
        <w:rPr>
          <w:bCs/>
          <w:sz w:val="22"/>
          <w:szCs w:val="22"/>
        </w:rPr>
      </w:pPr>
      <w:r w:rsidRPr="00A90A4C">
        <w:rPr>
          <w:bCs/>
          <w:sz w:val="22"/>
          <w:szCs w:val="22"/>
        </w:rPr>
        <w:t>Upućuje se stečajni vjerovnik Republika Hrvatska, Ministarstvo financija, Porezna uprava, u roku od 8 dana od primitka izvatka iz rješenja pokrenuti</w:t>
      </w:r>
      <w:r w:rsidR="006543B2">
        <w:rPr>
          <w:bCs/>
          <w:sz w:val="22"/>
          <w:szCs w:val="22"/>
        </w:rPr>
        <w:t>/nastaviti</w:t>
      </w:r>
      <w:r w:rsidRPr="00A90A4C">
        <w:rPr>
          <w:bCs/>
          <w:sz w:val="22"/>
          <w:szCs w:val="22"/>
        </w:rPr>
        <w:t xml:space="preserve"> parnicu radi utvrđenja osnovanom osporene tražbine.</w:t>
      </w:r>
    </w:p>
    <w:p w:rsidRDefault="00687E0A" w:rsidP="00687E0A" w:rsidR="00687E0A" w:rsidRPr="00A90A4C">
      <w:pPr>
        <w:ind w:firstLine="360"/>
        <w:jc w:val="both"/>
        <w:rPr>
          <w:bCs/>
          <w:sz w:val="22"/>
          <w:szCs w:val="22"/>
        </w:rPr>
      </w:pPr>
      <w:r w:rsidRPr="00A90A4C">
        <w:rPr>
          <w:bCs/>
          <w:sz w:val="22"/>
          <w:szCs w:val="22"/>
        </w:rPr>
        <w:t>Ako stečajni vjerovnik ne pokrene</w:t>
      </w:r>
      <w:r w:rsidR="006543B2">
        <w:rPr>
          <w:bCs/>
          <w:sz w:val="22"/>
          <w:szCs w:val="22"/>
        </w:rPr>
        <w:t>/nastavi</w:t>
      </w:r>
      <w:r w:rsidRPr="00A90A4C">
        <w:rPr>
          <w:bCs/>
          <w:sz w:val="22"/>
          <w:szCs w:val="22"/>
        </w:rPr>
        <w:t xml:space="preserve"> parnicu u dodijeljenom roku, smatrat će se da je odustao od prava na vođenje parnice. </w:t>
      </w:r>
    </w:p>
    <w:p w:rsidRDefault="00687E0A" w:rsidP="00687E0A" w:rsidR="00687E0A" w:rsidRPr="00A90A4C">
      <w:pPr>
        <w:ind w:firstLine="360"/>
        <w:rPr>
          <w:bCs/>
          <w:sz w:val="22"/>
          <w:szCs w:val="22"/>
        </w:rPr>
      </w:pPr>
    </w:p>
    <w:p w:rsidRDefault="00687E0A" w:rsidP="00687E0A" w:rsidR="00687E0A" w:rsidRPr="00A90A4C">
      <w:pPr>
        <w:rPr>
          <w:sz w:val="22"/>
          <w:szCs w:val="22"/>
        </w:rPr>
      </w:pPr>
      <w:r w:rsidRPr="00A90A4C">
        <w:rPr>
          <w:bCs/>
          <w:sz w:val="22"/>
          <w:szCs w:val="22"/>
        </w:rPr>
        <w:t xml:space="preserve">       22. EC-proizvodnja odjeće d.o.o., Zagreb, Tratinska 80/a, u iznosu od 5.331.927,65 kn.</w:t>
      </w:r>
    </w:p>
    <w:p w:rsidRDefault="00687E0A" w:rsidP="00687E0A" w:rsidR="00687E0A" w:rsidRPr="00A90A4C">
      <w:pPr>
        <w:ind w:firstLine="360"/>
        <w:jc w:val="both"/>
        <w:rPr>
          <w:bCs/>
          <w:sz w:val="22"/>
          <w:szCs w:val="22"/>
        </w:rPr>
      </w:pPr>
      <w:r w:rsidRPr="00A90A4C">
        <w:rPr>
          <w:bCs/>
          <w:sz w:val="22"/>
          <w:szCs w:val="22"/>
        </w:rPr>
        <w:t>Upućuje se stečajni vjerovnik EC-proizvodnja odjeće d.o.o., Zagreb, Tratinska 80/a, u roku od 8 dana od primitka izvatka iz rješenja pokrenuti</w:t>
      </w:r>
      <w:r w:rsidR="006543B2">
        <w:rPr>
          <w:bCs/>
          <w:sz w:val="22"/>
          <w:szCs w:val="22"/>
        </w:rPr>
        <w:t>/nastaviti</w:t>
      </w:r>
      <w:r w:rsidRPr="00A90A4C">
        <w:rPr>
          <w:bCs/>
          <w:sz w:val="22"/>
          <w:szCs w:val="22"/>
        </w:rPr>
        <w:t xml:space="preserve"> parnicu radi utvrđenja osnovanom osporene tražbine.</w:t>
      </w:r>
    </w:p>
    <w:p w:rsidRDefault="00687E0A" w:rsidP="00687E0A" w:rsidR="00687E0A" w:rsidRPr="00A90A4C">
      <w:pPr>
        <w:ind w:firstLine="360"/>
        <w:jc w:val="both"/>
        <w:rPr>
          <w:bCs/>
          <w:sz w:val="22"/>
          <w:szCs w:val="22"/>
        </w:rPr>
      </w:pPr>
      <w:r w:rsidRPr="00A90A4C">
        <w:rPr>
          <w:bCs/>
          <w:sz w:val="22"/>
          <w:szCs w:val="22"/>
        </w:rPr>
        <w:t>Ako stečajni vjerovnik ne pokrene</w:t>
      </w:r>
      <w:r w:rsidR="006543B2">
        <w:rPr>
          <w:bCs/>
          <w:sz w:val="22"/>
          <w:szCs w:val="22"/>
        </w:rPr>
        <w:t>/nastavi</w:t>
      </w:r>
      <w:r w:rsidRPr="00A90A4C">
        <w:rPr>
          <w:bCs/>
          <w:sz w:val="22"/>
          <w:szCs w:val="22"/>
        </w:rPr>
        <w:t xml:space="preserve"> parnicu u dodijeljenom roku, smatrat će se da je odustao od prava na vođenje parnice. </w:t>
      </w:r>
    </w:p>
    <w:p w:rsidRDefault="00687E0A" w:rsidP="001A4FAE" w:rsidR="00687E0A" w:rsidRPr="00A90A4C">
      <w:pPr>
        <w:rPr>
          <w:sz w:val="22"/>
          <w:szCs w:val="22"/>
        </w:rPr>
      </w:pPr>
    </w:p>
    <w:p w:rsidRDefault="00687E0A" w:rsidP="001A4FAE" w:rsidR="00687E0A" w:rsidRPr="00A90A4C">
      <w:pPr>
        <w:rPr>
          <w:sz w:val="22"/>
          <w:szCs w:val="22"/>
        </w:rPr>
      </w:pPr>
    </w:p>
    <w:p w:rsidRDefault="008A7C5A" w:rsidP="00016CC8" w:rsidR="008A7C5A" w:rsidRPr="00A90A4C">
      <w:pPr>
        <w:jc w:val="center"/>
        <w:rPr>
          <w:sz w:val="22"/>
          <w:szCs w:val="22"/>
        </w:rPr>
      </w:pPr>
      <w:r w:rsidRPr="00A90A4C">
        <w:rPr>
          <w:sz w:val="22"/>
          <w:szCs w:val="22"/>
        </w:rPr>
        <w:t>Obrazloženje</w:t>
      </w:r>
    </w:p>
    <w:p w:rsidRDefault="008A7C5A" w:rsidP="008A7C5A" w:rsidR="008A7C5A" w:rsidRPr="00A90A4C">
      <w:pPr>
        <w:jc w:val="center"/>
        <w:rPr>
          <w:sz w:val="22"/>
          <w:szCs w:val="22"/>
        </w:rPr>
      </w:pPr>
    </w:p>
    <w:p w:rsidRDefault="008A7C5A" w:rsidP="00B75B61" w:rsidR="00502F81" w:rsidRPr="00A90A4C">
      <w:pPr>
        <w:ind w:firstLine="72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Na</w:t>
      </w:r>
      <w:r w:rsidR="009A0D04" w:rsidRPr="00A90A4C">
        <w:rPr>
          <w:sz w:val="22"/>
          <w:szCs w:val="22"/>
        </w:rPr>
        <w:t xml:space="preserve"> </w:t>
      </w:r>
      <w:r w:rsidR="00DA622A" w:rsidRPr="00A90A4C">
        <w:rPr>
          <w:sz w:val="22"/>
          <w:szCs w:val="22"/>
        </w:rPr>
        <w:t>općem</w:t>
      </w:r>
      <w:r w:rsidRPr="00A90A4C">
        <w:rPr>
          <w:sz w:val="22"/>
          <w:szCs w:val="22"/>
        </w:rPr>
        <w:t xml:space="preserve"> ispitnom ročištu odr</w:t>
      </w:r>
      <w:r w:rsidR="00537A4E" w:rsidRPr="00A90A4C">
        <w:rPr>
          <w:sz w:val="22"/>
          <w:szCs w:val="22"/>
        </w:rPr>
        <w:t>žanom</w:t>
      </w:r>
      <w:r w:rsidR="009A0D04" w:rsidRPr="00A90A4C">
        <w:rPr>
          <w:sz w:val="22"/>
          <w:szCs w:val="22"/>
        </w:rPr>
        <w:t xml:space="preserve"> </w:t>
      </w:r>
      <w:r w:rsidR="00687E0A" w:rsidRPr="00A90A4C">
        <w:rPr>
          <w:sz w:val="22"/>
          <w:szCs w:val="22"/>
        </w:rPr>
        <w:t>27</w:t>
      </w:r>
      <w:r w:rsidR="000D5C36" w:rsidRPr="00A90A4C">
        <w:rPr>
          <w:sz w:val="22"/>
          <w:szCs w:val="22"/>
        </w:rPr>
        <w:t>. siječnja 2016.</w:t>
      </w:r>
      <w:r w:rsidRPr="00A90A4C">
        <w:rPr>
          <w:sz w:val="22"/>
          <w:szCs w:val="22"/>
        </w:rPr>
        <w:t xml:space="preserve"> ispitane su sve prijavljene tražbine prema iznosima i redu koje su prijavljene u roku</w:t>
      </w:r>
      <w:r w:rsidR="00B75B61" w:rsidRPr="00A90A4C">
        <w:rPr>
          <w:sz w:val="22"/>
          <w:szCs w:val="22"/>
        </w:rPr>
        <w:t>.</w:t>
      </w:r>
    </w:p>
    <w:p w:rsidRDefault="00FB1B7F" w:rsidP="00BA212E" w:rsidR="00FB1B7F" w:rsidRPr="00A90A4C">
      <w:pPr>
        <w:jc w:val="both"/>
        <w:rPr>
          <w:sz w:val="22"/>
          <w:szCs w:val="22"/>
        </w:rPr>
      </w:pPr>
    </w:p>
    <w:p w:rsidRDefault="008A7C5A" w:rsidP="00306DD0" w:rsidR="00306DD0" w:rsidRPr="00A90A4C">
      <w:pPr>
        <w:jc w:val="both"/>
        <w:rPr>
          <w:sz w:val="22"/>
          <w:szCs w:val="22"/>
        </w:rPr>
      </w:pPr>
      <w:r w:rsidRPr="00A90A4C">
        <w:rPr>
          <w:sz w:val="22"/>
          <w:szCs w:val="22"/>
        </w:rPr>
        <w:tab/>
      </w:r>
      <w:r w:rsidR="00306DD0" w:rsidRPr="00A90A4C">
        <w:rPr>
          <w:sz w:val="22"/>
          <w:szCs w:val="22"/>
        </w:rPr>
        <w:t xml:space="preserve">Nakon </w:t>
      </w:r>
      <w:r w:rsidR="001C39FC" w:rsidRPr="00A90A4C">
        <w:rPr>
          <w:sz w:val="22"/>
          <w:szCs w:val="22"/>
        </w:rPr>
        <w:t>navedenog</w:t>
      </w:r>
      <w:r w:rsidR="00306DD0" w:rsidRPr="00A90A4C">
        <w:rPr>
          <w:sz w:val="22"/>
          <w:szCs w:val="22"/>
        </w:rPr>
        <w:t xml:space="preserve"> ispitnog ročišta</w:t>
      </w:r>
      <w:r w:rsidR="00195D5F" w:rsidRPr="00A90A4C">
        <w:rPr>
          <w:sz w:val="22"/>
          <w:szCs w:val="22"/>
        </w:rPr>
        <w:t>,</w:t>
      </w:r>
      <w:r w:rsidR="00306DD0" w:rsidRPr="00A90A4C">
        <w:rPr>
          <w:sz w:val="22"/>
          <w:szCs w:val="22"/>
        </w:rPr>
        <w:t xml:space="preserve"> </w:t>
      </w:r>
      <w:r w:rsidR="000D5C36" w:rsidRPr="00A90A4C">
        <w:rPr>
          <w:sz w:val="22"/>
          <w:szCs w:val="22"/>
        </w:rPr>
        <w:t>sud</w:t>
      </w:r>
      <w:r w:rsidR="00306DD0" w:rsidRPr="00A90A4C">
        <w:rPr>
          <w:sz w:val="22"/>
          <w:szCs w:val="22"/>
        </w:rPr>
        <w:t xml:space="preserve"> je sukladno odredbi čl. 177. st. 2. Stečajnog zakona („Narodne novine“ br. 44/96, 29/99, 129/00,</w:t>
      </w:r>
      <w:r w:rsidR="002502D1" w:rsidRPr="00A90A4C">
        <w:rPr>
          <w:sz w:val="22"/>
          <w:szCs w:val="22"/>
        </w:rPr>
        <w:t xml:space="preserve"> 123/03, 197/03, 187/04, 82/06,</w:t>
      </w:r>
      <w:r w:rsidR="00306DD0" w:rsidRPr="00A90A4C">
        <w:rPr>
          <w:sz w:val="22"/>
          <w:szCs w:val="22"/>
        </w:rPr>
        <w:t xml:space="preserve"> 116/10</w:t>
      </w:r>
      <w:r w:rsidR="009A0D04" w:rsidRPr="00A90A4C">
        <w:rPr>
          <w:sz w:val="22"/>
          <w:szCs w:val="22"/>
        </w:rPr>
        <w:t>,</w:t>
      </w:r>
      <w:r w:rsidR="002502D1" w:rsidRPr="00A90A4C">
        <w:rPr>
          <w:sz w:val="22"/>
          <w:szCs w:val="22"/>
        </w:rPr>
        <w:t xml:space="preserve"> 25/12</w:t>
      </w:r>
      <w:r w:rsidR="009A0D04" w:rsidRPr="00A90A4C">
        <w:rPr>
          <w:sz w:val="22"/>
          <w:szCs w:val="22"/>
        </w:rPr>
        <w:t xml:space="preserve"> i 133/12</w:t>
      </w:r>
      <w:r w:rsidR="00306DD0" w:rsidRPr="00A90A4C">
        <w:rPr>
          <w:sz w:val="22"/>
          <w:szCs w:val="22"/>
        </w:rPr>
        <w:t>, dalje: SZ)</w:t>
      </w:r>
      <w:r w:rsidR="000D5C36" w:rsidRPr="00A90A4C">
        <w:rPr>
          <w:sz w:val="22"/>
          <w:szCs w:val="22"/>
        </w:rPr>
        <w:t>,</w:t>
      </w:r>
      <w:r w:rsidR="00885ABD" w:rsidRPr="00A90A4C">
        <w:rPr>
          <w:sz w:val="22"/>
          <w:szCs w:val="22"/>
        </w:rPr>
        <w:t xml:space="preserve"> koja se primjenjuje na temelju odredbe čl. 441. Stečajnog zakona („Narodne novine“ broj 71/15)</w:t>
      </w:r>
      <w:r w:rsidR="000D5C36" w:rsidRPr="00A90A4C">
        <w:rPr>
          <w:sz w:val="22"/>
          <w:szCs w:val="22"/>
        </w:rPr>
        <w:t>,</w:t>
      </w:r>
      <w:r w:rsidR="00306DD0" w:rsidRPr="00A90A4C">
        <w:rPr>
          <w:sz w:val="22"/>
          <w:szCs w:val="22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A90A4C">
      <w:pPr>
        <w:jc w:val="both"/>
        <w:rPr>
          <w:sz w:val="22"/>
          <w:szCs w:val="22"/>
        </w:rPr>
      </w:pPr>
    </w:p>
    <w:p w:rsidRDefault="00306DD0" w:rsidP="00BA212E" w:rsidR="00BA212E" w:rsidRPr="00A90A4C">
      <w:pPr>
        <w:ind w:firstLine="72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>Tražbine navedene u točki I. izreke ovog</w:t>
      </w:r>
      <w:r w:rsidR="00467F18" w:rsidRPr="00A90A4C">
        <w:rPr>
          <w:sz w:val="22"/>
          <w:szCs w:val="22"/>
        </w:rPr>
        <w:t xml:space="preserve"> rješenja</w:t>
      </w:r>
      <w:r w:rsidR="00BA212E" w:rsidRPr="00A90A4C">
        <w:rPr>
          <w:sz w:val="22"/>
          <w:szCs w:val="22"/>
        </w:rPr>
        <w:t>,</w:t>
      </w:r>
      <w:r w:rsidR="00467F18" w:rsidRPr="00A90A4C">
        <w:rPr>
          <w:sz w:val="22"/>
          <w:szCs w:val="22"/>
        </w:rPr>
        <w:t xml:space="preserve"> kao utvrđene, steča</w:t>
      </w:r>
      <w:r w:rsidR="005967F2" w:rsidRPr="00A90A4C">
        <w:rPr>
          <w:sz w:val="22"/>
          <w:szCs w:val="22"/>
        </w:rPr>
        <w:t>jni</w:t>
      </w:r>
      <w:r w:rsidRPr="00A90A4C">
        <w:rPr>
          <w:sz w:val="22"/>
          <w:szCs w:val="22"/>
        </w:rPr>
        <w:t xml:space="preserve"> upravitelj</w:t>
      </w:r>
      <w:r w:rsidR="005967F2" w:rsidRPr="00A90A4C">
        <w:rPr>
          <w:sz w:val="22"/>
          <w:szCs w:val="22"/>
        </w:rPr>
        <w:t xml:space="preserve"> je priznao</w:t>
      </w:r>
      <w:r w:rsidRPr="00A90A4C">
        <w:rPr>
          <w:sz w:val="22"/>
          <w:szCs w:val="22"/>
        </w:rPr>
        <w:t xml:space="preserve">, a stečajni vjerovnici koji su bili nazočni ročištu nisu tražbine osporili  te se na temelju </w:t>
      </w:r>
      <w:r w:rsidRPr="00A90A4C">
        <w:rPr>
          <w:sz w:val="22"/>
          <w:szCs w:val="22"/>
        </w:rPr>
        <w:lastRenderedPageBreak/>
        <w:t>odredbe čl. 177. st. 1. SZ-a tražbine navedene pod točkom I. izreke ovog rješenja smatraju utvrđenim.</w:t>
      </w:r>
    </w:p>
    <w:p w:rsidRDefault="00BA212E" w:rsidP="00BA212E" w:rsidR="00BA212E" w:rsidRPr="00A90A4C">
      <w:pPr>
        <w:ind w:firstLine="720"/>
        <w:jc w:val="both"/>
        <w:rPr>
          <w:sz w:val="22"/>
          <w:szCs w:val="22"/>
        </w:rPr>
      </w:pPr>
    </w:p>
    <w:p w:rsidRDefault="00BA212E" w:rsidP="00A90A4C" w:rsidR="00BA212E" w:rsidRPr="00A90A4C">
      <w:pPr>
        <w:ind w:firstLine="720"/>
        <w:jc w:val="both"/>
        <w:rPr>
          <w:bCs/>
          <w:sz w:val="22"/>
          <w:szCs w:val="22"/>
        </w:rPr>
      </w:pPr>
      <w:r w:rsidRPr="00A90A4C">
        <w:rPr>
          <w:sz w:val="22"/>
          <w:szCs w:val="22"/>
        </w:rPr>
        <w:t>Tražbine drugog višeg isplatnog reda, n</w:t>
      </w:r>
      <w:r w:rsidR="00A90A4C">
        <w:rPr>
          <w:sz w:val="22"/>
          <w:szCs w:val="22"/>
        </w:rPr>
        <w:t>avedene</w:t>
      </w:r>
      <w:r w:rsidRPr="00A90A4C">
        <w:rPr>
          <w:sz w:val="22"/>
          <w:szCs w:val="22"/>
        </w:rPr>
        <w:t xml:space="preserve"> u točki II. izreke, osporio je stečajni upravitelj. Tako je stečajni upravitelj osporio tražbinu stečajnog vjerovnika</w:t>
      </w:r>
      <w:r w:rsidRPr="00A90A4C">
        <w:rPr>
          <w:bCs/>
          <w:sz w:val="22"/>
          <w:szCs w:val="22"/>
        </w:rPr>
        <w:t xml:space="preserve"> </w:t>
      </w:r>
      <w:r w:rsidR="00A90A4C" w:rsidRPr="00A90A4C">
        <w:rPr>
          <w:bCs/>
          <w:sz w:val="22"/>
          <w:szCs w:val="22"/>
        </w:rPr>
        <w:t>Republike Hrvatske, Ministarstva financija, Porezne uprave u iznosu od 6.295.506,84 kn, a kao razlog osporavanja naveo je kako je taj iznos priznat kroz bruto plaće radnika. Nadalje, stečajni upravitelj je osporio i tražbinu EC-proizvodnja odjeće d.o.o., Zagreb, Tratinska 80/a, u iznosu od 5.331.927,65 kn</w:t>
      </w:r>
      <w:r w:rsidR="00A90A4C">
        <w:rPr>
          <w:bCs/>
          <w:sz w:val="22"/>
          <w:szCs w:val="22"/>
        </w:rPr>
        <w:t xml:space="preserve">, zbog toga što taj vjerovnik nije dostavio kompletnu vjerodostojnu ispravu pa je zbog toga mišljenja da tražbina tog vjerovnika nije osnovana. </w:t>
      </w:r>
      <w:r w:rsidRPr="00A90A4C">
        <w:rPr>
          <w:bCs/>
          <w:sz w:val="22"/>
          <w:szCs w:val="22"/>
        </w:rPr>
        <w:t xml:space="preserve">Stečajni upravitelj je na </w:t>
      </w:r>
      <w:r w:rsidR="00A90A4C">
        <w:rPr>
          <w:bCs/>
          <w:sz w:val="22"/>
          <w:szCs w:val="22"/>
        </w:rPr>
        <w:t>općem ispitnom ročištu dodao da ove osporene tražbine nisu prijavljene</w:t>
      </w:r>
      <w:r w:rsidRPr="00A90A4C">
        <w:rPr>
          <w:bCs/>
          <w:sz w:val="22"/>
          <w:szCs w:val="22"/>
        </w:rPr>
        <w:t xml:space="preserve"> na temelju ovršne isprave. Prema čl. 178. st. 1. SZ-a </w:t>
      </w:r>
      <w:r w:rsidRPr="00A90A4C">
        <w:rPr>
          <w:sz w:val="22"/>
          <w:szCs w:val="22"/>
        </w:rPr>
        <w:t>ako je stečajni upravitelj osporio tražbinu, stečajni sudac će vjerovnika uputiti na parnicu protiv stečajnog dužnika radi utvrđivanja osporene tražbine.</w:t>
      </w:r>
      <w:r w:rsidRPr="00A90A4C">
        <w:rPr>
          <w:bCs/>
          <w:sz w:val="22"/>
          <w:szCs w:val="22"/>
        </w:rPr>
        <w:t xml:space="preserve"> Odredbom čl. 179. SZ-a propisano je da </w:t>
      </w:r>
      <w:r w:rsidRPr="00A90A4C">
        <w:rPr>
          <w:sz w:val="22"/>
          <w:szCs w:val="22"/>
        </w:rPr>
        <w:t xml:space="preserve">ako je u vrijeme otvaranja stečajnog postupka već pokrenut parnični postupak o tražbini pred državnim ili arbitražnim sudom, postupak radi utvrđivanja tražbine nastavit će se preuzimanjem te parnice. 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parnice. </w:t>
      </w:r>
      <w:r w:rsidR="006543B2">
        <w:rPr>
          <w:bCs/>
          <w:sz w:val="22"/>
          <w:szCs w:val="22"/>
        </w:rPr>
        <w:t>Kako navedene</w:t>
      </w:r>
      <w:r w:rsidR="00A90A4C">
        <w:rPr>
          <w:bCs/>
          <w:sz w:val="22"/>
          <w:szCs w:val="22"/>
        </w:rPr>
        <w:t xml:space="preserve"> osporene tražbine nisu prijavljene</w:t>
      </w:r>
      <w:r w:rsidRPr="00A90A4C">
        <w:rPr>
          <w:bCs/>
          <w:sz w:val="22"/>
          <w:szCs w:val="22"/>
        </w:rPr>
        <w:t xml:space="preserve"> na temelju ovršne isprave, sud je</w:t>
      </w:r>
      <w:r w:rsidR="00A90A4C">
        <w:rPr>
          <w:bCs/>
          <w:sz w:val="22"/>
          <w:szCs w:val="22"/>
        </w:rPr>
        <w:t xml:space="preserve"> vjerovnike, čije su tražbine osporene,</w:t>
      </w:r>
      <w:r w:rsidRPr="00A90A4C">
        <w:rPr>
          <w:bCs/>
          <w:sz w:val="22"/>
          <w:szCs w:val="22"/>
        </w:rPr>
        <w:t xml:space="preserve"> uputio na parnicu radi utvrđenja</w:t>
      </w:r>
      <w:r w:rsidR="00A90A4C">
        <w:rPr>
          <w:bCs/>
          <w:sz w:val="22"/>
          <w:szCs w:val="22"/>
        </w:rPr>
        <w:t xml:space="preserve"> osnovanom</w:t>
      </w:r>
      <w:r w:rsidRPr="00A90A4C">
        <w:rPr>
          <w:bCs/>
          <w:sz w:val="22"/>
          <w:szCs w:val="22"/>
        </w:rPr>
        <w:t xml:space="preserve"> osporene tražbine (točka II. izreke).</w:t>
      </w:r>
    </w:p>
    <w:p w:rsidRDefault="000D5C36" w:rsidP="00A90A4C" w:rsidR="000D5C36" w:rsidRPr="00A90A4C">
      <w:pPr>
        <w:rPr>
          <w:sz w:val="22"/>
          <w:szCs w:val="22"/>
        </w:rPr>
      </w:pPr>
    </w:p>
    <w:p w:rsidRDefault="00E36493" w:rsidP="008A7C5A" w:rsidR="008A7C5A" w:rsidRPr="00A90A4C">
      <w:pPr>
        <w:jc w:val="center"/>
        <w:rPr>
          <w:sz w:val="22"/>
          <w:szCs w:val="22"/>
        </w:rPr>
      </w:pPr>
      <w:r w:rsidRPr="00A90A4C">
        <w:rPr>
          <w:sz w:val="22"/>
          <w:szCs w:val="22"/>
        </w:rPr>
        <w:t xml:space="preserve">U </w:t>
      </w:r>
      <w:r w:rsidR="008A7C5A" w:rsidRPr="00A90A4C">
        <w:rPr>
          <w:sz w:val="22"/>
          <w:szCs w:val="22"/>
        </w:rPr>
        <w:t>Z</w:t>
      </w:r>
      <w:r w:rsidR="009A0D04" w:rsidRPr="00A90A4C">
        <w:rPr>
          <w:sz w:val="22"/>
          <w:szCs w:val="22"/>
        </w:rPr>
        <w:t xml:space="preserve">agrebu </w:t>
      </w:r>
      <w:r w:rsidR="00BA212E" w:rsidRPr="00A90A4C">
        <w:rPr>
          <w:sz w:val="22"/>
          <w:szCs w:val="22"/>
        </w:rPr>
        <w:t>27</w:t>
      </w:r>
      <w:r w:rsidR="000D5C36" w:rsidRPr="00A90A4C">
        <w:rPr>
          <w:sz w:val="22"/>
          <w:szCs w:val="22"/>
        </w:rPr>
        <w:t>. siječnja</w:t>
      </w:r>
      <w:r w:rsidR="003D0688" w:rsidRPr="00A90A4C">
        <w:rPr>
          <w:sz w:val="22"/>
          <w:szCs w:val="22"/>
        </w:rPr>
        <w:t xml:space="preserve"> 2</w:t>
      </w:r>
      <w:r w:rsidR="000D5C36" w:rsidRPr="00A90A4C">
        <w:rPr>
          <w:sz w:val="22"/>
          <w:szCs w:val="22"/>
        </w:rPr>
        <w:t>016</w:t>
      </w:r>
      <w:r w:rsidR="003D0688" w:rsidRPr="00A90A4C">
        <w:rPr>
          <w:sz w:val="22"/>
          <w:szCs w:val="22"/>
        </w:rPr>
        <w:t xml:space="preserve">. </w:t>
      </w:r>
    </w:p>
    <w:p w:rsidRDefault="008A7C5A" w:rsidP="008A7C5A" w:rsidR="008A7C5A" w:rsidRPr="00A90A4C">
      <w:pPr>
        <w:jc w:val="center"/>
        <w:rPr>
          <w:sz w:val="22"/>
          <w:szCs w:val="22"/>
        </w:rPr>
      </w:pPr>
    </w:p>
    <w:p w:rsidRDefault="008A7C5A" w:rsidP="008A7C5A" w:rsidR="008A7C5A" w:rsidRPr="00A90A4C">
      <w:pPr>
        <w:jc w:val="center"/>
        <w:rPr>
          <w:sz w:val="22"/>
          <w:szCs w:val="22"/>
        </w:rPr>
      </w:pPr>
    </w:p>
    <w:p w:rsidRDefault="008A7C5A" w:rsidP="006737D4" w:rsidR="008A7C5A" w:rsidRPr="00A90A4C">
      <w:pPr>
        <w:ind w:firstLine="720" w:left="5040"/>
        <w:jc w:val="right"/>
        <w:rPr>
          <w:sz w:val="22"/>
          <w:szCs w:val="22"/>
        </w:rPr>
      </w:pPr>
      <w:r w:rsidRPr="00A90A4C">
        <w:rPr>
          <w:sz w:val="22"/>
          <w:szCs w:val="22"/>
        </w:rPr>
        <w:t xml:space="preserve">          SUDAC:  </w:t>
      </w:r>
    </w:p>
    <w:p w:rsidRDefault="008A7C5A" w:rsidP="006737D4" w:rsidR="008A7C5A" w:rsidRPr="00A90A4C">
      <w:pPr>
        <w:jc w:val="right"/>
        <w:rPr>
          <w:sz w:val="22"/>
          <w:szCs w:val="22"/>
        </w:rPr>
      </w:pPr>
      <w:r w:rsidRPr="00A90A4C">
        <w:rPr>
          <w:sz w:val="22"/>
          <w:szCs w:val="22"/>
        </w:rPr>
        <w:t xml:space="preserve">      </w:t>
      </w:r>
      <w:r w:rsidR="00E36493" w:rsidRPr="00A90A4C">
        <w:rPr>
          <w:sz w:val="22"/>
          <w:szCs w:val="22"/>
        </w:rPr>
        <w:t xml:space="preserve">      </w:t>
      </w:r>
      <w:r w:rsidR="00B14D9B" w:rsidRPr="00A90A4C">
        <w:rPr>
          <w:sz w:val="22"/>
          <w:szCs w:val="22"/>
        </w:rPr>
        <w:t xml:space="preserve">   </w:t>
      </w:r>
      <w:r w:rsidR="00B14D9B" w:rsidRPr="00A90A4C">
        <w:rPr>
          <w:sz w:val="22"/>
          <w:szCs w:val="22"/>
        </w:rPr>
        <w:tab/>
      </w:r>
      <w:r w:rsidR="00B14D9B" w:rsidRPr="00A90A4C">
        <w:rPr>
          <w:sz w:val="22"/>
          <w:szCs w:val="22"/>
        </w:rPr>
        <w:tab/>
      </w:r>
      <w:r w:rsidR="00B14D9B" w:rsidRPr="00A90A4C">
        <w:rPr>
          <w:sz w:val="22"/>
          <w:szCs w:val="22"/>
        </w:rPr>
        <w:tab/>
      </w:r>
      <w:r w:rsidR="00B14D9B" w:rsidRPr="00A90A4C">
        <w:rPr>
          <w:sz w:val="22"/>
          <w:szCs w:val="22"/>
        </w:rPr>
        <w:tab/>
      </w:r>
      <w:r w:rsidR="00B14D9B" w:rsidRPr="00A90A4C">
        <w:rPr>
          <w:sz w:val="22"/>
          <w:szCs w:val="22"/>
        </w:rPr>
        <w:tab/>
      </w:r>
      <w:r w:rsidR="00B14D9B" w:rsidRPr="00A90A4C">
        <w:rPr>
          <w:sz w:val="22"/>
          <w:szCs w:val="22"/>
        </w:rPr>
        <w:tab/>
      </w:r>
      <w:r w:rsidR="00B14D9B" w:rsidRPr="00A90A4C">
        <w:rPr>
          <w:sz w:val="22"/>
          <w:szCs w:val="22"/>
        </w:rPr>
        <w:tab/>
        <w:t xml:space="preserve">     Gordan Zubak</w:t>
      </w:r>
      <w:r w:rsidR="006737D4">
        <w:rPr>
          <w:sz w:val="22"/>
          <w:szCs w:val="22"/>
        </w:rPr>
        <w:t>, v.r.</w:t>
      </w:r>
      <w:r w:rsidR="00B14D9B" w:rsidRPr="00A90A4C">
        <w:rPr>
          <w:sz w:val="22"/>
          <w:szCs w:val="22"/>
        </w:rPr>
        <w:t xml:space="preserve"> </w:t>
      </w:r>
    </w:p>
    <w:p w:rsidRDefault="008A7C5A" w:rsidP="008A7C5A" w:rsidR="008A7C5A" w:rsidRPr="00A90A4C">
      <w:pPr>
        <w:ind w:left="504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ab/>
      </w:r>
      <w:r w:rsidRPr="00A90A4C">
        <w:rPr>
          <w:sz w:val="22"/>
          <w:szCs w:val="22"/>
        </w:rPr>
        <w:tab/>
      </w:r>
    </w:p>
    <w:p w:rsidRDefault="00E36493" w:rsidP="008A7C5A" w:rsidR="008A7C5A" w:rsidRPr="00A90A4C">
      <w:pPr>
        <w:ind w:left="5040"/>
        <w:jc w:val="both"/>
        <w:rPr>
          <w:sz w:val="22"/>
          <w:szCs w:val="22"/>
        </w:rPr>
      </w:pPr>
      <w:r w:rsidRPr="00A90A4C">
        <w:rPr>
          <w:sz w:val="22"/>
          <w:szCs w:val="22"/>
        </w:rPr>
        <w:tab/>
      </w:r>
      <w:r w:rsidRPr="00A90A4C">
        <w:rPr>
          <w:sz w:val="22"/>
          <w:szCs w:val="22"/>
        </w:rPr>
        <w:tab/>
      </w:r>
      <w:r w:rsidRPr="00A90A4C">
        <w:rPr>
          <w:sz w:val="22"/>
          <w:szCs w:val="22"/>
        </w:rPr>
        <w:tab/>
      </w:r>
      <w:r w:rsidRPr="00A90A4C">
        <w:rPr>
          <w:sz w:val="22"/>
          <w:szCs w:val="22"/>
        </w:rPr>
        <w:tab/>
      </w:r>
      <w:r w:rsidR="008A7C5A" w:rsidRPr="00A90A4C">
        <w:rPr>
          <w:sz w:val="22"/>
          <w:szCs w:val="22"/>
        </w:rPr>
        <w:tab/>
      </w:r>
    </w:p>
    <w:p w:rsidRDefault="008A7C5A" w:rsidP="008A7C5A" w:rsidR="008A7C5A" w:rsidRPr="00A90A4C">
      <w:pPr>
        <w:jc w:val="both"/>
        <w:rPr>
          <w:sz w:val="22"/>
          <w:szCs w:val="22"/>
        </w:rPr>
      </w:pPr>
      <w:r w:rsidRPr="00A90A4C">
        <w:rPr>
          <w:sz w:val="22"/>
          <w:szCs w:val="22"/>
        </w:rPr>
        <w:t>UPUTA  O PRAVNOM LIJEKU:</w:t>
      </w:r>
    </w:p>
    <w:p w:rsidRDefault="008A7C5A" w:rsidP="008A7C5A" w:rsidR="008A7C5A" w:rsidRPr="00A90A4C">
      <w:pPr>
        <w:jc w:val="both"/>
        <w:rPr>
          <w:sz w:val="22"/>
          <w:szCs w:val="22"/>
        </w:rPr>
      </w:pPr>
      <w:r w:rsidRPr="00A90A4C">
        <w:rPr>
          <w:sz w:val="22"/>
          <w:szCs w:val="22"/>
        </w:rPr>
        <w:t>Protiv ovog rješenja pravo na žalbu ima stečajni upravitelj i svaki vjerovnik u dijelu koji se tiče njegove prijavljene tražbine, odnosno tražbine koju je osporio (čl. 177. st. 4. i 5. SZ-a). Rok za žalbu iznosi 8 dana računajući od dana dostave pisanog otpravka, odnosno izvatka iz rješenja. Žalba se podnosi ovom sudu u 2 primjerka</w:t>
      </w:r>
      <w:r w:rsidR="00E36493" w:rsidRPr="00A90A4C">
        <w:rPr>
          <w:sz w:val="22"/>
          <w:szCs w:val="22"/>
        </w:rPr>
        <w:t xml:space="preserve"> putem ovog suda Visokom trgovačkom sudu Republike Hrvatske</w:t>
      </w:r>
      <w:r w:rsidRPr="00A90A4C">
        <w:rPr>
          <w:sz w:val="22"/>
          <w:szCs w:val="22"/>
        </w:rPr>
        <w:t>.</w:t>
      </w:r>
    </w:p>
    <w:p w:rsidRDefault="00F6065D" w:rsidP="008A7C5A" w:rsidR="00F6065D" w:rsidRPr="00A90A4C">
      <w:pPr>
        <w:jc w:val="both"/>
        <w:rPr>
          <w:sz w:val="22"/>
          <w:szCs w:val="22"/>
        </w:rPr>
      </w:pPr>
    </w:p>
    <w:p w:rsidRDefault="006737D4" w:rsidP="001745C1" w:rsidR="006737D4" w:rsidRPr="006737D4">
      <w:pPr>
        <w:jc w:val="right"/>
        <w:rPr>
          <w:sz w:val="24"/>
        </w:rPr>
      </w:pPr>
      <w:r w:rsidRPr="006737D4">
        <w:rPr>
          <w:sz w:val="24"/>
        </w:rPr>
        <w:t>Za točnost otpravka-ovlašteni službenik:</w:t>
      </w:r>
      <w:r w:rsidRPr="006737D4">
        <w:rPr>
          <w:sz w:val="24"/>
        </w:rPr>
        <w:br/>
        <w:t>Ivana Rogić</w:t>
      </w:r>
    </w:p>
    <w:p w:rsidRDefault="008A7C5A" w:rsidP="006737D4" w:rsidR="008A7C5A" w:rsidRPr="00A90A4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</w:p>
    <w:p w:rsidRDefault="008A7C5A" w:rsidP="008A7C5A" w:rsidR="008A7C5A" w:rsidRPr="00A90A4C">
      <w:pPr>
        <w:rPr>
          <w:sz w:val="22"/>
          <w:szCs w:val="22"/>
        </w:rPr>
      </w:pPr>
    </w:p>
    <w:p w:rsidRDefault="008A7C5A" w:rsidP="008A7C5A" w:rsidR="008A7C5A" w:rsidRPr="00A90A4C">
      <w:pPr>
        <w:jc w:val="center"/>
        <w:rPr>
          <w:sz w:val="22"/>
          <w:szCs w:val="22"/>
        </w:rPr>
      </w:pPr>
    </w:p>
    <w:p w:rsidRDefault="008A7C5A" w:rsidP="008A7C5A" w:rsidR="008A7C5A" w:rsidRPr="00A90A4C">
      <w:pPr>
        <w:rPr>
          <w:sz w:val="22"/>
          <w:szCs w:val="22"/>
        </w:rPr>
      </w:pPr>
    </w:p>
    <w:p w:rsidRDefault="008A7C5A" w:rsidP="008A7C5A" w:rsidR="008A7C5A" w:rsidRPr="00A90A4C">
      <w:pPr>
        <w:jc w:val="center"/>
        <w:rPr>
          <w:sz w:val="22"/>
          <w:szCs w:val="22"/>
        </w:rPr>
      </w:pPr>
    </w:p>
    <w:p w:rsidRDefault="008A7C5A" w:rsidP="008A7C5A" w:rsidR="008A7C5A" w:rsidRPr="00A90A4C">
      <w:pPr>
        <w:rPr>
          <w:sz w:val="22"/>
          <w:szCs w:val="22"/>
        </w:rPr>
      </w:pPr>
    </w:p>
    <w:p w:rsidRDefault="008A7C5A" w:rsidP="008A7C5A" w:rsidR="008A7C5A" w:rsidRPr="00A90A4C">
      <w:pPr>
        <w:rPr>
          <w:sz w:val="22"/>
          <w:szCs w:val="22"/>
        </w:rPr>
      </w:pPr>
    </w:p>
    <w:p w:rsidRDefault="00935ABA" w:rsidR="00935ABA" w:rsidRPr="00A90A4C">
      <w:pPr>
        <w:rPr>
          <w:sz w:val="22"/>
          <w:szCs w:val="22"/>
        </w:rPr>
      </w:pPr>
    </w:p>
    <w:sectPr w:rsidSect="006737D4" w:rsidR="00935ABA" w:rsidRPr="00A90A4C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12E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12E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37D4">
      <w:rPr>
        <w:rStyle w:val="Brojstranice"/>
        <w:noProof/>
      </w:rPr>
      <w:t>20</w:t>
    </w:r>
    <w:r>
      <w:rPr>
        <w:rStyle w:val="Brojstranice"/>
      </w:rPr>
      <w:fldChar w:fldCharType="end"/>
    </w:r>
  </w:p>
  <w:p w:rsidRDefault="00BA212E" w:rsidP="0028353E" w:rsidR="00BA212E" w:rsidRPr="00B635E7">
    <w:pPr>
      <w:pStyle w:val="Zaglavlje"/>
      <w:jc w:val="right"/>
    </w:pPr>
    <w:r>
      <w:rPr>
        <w:sz w:val="24"/>
      </w:rPr>
      <w:t>67. St-651</w:t>
    </w:r>
    <w:r w:rsidRPr="00B635E7">
      <w:rPr>
        <w:sz w:val="24"/>
      </w:rPr>
      <w:t>/1</w:t>
    </w:r>
    <w:r>
      <w:rPr>
        <w:sz w:val="24"/>
      </w:rPr>
      <w:t>5</w:t>
    </w:r>
    <w:r w:rsidR="006737D4">
      <w:rPr>
        <w:sz w:val="24"/>
      </w:rPr>
      <w:t>-36</w:t>
    </w:r>
    <w:r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5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2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6"/>
  </w:num>
  <w:num w:numId="12">
    <w:abstractNumId w:val="1"/>
  </w:num>
  <w:num w:numId="13">
    <w:abstractNumId w:val="17"/>
  </w:num>
  <w:num w:numId="14">
    <w:abstractNumId w:val="25"/>
  </w:num>
  <w:num w:numId="15">
    <w:abstractNumId w:val="11"/>
  </w:num>
  <w:num w:numId="16">
    <w:abstractNumId w:val="0"/>
  </w:num>
  <w:num w:numId="17">
    <w:abstractNumId w:val="26"/>
  </w:num>
  <w:num w:numId="18">
    <w:abstractNumId w:val="18"/>
  </w:num>
  <w:num w:numId="19">
    <w:abstractNumId w:val="5"/>
  </w:num>
  <w:num w:numId="20">
    <w:abstractNumId w:val="12"/>
  </w:num>
  <w:num w:numId="21">
    <w:abstractNumId w:val="20"/>
  </w:num>
  <w:num w:numId="22">
    <w:abstractNumId w:val="10"/>
  </w:num>
  <w:num w:numId="23">
    <w:abstractNumId w:val="3"/>
  </w:num>
  <w:num w:numId="24">
    <w:abstractNumId w:val="23"/>
  </w:num>
  <w:num w:numId="25">
    <w:abstractNumId w:val="14"/>
  </w:num>
  <w:num w:numId="26">
    <w:abstractNumId w:val="6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614324"/>
    <w:rsid w:val="00623EA3"/>
    <w:rsid w:val="006543B2"/>
    <w:rsid w:val="00665844"/>
    <w:rsid w:val="006737D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7472A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3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7D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7D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7D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7D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737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37D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20</properties:Pages>
  <properties:Words>6984</properties:Words>
  <properties:Characters>37891</properties:Characters>
  <properties:Lines>889</properties:Lines>
  <properties:Paragraphs>454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2016-02-21T17:09:00Z</dcterms:created>
  <dc:creator>nmarkovic</dc:creator>
  <cp:lastModifiedBy>Ivana Rogić</cp:lastModifiedBy>
  <cp:lastPrinted>2016-02-23T09:04:00Z</cp:lastPrinted>
  <dcterms:modified xmlns:xsi="http://www.w3.org/2001/XMLSchema-instance" xsi:type="dcterms:W3CDTF">2016-02-23T09:04:00Z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