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1f9d" w14:paraId="6371f9d" w:rsidRDefault="00B31760" w:rsidP="00B31760" w:rsidR="00B317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229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760" w:rsidP="00B31760" w:rsidR="00B31760"/>
    <w:p w:rsidRDefault="00B31760" w:rsidP="00B31760" w:rsidR="00B31760">
      <w:pPr>
        <w:rPr>
          <w:b/>
        </w:rPr>
      </w:pPr>
      <w:r>
        <w:rPr>
          <w:b/>
        </w:rPr>
        <w:t>REPUBLIKA HRV</w:t>
      </w:r>
      <w:r w:rsidR="002A4A8E">
        <w:rPr>
          <w:b/>
        </w:rPr>
        <w:t xml:space="preserve">ATSKA </w:t>
      </w:r>
      <w:r w:rsidR="002A4A8E">
        <w:rPr>
          <w:b/>
        </w:rPr>
        <w:tab/>
      </w:r>
      <w:r w:rsidR="002A4A8E">
        <w:rPr>
          <w:b/>
        </w:rPr>
        <w:tab/>
      </w:r>
      <w:r w:rsidR="002A4A8E">
        <w:rPr>
          <w:b/>
        </w:rPr>
        <w:tab/>
      </w:r>
      <w:r w:rsidR="002A4A8E">
        <w:rPr>
          <w:b/>
        </w:rPr>
        <w:tab/>
      </w:r>
      <w:r w:rsidR="002A4A8E">
        <w:rPr>
          <w:b/>
        </w:rPr>
        <w:tab/>
        <w:t>Broj: 7/St-559/2016-63</w:t>
      </w:r>
    </w:p>
    <w:p w:rsidRDefault="00B31760" w:rsidP="00B31760" w:rsidR="00B31760">
      <w:pPr>
        <w:rPr>
          <w:b/>
        </w:rPr>
      </w:pPr>
      <w:r>
        <w:rPr>
          <w:b/>
        </w:rPr>
        <w:t>TRGOVAČKI SUD U OSIJEKU</w:t>
      </w:r>
    </w:p>
    <w:p w:rsidRDefault="00B31760" w:rsidP="00B31760" w:rsidR="00B31760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31760" w:rsidP="00B31760" w:rsidR="00B31760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B31760" w:rsidP="00B31760" w:rsidR="00B31760">
      <w:pPr>
        <w:rPr>
          <w:b/>
        </w:rPr>
      </w:pPr>
      <w:r>
        <w:rPr>
          <w:b/>
        </w:rPr>
        <w:t>Slavonski Brod</w:t>
      </w:r>
    </w:p>
    <w:p w:rsidRDefault="00B31760" w:rsidP="00B31760" w:rsidR="00B31760">
      <w:pPr>
        <w:rPr>
          <w:b/>
        </w:rPr>
      </w:pPr>
    </w:p>
    <w:p w:rsidRDefault="00B31760" w:rsidP="00B31760" w:rsidR="00B31760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31760" w:rsidP="00B31760" w:rsidR="00B31760">
      <w:pPr>
        <w:jc w:val="center"/>
        <w:rPr>
          <w:b/>
        </w:rPr>
      </w:pPr>
    </w:p>
    <w:p w:rsidRDefault="00B31760" w:rsidP="00B31760" w:rsidR="00B31760">
      <w:pPr>
        <w:jc w:val="center"/>
        <w:rPr>
          <w:b/>
        </w:rPr>
      </w:pPr>
      <w:r>
        <w:rPr>
          <w:b/>
        </w:rPr>
        <w:t>Z A K L J U Č A K</w:t>
      </w:r>
    </w:p>
    <w:p w:rsidRDefault="00B31760" w:rsidP="00B31760" w:rsidR="00B31760">
      <w:pPr>
        <w:jc w:val="center"/>
        <w:rPr>
          <w:b/>
        </w:rPr>
      </w:pPr>
    </w:p>
    <w:p w:rsidRDefault="00B31760" w:rsidP="00B31760" w:rsidR="00B31760">
      <w:pPr>
        <w:jc w:val="both"/>
      </w:pPr>
    </w:p>
    <w:p w:rsidRDefault="00B31760" w:rsidP="00B31760" w:rsidR="00B31760">
      <w:pPr>
        <w:jc w:val="both"/>
      </w:pPr>
      <w:r>
        <w:t xml:space="preserve"> </w:t>
      </w:r>
      <w:r>
        <w:tab/>
        <w:t xml:space="preserve"> </w:t>
      </w:r>
      <w:r>
        <w:tab/>
        <w:t>TRGOVAČKI SUD U OSIJEKU, STALNA SLUŽBA U SLAVONSKOM BRODU, po stečajnoj sutkinji Mirni Vujčić, u stečajnom postupku nad stečajnim dužnikom METAL KOLOR d.o.o za antikoroziju, metalizaciju i graditeljstvo "u stečaju", skraćena tvrtka: METAL KOLOR d.o.o. "u stečaju", Slavonski Brod, Dr. M. Bu</w:t>
      </w:r>
      <w:r w:rsidR="00EE1227">
        <w:t>daka 1, OIB 72961932455, dana 18</w:t>
      </w:r>
      <w:r>
        <w:t xml:space="preserve">. </w:t>
      </w:r>
      <w:r w:rsidR="00EE1227">
        <w:t>kolovoza</w:t>
      </w:r>
      <w:r>
        <w:t xml:space="preserve"> 2017. godine</w:t>
      </w:r>
    </w:p>
    <w:p w:rsidRDefault="00B31760" w:rsidP="00B31760" w:rsidR="00B31760">
      <w:pPr>
        <w:jc w:val="both"/>
      </w:pPr>
    </w:p>
    <w:p w:rsidRDefault="00B31760" w:rsidP="00B31760" w:rsidR="00B31760">
      <w:pPr>
        <w:jc w:val="center"/>
      </w:pPr>
      <w:r>
        <w:t>z a k l j u č i o    j e</w:t>
      </w:r>
    </w:p>
    <w:p w:rsidRDefault="00B31760" w:rsidP="00B31760" w:rsidR="00B31760"/>
    <w:p w:rsidRDefault="00B31760" w:rsidP="00B31760" w:rsidR="00EE1227">
      <w:pPr>
        <w:jc w:val="both"/>
      </w:pPr>
      <w:r>
        <w:t xml:space="preserve"> </w:t>
      </w:r>
      <w:r>
        <w:tab/>
        <w:t xml:space="preserve"> </w:t>
      </w:r>
      <w:r>
        <w:tab/>
      </w:r>
      <w:r w:rsidR="00A33CB9">
        <w:t xml:space="preserve"> </w:t>
      </w:r>
      <w:r w:rsidR="00EE1227">
        <w:t xml:space="preserve">Odobrava </w:t>
      </w:r>
      <w:r>
        <w:t xml:space="preserve">se stečajnom upravitelju stečajnog dužnika Dragutinu Romić iz Čepina, Ulica Papuka 28, OIB 07423571519  </w:t>
      </w:r>
      <w:r w:rsidR="00117242">
        <w:t xml:space="preserve">u ime stečajnog dužnika </w:t>
      </w:r>
      <w:r w:rsidR="00EE1227">
        <w:t xml:space="preserve">podizanje tužbe radi pobijanja pravnih radnji stečajnog dužnika i to </w:t>
      </w:r>
      <w:r w:rsidR="00EE1227" w:rsidRPr="00EE1227">
        <w:t>Sporazum</w:t>
      </w:r>
      <w:r w:rsidR="00EE1227">
        <w:t xml:space="preserve">a sklopljenog </w:t>
      </w:r>
      <w:r w:rsidR="00EE1227" w:rsidRPr="00EE1227">
        <w:t xml:space="preserve"> između </w:t>
      </w:r>
      <w:r w:rsidR="00EE1227">
        <w:t xml:space="preserve"> </w:t>
      </w:r>
      <w:r w:rsidR="00EE1227" w:rsidRPr="00EE1227">
        <w:t xml:space="preserve">dužnika </w:t>
      </w:r>
      <w:r w:rsidR="00EE1227">
        <w:t>i društava ĐURO ĐAKOVIĆ HOLDING d.d.</w:t>
      </w:r>
      <w:r w:rsidR="0039625E">
        <w:t xml:space="preserve"> sada ĐURO ĐAKOVIĆ GRUPA d.d.,</w:t>
      </w:r>
      <w:r w:rsidR="00EE1227">
        <w:t xml:space="preserve"> Slavonski Brod</w:t>
      </w:r>
      <w:r w:rsidR="00225A66">
        <w:t xml:space="preserve"> dr. Mile Budaka 1</w:t>
      </w:r>
      <w:r w:rsidR="0039625E">
        <w:t>,</w:t>
      </w:r>
      <w:r w:rsidR="00225A66">
        <w:t xml:space="preserve"> OIB 58828286397</w:t>
      </w:r>
      <w:r w:rsidR="00EE1227">
        <w:t>, te</w:t>
      </w:r>
      <w:r w:rsidR="00225A66" w:rsidRPr="00225A66">
        <w:t xml:space="preserve"> </w:t>
      </w:r>
      <w:r w:rsidR="00225A66" w:rsidRPr="00EE1227">
        <w:t xml:space="preserve">ĐURO ĐAKOVIĆ </w:t>
      </w:r>
      <w:r w:rsidR="00225A66">
        <w:t>INDUSTRIJSKA RJEŠENJA</w:t>
      </w:r>
      <w:r w:rsidR="00225A66" w:rsidRPr="00EE1227">
        <w:t xml:space="preserve"> d.d.</w:t>
      </w:r>
      <w:r w:rsidR="00225A66">
        <w:t xml:space="preserve"> Slavonski Brod, Dr. Mile Budaka 1, OIB </w:t>
      </w:r>
      <w:r w:rsidR="00225A66" w:rsidRPr="00291D2D">
        <w:t xml:space="preserve">30530221804 </w:t>
      </w:r>
      <w:r w:rsidR="00225A66">
        <w:t xml:space="preserve"> ( ranije naziva tvrtke </w:t>
      </w:r>
      <w:r w:rsidR="00AC13C2">
        <w:t>Đ</w:t>
      </w:r>
      <w:r w:rsidR="00225A66">
        <w:t>uro Đaković Inženjering d.d. )</w:t>
      </w:r>
      <w:r w:rsidR="00225A66" w:rsidRPr="00EE1227">
        <w:t xml:space="preserve"> </w:t>
      </w:r>
      <w:r w:rsidR="00225A66">
        <w:t xml:space="preserve">i kao pravnog </w:t>
      </w:r>
      <w:proofErr w:type="spellStart"/>
      <w:r w:rsidR="00225A66">
        <w:t>sljednika</w:t>
      </w:r>
      <w:proofErr w:type="spellEnd"/>
      <w:r w:rsidR="00225A66">
        <w:t xml:space="preserve"> društava  </w:t>
      </w:r>
      <w:r w:rsidR="00EE1227" w:rsidRPr="00EE1227">
        <w:t xml:space="preserve">ĐURO ĐAKOVIĆ </w:t>
      </w:r>
      <w:r w:rsidR="00EE1227">
        <w:t>PROIZVODN</w:t>
      </w:r>
      <w:r w:rsidR="00225A66">
        <w:t>JA OPREME d.o.o. Slavonski Brod</w:t>
      </w:r>
      <w:r w:rsidR="009A5211">
        <w:t>, OIB 74579901483</w:t>
      </w:r>
      <w:r w:rsidR="00225A66">
        <w:t xml:space="preserve"> i</w:t>
      </w:r>
      <w:r w:rsidR="00C52416">
        <w:t xml:space="preserve"> </w:t>
      </w:r>
      <w:r w:rsidR="00EE1227" w:rsidRPr="00EE1227">
        <w:t xml:space="preserve"> ĐURO ĐAKOVIĆ </w:t>
      </w:r>
      <w:r w:rsidR="00EE1227">
        <w:t>ELEKTROMONT</w:t>
      </w:r>
      <w:r w:rsidR="00EE1227" w:rsidRPr="00EE1227">
        <w:t xml:space="preserve"> d.d</w:t>
      </w:r>
      <w:r w:rsidR="00225A66">
        <w:t>. Slavonski Brod,</w:t>
      </w:r>
      <w:r w:rsidR="009A5211">
        <w:t xml:space="preserve"> OIB</w:t>
      </w:r>
      <w:r w:rsidR="00506F78">
        <w:t xml:space="preserve"> </w:t>
      </w:r>
      <w:r w:rsidR="009A5211">
        <w:t xml:space="preserve">80984446263 </w:t>
      </w:r>
      <w:r w:rsidR="00EE1227" w:rsidRPr="00EE1227">
        <w:t xml:space="preserve"> </w:t>
      </w:r>
      <w:r w:rsidR="0021137E">
        <w:t xml:space="preserve"> </w:t>
      </w:r>
      <w:r w:rsidR="0021137E" w:rsidRPr="0021137E">
        <w:t xml:space="preserve">koji u </w:t>
      </w:r>
      <w:r w:rsidR="00C52416">
        <w:t xml:space="preserve">svom </w:t>
      </w:r>
      <w:r w:rsidR="0021137E" w:rsidRPr="0021137E">
        <w:t>uvodu nema oznaku datuma</w:t>
      </w:r>
      <w:r w:rsidR="00985DC2">
        <w:t>, a iz potpisa proizl</w:t>
      </w:r>
      <w:r w:rsidR="00C52416">
        <w:t>a</w:t>
      </w:r>
      <w:r w:rsidR="00985DC2">
        <w:t>z</w:t>
      </w:r>
      <w:r w:rsidR="00C52416">
        <w:t>i d</w:t>
      </w:r>
      <w:r w:rsidR="00985DC2">
        <w:t>a</w:t>
      </w:r>
      <w:r w:rsidR="00C52416">
        <w:t xml:space="preserve"> je sklopljen dana 10. lipnja 2016. godine </w:t>
      </w:r>
      <w:r w:rsidR="00EE1227" w:rsidRPr="00EE1227">
        <w:t>u dijelu koji se tiče prava i obveza  stečajnog dužnika i  to odricanja od tužben</w:t>
      </w:r>
      <w:r w:rsidR="00837986">
        <w:t>og zahtjeva odnosno</w:t>
      </w:r>
      <w:r w:rsidR="00C52416">
        <w:t xml:space="preserve"> </w:t>
      </w:r>
      <w:proofErr w:type="spellStart"/>
      <w:r w:rsidR="00C52416">
        <w:t>odustan</w:t>
      </w:r>
      <w:r w:rsidR="00EE1227" w:rsidRPr="00EE1227">
        <w:t>ka</w:t>
      </w:r>
      <w:proofErr w:type="spellEnd"/>
      <w:r w:rsidR="00EE1227" w:rsidRPr="00EE1227">
        <w:t xml:space="preserve"> od žalbi</w:t>
      </w:r>
      <w:r w:rsidR="00EE1227">
        <w:t xml:space="preserve"> te odricanja od</w:t>
      </w:r>
      <w:r w:rsidR="007B26AB">
        <w:t xml:space="preserve"> zaht</w:t>
      </w:r>
      <w:r w:rsidR="0034234B">
        <w:t>i</w:t>
      </w:r>
      <w:r w:rsidR="007B26AB">
        <w:t>jevanja</w:t>
      </w:r>
      <w:r w:rsidR="00EE1227">
        <w:t xml:space="preserve"> ispunjenja obveze</w:t>
      </w:r>
      <w:r w:rsidR="00FA2496">
        <w:t xml:space="preserve"> u predmetima</w:t>
      </w:r>
      <w:r w:rsidR="009752AE">
        <w:t xml:space="preserve"> </w:t>
      </w:r>
      <w:proofErr w:type="spellStart"/>
      <w:r w:rsidR="00EE1227" w:rsidRPr="00EE1227">
        <w:t>Povrv</w:t>
      </w:r>
      <w:proofErr w:type="spellEnd"/>
      <w:r w:rsidR="00EE1227" w:rsidRPr="00EE1227">
        <w:t xml:space="preserve">-408/2014, </w:t>
      </w:r>
      <w:proofErr w:type="spellStart"/>
      <w:r w:rsidR="00EE1227" w:rsidRPr="00EE1227">
        <w:t>Povrv</w:t>
      </w:r>
      <w:proofErr w:type="spellEnd"/>
      <w:r w:rsidR="00EE1227" w:rsidRPr="00EE1227">
        <w:t>-185/</w:t>
      </w:r>
      <w:r w:rsidR="00EB5B18">
        <w:t xml:space="preserve">2016, </w:t>
      </w:r>
      <w:proofErr w:type="spellStart"/>
      <w:r w:rsidR="00EB5B18">
        <w:t>Povrv</w:t>
      </w:r>
      <w:proofErr w:type="spellEnd"/>
      <w:r w:rsidR="00EB5B18">
        <w:t xml:space="preserve">-1096/2013, </w:t>
      </w:r>
      <w:proofErr w:type="spellStart"/>
      <w:r w:rsidR="00EB5B18">
        <w:t>Povrv</w:t>
      </w:r>
      <w:proofErr w:type="spellEnd"/>
      <w:r w:rsidR="00EB5B18">
        <w:t>-632</w:t>
      </w:r>
      <w:r w:rsidR="00EE1227" w:rsidRPr="00EE1227">
        <w:t>/2014</w:t>
      </w:r>
      <w:r w:rsidR="00FA2496">
        <w:t xml:space="preserve"> ( ranije oznake </w:t>
      </w:r>
      <w:proofErr w:type="spellStart"/>
      <w:r w:rsidR="00FA2496">
        <w:t>Ovrv</w:t>
      </w:r>
      <w:proofErr w:type="spellEnd"/>
      <w:r w:rsidR="00FA2496">
        <w:t>-229/14)</w:t>
      </w:r>
      <w:r w:rsidR="00EE1227" w:rsidRPr="00EE1227">
        <w:t>, P-237/2014, te odricanja od ispunjenja obveze u predmetu P-367/2013</w:t>
      </w:r>
      <w:r w:rsidR="007B26AB">
        <w:t>,</w:t>
      </w:r>
      <w:r w:rsidR="00EE1227" w:rsidRPr="00EE1227">
        <w:t xml:space="preserve"> te da posljedično</w:t>
      </w:r>
      <w:r w:rsidR="007B26AB">
        <w:t xml:space="preserve"> tome </w:t>
      </w:r>
      <w:r w:rsidR="00EE1227" w:rsidRPr="00EE1227">
        <w:t>pobija</w:t>
      </w:r>
      <w:r w:rsidR="007B26AB">
        <w:t xml:space="preserve"> i</w:t>
      </w:r>
      <w:r w:rsidR="00CD0B9C">
        <w:t xml:space="preserve"> pravne </w:t>
      </w:r>
      <w:r w:rsidR="00EE1227" w:rsidRPr="00EE1227">
        <w:t xml:space="preserve"> radnje koje su posljedica </w:t>
      </w:r>
      <w:r w:rsidR="007B26AB">
        <w:t>predmetnog</w:t>
      </w:r>
      <w:r w:rsidR="00CD0B9C">
        <w:t xml:space="preserve"> Sporazuma</w:t>
      </w:r>
      <w:r w:rsidR="00F61DFB">
        <w:t xml:space="preserve"> od</w:t>
      </w:r>
      <w:r w:rsidR="00CD0B9C">
        <w:t>no</w:t>
      </w:r>
      <w:r w:rsidR="00F61DFB">
        <w:t>sno nastale u izv</w:t>
      </w:r>
      <w:r w:rsidR="00CD0B9C">
        <w:t>r</w:t>
      </w:r>
      <w:r w:rsidR="00F61DFB">
        <w:t>še</w:t>
      </w:r>
      <w:r w:rsidR="00CD0B9C">
        <w:t>nju tog Sp</w:t>
      </w:r>
      <w:r w:rsidR="00F61DFB">
        <w:t>o</w:t>
      </w:r>
      <w:r w:rsidR="00CD0B9C">
        <w:t>r</w:t>
      </w:r>
      <w:r w:rsidR="00F61DFB">
        <w:t>a</w:t>
      </w:r>
      <w:r w:rsidR="00CD0B9C">
        <w:t>zuma</w:t>
      </w:r>
      <w:r w:rsidR="00EE1227" w:rsidRPr="00EE1227">
        <w:t xml:space="preserve"> tj.</w:t>
      </w:r>
      <w:r w:rsidR="00F61DFB">
        <w:t xml:space="preserve"> odricanja</w:t>
      </w:r>
      <w:r w:rsidR="007B26AB">
        <w:t xml:space="preserve"> od tužbenog zahtjeva </w:t>
      </w:r>
      <w:r w:rsidR="009A5211">
        <w:t xml:space="preserve">odnosno </w:t>
      </w:r>
      <w:proofErr w:type="spellStart"/>
      <w:r w:rsidR="009A5211">
        <w:t>odustanak</w:t>
      </w:r>
      <w:proofErr w:type="spellEnd"/>
      <w:r w:rsidR="00F61DFB">
        <w:t xml:space="preserve"> od žalbi i odricanja</w:t>
      </w:r>
      <w:r w:rsidR="00A726FF">
        <w:t xml:space="preserve"> od zahtijevanja ispunjenja obveze u predmetima</w:t>
      </w:r>
      <w:r w:rsidR="007B26AB">
        <w:t xml:space="preserve"> </w:t>
      </w:r>
      <w:proofErr w:type="spellStart"/>
      <w:r w:rsidR="007B26AB">
        <w:t>Povrv</w:t>
      </w:r>
      <w:proofErr w:type="spellEnd"/>
      <w:r w:rsidR="007B26AB">
        <w:t xml:space="preserve">-408/2014, </w:t>
      </w:r>
      <w:proofErr w:type="spellStart"/>
      <w:r w:rsidR="007B26AB">
        <w:t>Povrv</w:t>
      </w:r>
      <w:proofErr w:type="spellEnd"/>
      <w:r w:rsidR="007B26AB">
        <w:t>-185/</w:t>
      </w:r>
      <w:r w:rsidR="00EB5B18">
        <w:t xml:space="preserve">2016, </w:t>
      </w:r>
      <w:proofErr w:type="spellStart"/>
      <w:r w:rsidR="00EB5B18">
        <w:t>Povrv</w:t>
      </w:r>
      <w:proofErr w:type="spellEnd"/>
      <w:r w:rsidR="00EB5B18">
        <w:t xml:space="preserve">-1096/2013, </w:t>
      </w:r>
      <w:r w:rsidR="000119F2">
        <w:t xml:space="preserve"> </w:t>
      </w:r>
      <w:proofErr w:type="spellStart"/>
      <w:r w:rsidR="00EB5B18">
        <w:t>Povrv</w:t>
      </w:r>
      <w:proofErr w:type="spellEnd"/>
      <w:r w:rsidR="00EB5B18">
        <w:t>-632</w:t>
      </w:r>
      <w:r w:rsidR="007B26AB">
        <w:t>/2014</w:t>
      </w:r>
      <w:r w:rsidR="00FA2496">
        <w:t xml:space="preserve">( ranije oznake </w:t>
      </w:r>
      <w:proofErr w:type="spellStart"/>
      <w:r w:rsidR="00FA2496">
        <w:t>Ovrv</w:t>
      </w:r>
      <w:proofErr w:type="spellEnd"/>
      <w:r w:rsidR="00FA2496">
        <w:t>-229/14)</w:t>
      </w:r>
      <w:r w:rsidR="0021137E">
        <w:t>, P-237/2014</w:t>
      </w:r>
      <w:r w:rsidR="007B26AB">
        <w:t xml:space="preserve"> te</w:t>
      </w:r>
      <w:r w:rsidR="00C52416">
        <w:t xml:space="preserve"> </w:t>
      </w:r>
      <w:r w:rsidR="00EE1227" w:rsidRPr="00EE1227">
        <w:t xml:space="preserve"> odricanj</w:t>
      </w:r>
      <w:r w:rsidR="0021137E">
        <w:t>a</w:t>
      </w:r>
      <w:r w:rsidR="00CD0B9C">
        <w:t xml:space="preserve"> od ispunjenja obveze</w:t>
      </w:r>
      <w:r w:rsidR="0021137E">
        <w:t xml:space="preserve"> u predmetu</w:t>
      </w:r>
      <w:r w:rsidR="0021137E" w:rsidRPr="0021137E">
        <w:t xml:space="preserve"> P-367/2013</w:t>
      </w:r>
      <w:r w:rsidR="0021137E">
        <w:t>,</w:t>
      </w:r>
      <w:r w:rsidR="00CD0B9C">
        <w:t xml:space="preserve"> te da  nastavno tome poduzete radnje gube pravni učinak prema stečajnoj masi i da se</w:t>
      </w:r>
      <w:r w:rsidR="00EE1227" w:rsidRPr="00EE1227">
        <w:t xml:space="preserve"> predmeti vrate u fazu</w:t>
      </w:r>
      <w:r w:rsidR="0021137E">
        <w:t xml:space="preserve"> postupka</w:t>
      </w:r>
      <w:r w:rsidR="00EE1227" w:rsidRPr="00EE1227">
        <w:t xml:space="preserve"> u kojoj su bili prije </w:t>
      </w:r>
      <w:r w:rsidR="00CD0B9C">
        <w:t xml:space="preserve">poduzimanja </w:t>
      </w:r>
      <w:r w:rsidR="00EE1227" w:rsidRPr="00EE1227">
        <w:t>ovih pravnih radnji koje su predmetom pobijanja</w:t>
      </w:r>
      <w:r w:rsidR="00F61DFB">
        <w:t xml:space="preserve">, a eventualno stečene koristi </w:t>
      </w:r>
      <w:r w:rsidR="00694B9D">
        <w:t xml:space="preserve">i </w:t>
      </w:r>
      <w:r w:rsidR="00F61DFB">
        <w:t>vrate u stečajnu masu.</w:t>
      </w:r>
    </w:p>
    <w:p w:rsidRDefault="009B003B" w:rsidP="00B31760" w:rsidR="009B003B">
      <w:pPr>
        <w:jc w:val="both"/>
      </w:pPr>
    </w:p>
    <w:p w:rsidRDefault="00225A66" w:rsidP="00B31760" w:rsidR="00225A66">
      <w:pPr>
        <w:jc w:val="both"/>
      </w:pPr>
    </w:p>
    <w:p w:rsidRDefault="009B003B" w:rsidP="00B31760" w:rsidR="009B003B">
      <w:pPr>
        <w:jc w:val="both"/>
      </w:pPr>
    </w:p>
    <w:p w:rsidRDefault="009B003B" w:rsidP="00B31760" w:rsidR="009B003B">
      <w:pPr>
        <w:jc w:val="both"/>
      </w:pPr>
    </w:p>
    <w:p w:rsidRDefault="009B003B" w:rsidP="00B31760" w:rsidR="009B003B">
      <w:pPr>
        <w:jc w:val="both"/>
      </w:pPr>
    </w:p>
    <w:p w:rsidRDefault="002A4A8E" w:rsidP="009B003B" w:rsidR="009B003B" w:rsidRPr="009B003B">
      <w:pPr>
        <w:jc w:val="right"/>
        <w:rPr>
          <w:b/>
        </w:rPr>
      </w:pPr>
      <w:r>
        <w:rPr>
          <w:b/>
        </w:rPr>
        <w:t>Broj: 7/St-559/2016-63</w:t>
      </w:r>
    </w:p>
    <w:p w:rsidRDefault="009752AE" w:rsidP="00B31760" w:rsidR="009752AE">
      <w:pPr>
        <w:jc w:val="both"/>
      </w:pPr>
    </w:p>
    <w:p w:rsidRDefault="0021137E" w:rsidP="0021137E" w:rsidR="0021137E">
      <w:pPr>
        <w:jc w:val="center"/>
      </w:pPr>
      <w:r>
        <w:t>Obrazloženje</w:t>
      </w:r>
    </w:p>
    <w:p w:rsidRDefault="0021137E" w:rsidP="0021137E" w:rsidR="0021137E">
      <w:pPr>
        <w:jc w:val="center"/>
      </w:pPr>
    </w:p>
    <w:p w:rsidRDefault="0021137E" w:rsidP="0021137E" w:rsidR="0021137E">
      <w:pPr>
        <w:jc w:val="both"/>
      </w:pPr>
      <w:r>
        <w:t xml:space="preserve"> </w:t>
      </w:r>
      <w:r>
        <w:tab/>
      </w:r>
      <w:r>
        <w:tab/>
        <w:t xml:space="preserve">Stečajni upravitelj stečajnog dužnika </w:t>
      </w:r>
      <w:r w:rsidR="007D1E86">
        <w:t>D</w:t>
      </w:r>
      <w:r w:rsidR="00694B9D">
        <w:t>r</w:t>
      </w:r>
      <w:r w:rsidR="007D1E86">
        <w:t>a</w:t>
      </w:r>
      <w:r w:rsidR="00694B9D">
        <w:t>gutin R</w:t>
      </w:r>
      <w:r w:rsidR="00985DC2">
        <w:t xml:space="preserve">omić </w:t>
      </w:r>
      <w:r>
        <w:t xml:space="preserve">zatražio je da mu se odobri podnošenje tužbe radi pobijanja pravnih radnji </w:t>
      </w:r>
      <w:r w:rsidR="007D1E86">
        <w:t>ste</w:t>
      </w:r>
      <w:r w:rsidR="00694B9D">
        <w:t xml:space="preserve">čajnog </w:t>
      </w:r>
      <w:r>
        <w:t>dužnika</w:t>
      </w:r>
      <w:r w:rsidR="002A50A8">
        <w:t xml:space="preserve"> i to Sporazuma pobliže označenog u izreci zaključka i radnji koje </w:t>
      </w:r>
      <w:r w:rsidR="00634B3A">
        <w:t>su posljedica</w:t>
      </w:r>
      <w:r w:rsidR="00985DC2">
        <w:t xml:space="preserve"> toga Sporazuma od</w:t>
      </w:r>
      <w:r w:rsidR="009752AE">
        <w:t>no</w:t>
      </w:r>
      <w:r w:rsidR="00634B3A">
        <w:t xml:space="preserve">sno koje </w:t>
      </w:r>
      <w:r w:rsidR="009B003B">
        <w:t>je</w:t>
      </w:r>
      <w:r w:rsidR="00634B3A">
        <w:t xml:space="preserve"> dužnik</w:t>
      </w:r>
      <w:r w:rsidR="00985DC2">
        <w:t xml:space="preserve"> poduzeo  u nje</w:t>
      </w:r>
      <w:r w:rsidR="009752AE">
        <w:t>g</w:t>
      </w:r>
      <w:r w:rsidR="00985DC2">
        <w:t>o</w:t>
      </w:r>
      <w:r w:rsidR="009752AE">
        <w:t>vu izvršenju.</w:t>
      </w:r>
    </w:p>
    <w:p w:rsidRDefault="002A50A8" w:rsidP="0021137E" w:rsidR="001D70C5">
      <w:pPr>
        <w:jc w:val="both"/>
      </w:pPr>
      <w:r>
        <w:tab/>
      </w:r>
      <w:r>
        <w:tab/>
        <w:t>Kako se radi o pravnim</w:t>
      </w:r>
      <w:r w:rsidR="00985DC2">
        <w:t xml:space="preserve"> radnjama stečajnog dužn</w:t>
      </w:r>
      <w:r w:rsidR="000435DD">
        <w:t>ika za koje je u suds</w:t>
      </w:r>
      <w:r w:rsidR="009B003B">
        <w:t>k</w:t>
      </w:r>
      <w:r w:rsidR="000435DD">
        <w:t>om postupku potrebno utvrditi da</w:t>
      </w:r>
      <w:r w:rsidR="00985DC2">
        <w:t xml:space="preserve"> </w:t>
      </w:r>
      <w:r w:rsidR="000435DD">
        <w:t xml:space="preserve"> imaju svojstvo </w:t>
      </w:r>
      <w:r>
        <w:t xml:space="preserve"> pravnih radnji kojima se remeti pravo na ujednačeno namirenje stečajnih vjerovnika</w:t>
      </w:r>
      <w:r w:rsidR="009B003B">
        <w:t xml:space="preserve"> - </w:t>
      </w:r>
      <w:proofErr w:type="spellStart"/>
      <w:r w:rsidR="009B003B">
        <w:t>pobojnim</w:t>
      </w:r>
      <w:proofErr w:type="spellEnd"/>
      <w:r w:rsidR="009B003B">
        <w:t xml:space="preserve"> pravnim radnjama,</w:t>
      </w:r>
      <w:r w:rsidR="009752AE">
        <w:t xml:space="preserve"> te kako su </w:t>
      </w:r>
      <w:r w:rsidR="00694B9D">
        <w:t xml:space="preserve">i </w:t>
      </w:r>
      <w:r w:rsidR="009752AE">
        <w:t>vjerovnici na S</w:t>
      </w:r>
      <w:r w:rsidR="005B48E2">
        <w:t>kupštini održanoj dana 17. kolovoza 2017.</w:t>
      </w:r>
      <w:r w:rsidR="009B003B">
        <w:t xml:space="preserve"> </w:t>
      </w:r>
      <w:r w:rsidR="005B48E2">
        <w:t xml:space="preserve">godine donijeli jednoglasnu </w:t>
      </w:r>
      <w:r w:rsidR="009752AE">
        <w:t>odluku da se ove radnje pobijaju</w:t>
      </w:r>
      <w:r w:rsidR="00694B9D">
        <w:t>,</w:t>
      </w:r>
      <w:r w:rsidR="009752AE">
        <w:t xml:space="preserve"> </w:t>
      </w:r>
      <w:r w:rsidR="001D70C5">
        <w:t>to je na temelju odredbe čl.212 Stečajnog zakona ( NN 71/15 )</w:t>
      </w:r>
      <w:r w:rsidR="009752AE">
        <w:t xml:space="preserve"> odlučeno kao u izreci zaključka.</w:t>
      </w:r>
    </w:p>
    <w:p w:rsidRDefault="00EE1227" w:rsidP="00B31760" w:rsidR="00EE1227">
      <w:pPr>
        <w:jc w:val="both"/>
      </w:pPr>
    </w:p>
    <w:p w:rsidRDefault="00EE1227" w:rsidP="00B31760" w:rsidR="00EE1227">
      <w:pPr>
        <w:jc w:val="both"/>
      </w:pPr>
    </w:p>
    <w:p w:rsidRDefault="009752AE" w:rsidP="00B31760" w:rsidR="00B31760">
      <w:r>
        <w:t xml:space="preserve"> </w:t>
      </w:r>
      <w:r>
        <w:tab/>
        <w:t xml:space="preserve"> </w:t>
      </w:r>
      <w:r>
        <w:tab/>
        <w:t xml:space="preserve"> </w:t>
      </w:r>
      <w:r w:rsidR="001D70C5">
        <w:t>U Slavonskom Brodu, 18</w:t>
      </w:r>
      <w:r w:rsidR="00B31760">
        <w:t xml:space="preserve">. </w:t>
      </w:r>
      <w:r w:rsidR="001D70C5">
        <w:t>kolovoza</w:t>
      </w:r>
      <w:r w:rsidR="00B31760">
        <w:t xml:space="preserve"> 2017. godine</w:t>
      </w:r>
    </w:p>
    <w:p w:rsidRDefault="00B31760" w:rsidP="00B31760" w:rsidR="00B31760"/>
    <w:p w:rsidRDefault="00B31760" w:rsidP="00B31760" w:rsidR="00B31760"/>
    <w:p w:rsidRDefault="00B31760" w:rsidP="00B31760" w:rsidR="00B31760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</w:t>
      </w:r>
    </w:p>
    <w:p w:rsidRDefault="00B31760" w:rsidP="00B31760" w:rsidR="00B31760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</w:t>
      </w:r>
    </w:p>
    <w:p w:rsidRDefault="00B31760" w:rsidP="00B31760" w:rsidR="00B31760"/>
    <w:p w:rsidRDefault="00B31760" w:rsidP="00B31760" w:rsidR="00B31760"/>
    <w:p w:rsidRDefault="00B31760" w:rsidP="00B31760" w:rsidR="00B31760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</w:t>
      </w:r>
    </w:p>
    <w:p w:rsidRDefault="00B31760" w:rsidP="00B31760" w:rsidR="00B31760">
      <w:r>
        <w:rPr>
          <w:sz w:val="18"/>
          <w:szCs w:val="18"/>
        </w:rPr>
        <w:t xml:space="preserve">Protiv ovog zaključka žalba nije dopuštena. </w:t>
      </w:r>
    </w:p>
    <w:p w:rsidRDefault="00B31760" w:rsidP="00B31760" w:rsidR="00B31760"/>
    <w:p w:rsidRDefault="00B31760" w:rsidP="00B31760" w:rsidR="00B31760"/>
    <w:p w:rsidRDefault="00B31760" w:rsidP="00B31760" w:rsidR="00B31760"/>
    <w:p w:rsidRDefault="00B31760" w:rsidP="00B31760" w:rsidR="00B31760">
      <w:r>
        <w:t>DNA:</w:t>
      </w:r>
    </w:p>
    <w:p w:rsidRDefault="00B31760" w:rsidP="00B31760" w:rsidR="00B31760">
      <w:r>
        <w:t>1. Objaviti na mrežnoj stranici e-Oglasna ploča sudova</w:t>
      </w:r>
    </w:p>
    <w:p w:rsidRDefault="00B31760" w:rsidP="00B31760" w:rsidR="00B31760">
      <w:r>
        <w:t>2. Dostaviti:</w:t>
      </w:r>
    </w:p>
    <w:p w:rsidRDefault="00B31760" w:rsidP="00B31760" w:rsidR="00B31760">
      <w:r>
        <w:t>- stečajnom upravitelju</w:t>
      </w:r>
    </w:p>
    <w:p w:rsidRDefault="00B31760" w:rsidP="00B31760" w:rsidR="00B31760"/>
    <w:p w:rsidRDefault="00B31760" w:rsidP="00B31760" w:rsidR="00B31760"/>
    <w:p w:rsidRDefault="00B31760" w:rsidP="00B31760" w:rsidR="00B31760"/>
    <w:p w:rsidRDefault="00DB052E" w:rsidP="00B31760" w:rsidR="00DB052E" w:rsidRPr="00B31760"/>
    <w:sectPr w:rsidR="00DB052E" w:rsidRPr="00B317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760"/>
    <w:rsid w:val="000119F2"/>
    <w:rsid w:val="000435DD"/>
    <w:rsid w:val="000656A4"/>
    <w:rsid w:val="00117242"/>
    <w:rsid w:val="001D70C5"/>
    <w:rsid w:val="0021137E"/>
    <w:rsid w:val="00225A66"/>
    <w:rsid w:val="00291D2D"/>
    <w:rsid w:val="002A4A8E"/>
    <w:rsid w:val="002A50A8"/>
    <w:rsid w:val="00320447"/>
    <w:rsid w:val="0034234B"/>
    <w:rsid w:val="0039625E"/>
    <w:rsid w:val="00506F78"/>
    <w:rsid w:val="00514223"/>
    <w:rsid w:val="005B48E2"/>
    <w:rsid w:val="00634B3A"/>
    <w:rsid w:val="00694B9D"/>
    <w:rsid w:val="007312AB"/>
    <w:rsid w:val="007B26AB"/>
    <w:rsid w:val="007D1E86"/>
    <w:rsid w:val="00837986"/>
    <w:rsid w:val="008A08EF"/>
    <w:rsid w:val="009752AE"/>
    <w:rsid w:val="00985DC2"/>
    <w:rsid w:val="009A5211"/>
    <w:rsid w:val="009B003B"/>
    <w:rsid w:val="00A33CB9"/>
    <w:rsid w:val="00A726FF"/>
    <w:rsid w:val="00AC13C2"/>
    <w:rsid w:val="00B31760"/>
    <w:rsid w:val="00C52416"/>
    <w:rsid w:val="00CC4962"/>
    <w:rsid w:val="00CD0B9C"/>
    <w:rsid w:val="00DB052E"/>
    <w:rsid w:val="00E554CE"/>
    <w:rsid w:val="00EB5B18"/>
    <w:rsid w:val="00EE1227"/>
    <w:rsid w:val="00F019F5"/>
    <w:rsid w:val="00F61DFB"/>
    <w:rsid w:val="00FA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7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7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7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7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7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7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0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6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2849</properties:Characters>
  <properties:Lines>83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2017-08-18T09:37:00Z</dcterms:created>
  <dc:creator>wsadmin</dc:creator>
  <cp:lastModifiedBy>wsadmin</cp:lastModifiedBy>
  <cp:lastPrinted>2017-08-18T09:44:00Z</cp:lastPrinted>
  <dcterms:modified xmlns:xsi="http://www.w3.org/2001/XMLSchema-instance" xsi:type="dcterms:W3CDTF">2017-08-18T09:53:00Z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