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ae2b" w14:paraId="5a9ae2b" w:rsidRDefault="00FC23A4" w:rsidP="003E79A0" w:rsidR="00064577" w:rsidRPr="00FC23A4">
      <w:pPr>
        <w:jc w:val="right"/>
        <w15:collapsed w:val="false"/>
        <w:rPr>
          <w:b/>
        </w:rPr>
      </w:pPr>
      <w:bookmarkStart w:name="_GoBack" w:id="0"/>
      <w:bookmarkEnd w:id="0"/>
      <w:r w:rsidRPr="00FC23A4">
        <w:rPr>
          <w:b/>
        </w:rPr>
        <w:t>Posl.br.7.St.807/2011</w:t>
      </w:r>
    </w:p>
    <w:p w:rsidRDefault="003A6E92" w:rsidR="003E79A0" w:rsidRPr="00FC23A4">
      <w:pPr>
        <w:ind w:firstLine="708" w:left="708"/>
        <w:rPr>
          <w:color w:val="000000"/>
        </w:rPr>
      </w:pPr>
      <w:r w:rsidRPr="00FC23A4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9A0" w:rsidR="003E79A0" w:rsidRPr="00FC23A4">
      <w:pPr>
        <w:ind w:firstLine="708" w:left="708"/>
        <w:rPr>
          <w:color w:val="000000"/>
        </w:rPr>
      </w:pPr>
    </w:p>
    <w:p w:rsidRDefault="003E79A0" w:rsidR="003E79A0" w:rsidRPr="00FC23A4">
      <w:pPr>
        <w:rPr>
          <w:b/>
        </w:rPr>
      </w:pPr>
      <w:r w:rsidRPr="00FC23A4">
        <w:rPr>
          <w:color w:val="000000"/>
        </w:rPr>
        <w:t xml:space="preserve">        </w:t>
      </w:r>
      <w:r w:rsidRPr="00FC23A4">
        <w:rPr>
          <w:b/>
        </w:rPr>
        <w:t>REPUBLIKA HRVATSKA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 TRGOVAČKI SUD U SPLITU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>STALNA SLUŽBA U DUBROVNIKU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Dr. Ante Starčevića 23, Dubrovnik</w:t>
      </w:r>
    </w:p>
    <w:p w:rsidRDefault="003E79A0" w:rsidR="003E79A0" w:rsidRPr="00FC23A4">
      <w:pPr>
        <w:jc w:val="both"/>
        <w:rPr>
          <w:b/>
        </w:rPr>
      </w:pPr>
    </w:p>
    <w:p w:rsidRDefault="003E79A0" w:rsidR="00064577" w:rsidRPr="00FC23A4">
      <w:r w:rsidRPr="00FC23A4">
        <w:t xml:space="preserve"> </w:t>
      </w:r>
    </w:p>
    <w:p w:rsidRDefault="00064577" w:rsidP="00064577" w:rsidR="00064577" w:rsidRPr="00FC23A4">
      <w:pPr>
        <w:jc w:val="right"/>
        <w:rPr>
          <w:b/>
        </w:rPr>
      </w:pPr>
    </w:p>
    <w:p w:rsidRDefault="00FA251E" w:rsidP="00FA251E" w:rsidR="00064577" w:rsidRPr="00FC23A4">
      <w:pPr>
        <w:jc w:val="center"/>
        <w:rPr>
          <w:b/>
        </w:rPr>
      </w:pPr>
      <w:r w:rsidRPr="00FC23A4">
        <w:rPr>
          <w:b/>
        </w:rPr>
        <w:t>R E P U B L I K A  H R V A T S K A</w:t>
      </w: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A K</w:t>
      </w:r>
    </w:p>
    <w:p w:rsidRDefault="00F70E7F" w:rsidP="00F70E7F" w:rsidR="00F70E7F" w:rsidRPr="00FC23A4">
      <w:pPr>
        <w:jc w:val="right"/>
        <w:rPr>
          <w:b/>
        </w:rPr>
      </w:pPr>
    </w:p>
    <w:p w:rsidRDefault="00F70E7F" w:rsidP="00F70E7F" w:rsidR="00F70E7F" w:rsidRPr="00FC23A4">
      <w:pPr>
        <w:jc w:val="both"/>
      </w:pPr>
    </w:p>
    <w:p w:rsidRDefault="00F70E7F" w:rsidP="00FC23A4" w:rsidR="00FC23A4" w:rsidRPr="00FC23A4">
      <w:pPr>
        <w:ind w:firstLine="720"/>
        <w:jc w:val="both"/>
      </w:pPr>
      <w:r w:rsidRPr="00FC23A4">
        <w:tab/>
      </w:r>
      <w:r w:rsidR="00FC23A4" w:rsidRPr="00FC23A4">
        <w:t xml:space="preserve">Trgovački sud u Splitu, Stalna služba u Dubrovniku, po sucu tog suda Diani Butigan Granić, u stečajnom postupku nad dužnikom OMEGA-M d.o.o. u stečaju, Dubrovnik, Od </w:t>
      </w:r>
      <w:proofErr w:type="spellStart"/>
      <w:r w:rsidR="00FC23A4" w:rsidRPr="00FC23A4">
        <w:t>Batale</w:t>
      </w:r>
      <w:proofErr w:type="spellEnd"/>
      <w:r w:rsidR="00FC23A4" w:rsidRPr="00FC23A4">
        <w:t xml:space="preserve"> 9, zastupanog po stečajnom upravitelju Ma</w:t>
      </w:r>
      <w:r w:rsidR="00FC23A4">
        <w:t xml:space="preserve">rku </w:t>
      </w:r>
      <w:proofErr w:type="spellStart"/>
      <w:r w:rsidR="00FC23A4">
        <w:t>Faku</w:t>
      </w:r>
      <w:proofErr w:type="spellEnd"/>
      <w:r w:rsidR="00FC23A4">
        <w:t>, iz Zagreba, dana 1. rujna 2015</w:t>
      </w:r>
      <w:r w:rsidR="00FC23A4" w:rsidRPr="00FC23A4">
        <w:t xml:space="preserve">. godine </w:t>
      </w:r>
    </w:p>
    <w:p w:rsidRDefault="00FC23A4" w:rsidP="00FC23A4" w:rsidR="00FC23A4" w:rsidRPr="00FC23A4">
      <w:pPr>
        <w:ind w:firstLine="720"/>
        <w:jc w:val="both"/>
      </w:pPr>
    </w:p>
    <w:p w:rsidRDefault="00FC23A4" w:rsidP="00FC23A4" w:rsidR="00FC23A4" w:rsidRPr="00FC23A4">
      <w:pPr>
        <w:ind w:firstLine="720"/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i o    j e</w:t>
      </w: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both"/>
      </w:pPr>
      <w:r w:rsidRPr="00FC23A4">
        <w:tab/>
        <w:t xml:space="preserve">Saziva se skupština vjerovnika za dan </w:t>
      </w:r>
      <w:r w:rsidR="00FC23A4" w:rsidRPr="00FC23A4">
        <w:rPr>
          <w:b/>
        </w:rPr>
        <w:t>02.</w:t>
      </w:r>
      <w:r w:rsidR="00FC23A4">
        <w:rPr>
          <w:b/>
        </w:rPr>
        <w:t xml:space="preserve"> listopada </w:t>
      </w:r>
      <w:r w:rsidR="00211AF8" w:rsidRPr="00FC23A4">
        <w:rPr>
          <w:b/>
        </w:rPr>
        <w:t>201</w:t>
      </w:r>
      <w:r w:rsidR="002F65C7" w:rsidRPr="00FC23A4">
        <w:rPr>
          <w:b/>
        </w:rPr>
        <w:t>5</w:t>
      </w:r>
      <w:r w:rsidRPr="00FC23A4">
        <w:rPr>
          <w:b/>
        </w:rPr>
        <w:t>.</w:t>
      </w:r>
      <w:r w:rsidR="00F70E7F" w:rsidRPr="00FC23A4">
        <w:rPr>
          <w:b/>
        </w:rPr>
        <w:t xml:space="preserve"> </w:t>
      </w:r>
      <w:r w:rsidRPr="00FC23A4">
        <w:rPr>
          <w:b/>
        </w:rPr>
        <w:t xml:space="preserve">godine u </w:t>
      </w:r>
      <w:r w:rsidR="00D11E3E" w:rsidRPr="00FC23A4">
        <w:rPr>
          <w:b/>
        </w:rPr>
        <w:t>11</w:t>
      </w:r>
      <w:r w:rsidRPr="00FC23A4">
        <w:rPr>
          <w:b/>
        </w:rPr>
        <w:t xml:space="preserve">,00 sati </w:t>
      </w:r>
      <w:r w:rsidRPr="00FC23A4">
        <w:t xml:space="preserve">u prostorijama Trgovačkog suda u </w:t>
      </w:r>
      <w:r w:rsidR="00DA640A" w:rsidRPr="00FC23A4">
        <w:t xml:space="preserve">Splitu, Stalna služba u Dubrovniku, Dr. Ante Starčevića 23, </w:t>
      </w:r>
      <w:r w:rsidRPr="00FC23A4">
        <w:t>radi pribavljanja mišljenja o obustavi i zaključenju stečajnog postupka po čl.203. Stečajnog zakona (NN 44/96, 29/99, 129/00, 123/03, 197/03 i 82/06 dalje u tekstu: SZ)</w:t>
      </w:r>
      <w:r w:rsidR="00F70E7F" w:rsidRPr="00FC23A4">
        <w:t xml:space="preserve"> i donošenja drugih odluka od važnosti za tijek stečajnog postupka.</w:t>
      </w: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 xml:space="preserve">U Dubrovniku, </w:t>
      </w:r>
      <w:r w:rsidR="003678B9" w:rsidRPr="00FC23A4">
        <w:rPr>
          <w:b/>
        </w:rPr>
        <w:t>1</w:t>
      </w:r>
      <w:r w:rsidR="00FC23A4">
        <w:rPr>
          <w:b/>
        </w:rPr>
        <w:t>. rujna</w:t>
      </w:r>
      <w:r w:rsidR="003678B9" w:rsidRPr="00FC23A4">
        <w:rPr>
          <w:b/>
        </w:rPr>
        <w:t xml:space="preserve"> 2015</w:t>
      </w:r>
      <w:r w:rsidR="00211AF8" w:rsidRPr="00FC23A4">
        <w:rPr>
          <w:b/>
        </w:rPr>
        <w:t>. godine</w:t>
      </w: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064577" w:rsidRPr="00FC23A4">
        <w:rPr>
          <w:b/>
        </w:rPr>
        <w:t>Stečajni sudac:</w:t>
      </w:r>
    </w:p>
    <w:p w:rsidRDefault="00064577" w:rsidP="00064577" w:rsidR="00064577" w:rsidRPr="00FC23A4">
      <w:pPr>
        <w:jc w:val="both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211AF8" w:rsidRPr="00FC23A4">
        <w:rPr>
          <w:b/>
        </w:rPr>
        <w:t>Diana Butigan Granić</w:t>
      </w:r>
    </w:p>
    <w:p w:rsidRDefault="009E3FD9" w:rsidP="00064577" w:rsidR="009E3FD9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PRAVNA POUKA</w:t>
      </w:r>
    </w:p>
    <w:p w:rsidRDefault="00064577" w:rsidP="00064577" w:rsidR="00064577" w:rsidRPr="00FC23A4">
      <w:pPr>
        <w:jc w:val="both"/>
      </w:pPr>
      <w:r w:rsidRPr="00FC23A4">
        <w:t>Protiv ovog zaključka nije dopuštena žalba.</w:t>
      </w: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DN-a:</w:t>
      </w:r>
    </w:p>
    <w:p w:rsidRDefault="00F70E7F" w:rsidP="00064577" w:rsidR="00064577" w:rsidRPr="00FC23A4">
      <w:pPr>
        <w:numPr>
          <w:ilvl w:val="0"/>
          <w:numId w:val="1"/>
        </w:numPr>
        <w:jc w:val="both"/>
      </w:pPr>
      <w:r w:rsidRPr="00FC23A4">
        <w:t>stečajnom</w:t>
      </w:r>
      <w:r w:rsidR="00064577" w:rsidRPr="00FC23A4">
        <w:t xml:space="preserve"> upravitelj</w:t>
      </w:r>
      <w:r w:rsidRPr="00FC23A4">
        <w:t>u</w:t>
      </w:r>
    </w:p>
    <w:p w:rsidRDefault="00064577" w:rsidP="00064577" w:rsidR="00064577" w:rsidRPr="00FC23A4">
      <w:pPr>
        <w:numPr>
          <w:ilvl w:val="0"/>
          <w:numId w:val="1"/>
        </w:numPr>
        <w:jc w:val="both"/>
      </w:pPr>
      <w:r w:rsidRPr="00FC23A4">
        <w:t>oglasna plo</w:t>
      </w:r>
      <w:r w:rsidR="00310C6E" w:rsidRPr="00FC23A4">
        <w:t>ča suda</w:t>
      </w:r>
    </w:p>
    <w:p w:rsidRDefault="00310C6E" w:rsidP="00064577" w:rsidR="00064577" w:rsidRPr="00FC23A4">
      <w:pPr>
        <w:numPr>
          <w:ilvl w:val="0"/>
          <w:numId w:val="1"/>
        </w:numPr>
        <w:jc w:val="both"/>
      </w:pPr>
      <w:r w:rsidRPr="00FC23A4">
        <w:t>Narodne novine d.d. Zagreb - oglas</w:t>
      </w:r>
    </w:p>
    <w:p w:rsidRDefault="00310C6E" w:rsidP="00FC23A4" w:rsidR="00DA640A" w:rsidRPr="00FC23A4">
      <w:pPr>
        <w:numPr>
          <w:ilvl w:val="0"/>
          <w:numId w:val="1"/>
        </w:numPr>
        <w:jc w:val="both"/>
      </w:pPr>
      <w:r w:rsidRPr="00FC23A4">
        <w:t>VTS RH web stečaj</w:t>
      </w:r>
    </w:p>
    <w:sectPr w:rsidSect="00871BAD" w:rsidR="00DA640A" w:rsidRPr="00FC23A4">
      <w:pgSz w:h="16838" w:w="11906"/>
      <w:pgMar w:gutter="0" w:footer="720" w:header="720" w:left="1797" w:bottom="1440" w:right="1797" w:top="14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BF2E6E"/>
    <w:multiLevelType w:val="hybridMultilevel"/>
    <w:tmpl w:val="299461A6"/>
    <w:lvl w:tplc="6CCE95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577"/>
    <w:rsid w:val="000030D0"/>
    <w:rsid w:val="00064577"/>
    <w:rsid w:val="00130BC5"/>
    <w:rsid w:val="001F31AE"/>
    <w:rsid w:val="00211AF8"/>
    <w:rsid w:val="002F65C7"/>
    <w:rsid w:val="00310C6E"/>
    <w:rsid w:val="00354355"/>
    <w:rsid w:val="003678B9"/>
    <w:rsid w:val="003A6E92"/>
    <w:rsid w:val="003B1E9E"/>
    <w:rsid w:val="003E79A0"/>
    <w:rsid w:val="00437DC8"/>
    <w:rsid w:val="004435C0"/>
    <w:rsid w:val="004A5052"/>
    <w:rsid w:val="005334B7"/>
    <w:rsid w:val="00584ADA"/>
    <w:rsid w:val="006E5771"/>
    <w:rsid w:val="00771B15"/>
    <w:rsid w:val="007B1782"/>
    <w:rsid w:val="007B6140"/>
    <w:rsid w:val="007F4A46"/>
    <w:rsid w:val="00871BAD"/>
    <w:rsid w:val="008D3262"/>
    <w:rsid w:val="009154DF"/>
    <w:rsid w:val="0093416B"/>
    <w:rsid w:val="009A2F41"/>
    <w:rsid w:val="009E3FD9"/>
    <w:rsid w:val="00A3790D"/>
    <w:rsid w:val="00A50ED1"/>
    <w:rsid w:val="00A87FC5"/>
    <w:rsid w:val="00AC2766"/>
    <w:rsid w:val="00C91378"/>
    <w:rsid w:val="00CD40C1"/>
    <w:rsid w:val="00CD7839"/>
    <w:rsid w:val="00D11E3E"/>
    <w:rsid w:val="00DA640A"/>
    <w:rsid w:val="00DD1B2C"/>
    <w:rsid w:val="00EB1293"/>
    <w:rsid w:val="00F1646D"/>
    <w:rsid w:val="00F24F37"/>
    <w:rsid w:val="00F252EF"/>
    <w:rsid w:val="00F70E7F"/>
    <w:rsid w:val="00FA251E"/>
    <w:rsid w:val="00FC23A4"/>
    <w:rsid w:val="00FE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B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B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B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B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B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B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B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B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St-807/2011-68</izvorni_sadrzaj>
    <derivirana_varijabla naziv="DomainObject.Oznaka_1">St-807/2011-68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St-807/2011</izvorni_sadrzaj>
    <derivirana_varijabla naziv="DomainObject.Predmet.OznakaBroj_1">St-807/2011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OMEGA-M društvo za trgovinu d.o.o. zastupanog po punomoćniku Daniel Marić</izvorni_sadrzaj>
    <derivirana_varijabla naziv="DomainObject.Predmet.ProtustrankaFormated_1">  OMEGA-M društvo za trgovinu d.o.o. zastupanog po punomoćniku Daniel Marić</derivirana_varijabla>
  </DomainObject.Predmet.ProtustrankaFormated>
  <DomainObject.Predmet.ProtustrankaFormatedOIB>
    <izvorni_sadrzaj>  OMEGA-M društvo za trgovinu d.o.o., OIB 34531327261 zastupanog po punomoćniku Daniel Marić</izvorni_sadrzaj>
    <derivirana_varijabla naziv="DomainObject.Predmet.ProtustrankaFormatedOIB_1">  OMEGA-M društvo za trgovinu d.o.o., OIB 34531327261 zastupanog po punomoćniku Daniel Marić</derivirana_varijabla>
  </DomainObject.Predmet.ProtustrankaFormatedOIB>
  <DomainObject.Predmet.ProtustrankaFormatedWithAdress>
    <izvorni_sadrzaj> OMEGA-M društvo za trgovinu d.o.o., Od Batale 9, Dubrovnik zastupanog po punomoćniku Daniel Marić</izvorni_sadrzaj>
    <derivirana_varijabla naziv="DomainObject.Predmet.ProtustrankaFormatedWithAdress_1"> OMEGA-M društvo za trgovinu d.o.o., Od Batale 9, Dubrovnik zastupanog po punomoćniku Daniel Marić</derivirana_varijabla>
  </DomainObject.Predmet.ProtustrankaFormatedWithAdress>
  <DomainObject.Predmet.ProtustrankaFormatedWithAdressOIB>
    <izvorni_sadrzaj> OMEGA-M društvo za trgovinu d.o.o., OIB 34531327261, Od Batale 9, Dubrovnik zastupanog po punomoćniku Daniel Marić</izvorni_sadrzaj>
    <derivirana_varijabla naziv="DomainObject.Predmet.ProtustrankaFormatedWithAdressOIB_1"> OMEGA-M društvo za trgovinu d.o.o., OIB 34531327261, Od Batale 9, Dubrovnik zastupanog po punomoćniku Daniel Marić</derivirana_varijabla>
  </DomainObject.Predmet.ProtustrankaFormatedWithAdressOIB>
  <DomainObject.Predmet.ProtustrankaWithAdress>
    <izvorni_sadrzaj>OMEGA-M društvo za trgovinu d.o.o. Od Batale 9, Dubrovnik</izvorni_sadrzaj>
    <derivirana_varijabla naziv="DomainObject.Predmet.ProtustrankaWithAdress_1">OMEGA-M društvo za trgovinu d.o.o. Od Batale 9, Dubrovnik</derivirana_varijabla>
  </DomainObject.Predmet.ProtustrankaWithAdress>
  <DomainObject.Predmet.ProtustrankaWithAdressOIB>
    <izvorni_sadrzaj>OMEGA-M društvo za trgovinu d.o.o., OIB 34531327261, Od Batale 9, Dubrovnik</izvorni_sadrzaj>
    <derivirana_varijabla naziv="DomainObject.Predmet.ProtustrankaWithAdressOIB_1">OMEGA-M društvo za trgovinu d.o.o., OIB 34531327261, Od Batale 9, Dubrovnik</derivirana_varijabla>
  </DomainObject.Predmet.ProtustrankaWithAdressOIB>
  <DomainObject.Predmet.ProtustrankaNazivFormated>
    <izvorni_sadrzaj>OMEGA-M društvo za trgovinu d.o.o.</izvorni_sadrzaj>
    <derivirana_varijabla naziv="DomainObject.Predmet.ProtustrankaNazivFormated_1">OMEGA-M društvo za trgovinu d.o.o.</derivirana_varijabla>
  </DomainObject.Predmet.ProtustrankaNazivFormated>
  <DomainObject.Predmet.ProtustrankaNazivFormatedOIB>
    <izvorni_sadrzaj>OMEGA-M društvo za trgovinu d.o.o., OIB 34531327261</izvorni_sadrzaj>
    <derivirana_varijabla naziv="DomainObject.Predmet.ProtustrankaNazivFormatedOIB_1">OMEGA-M društvo za trgovinu d.o.o., OIB 34531327261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DUBROVNIK zastupanog po punomoćniku ŽUPANIJSKO DRŽAVNO ODVJETNIŠTVO U DUBROVNIKU</izvorni_sadrzaj>
    <derivirana_varijabla naziv="DomainObject.Predmet.StrankaFormated_1">  REPUBLIKA HRVATSKA MINISTARSTVO FINANCIJA, POREZNA UPRAVA, PODRUČNI URED DUBROVNIK zastupanog po punomoćniku ŽUPANIJSKO DRŽAVNO ODVJETNIŠTVO U DUBROVNIKU</derivirana_varijabla>
  </DomainObject.Predmet.StrankaFormated>
  <DomainObject.Predmet.StrankaFormatedOIB>
    <izvorni_sadrzaj>  REPUBLIKA HRVATSKA MINISTARSTVO FINANCIJA, POREZNA UPRAVA, PODRUČNI URED DUBROVNIK zastupanog po punomoćniku ŽUPANIJSKO DRŽAVNO ODVJETNIŠTVO U DUBROVNIKU</izvorni_sadrzaj>
    <derivirana_varijabla naziv="DomainObject.Predmet.StrankaFormatedOIB_1">  REPUBLIKA HRVATSKA MINISTARSTVO FINANCIJA, POREZNA UPRAVA, PODRUČNI URED DUBROVNIK zastupanog po punomoćniku ŽUPANIJSKO DRŽAVNO ODVJETNIŠTVO U DUBROVNIKU</derivirana_varijabla>
  </DomainObject.Predmet.StrankaFormatedOIB>
  <DomainObject.Predmet.StrankaFormatedWithAdress>
    <izvorni_sadrzaj> REPUBLIKA HRVATSKA MINISTARSTVO FINANCIJA, POREZNA UPRAVA, PODRUČNI URED DUBROVNIK zastupanog po punomoćniku ŽUPANIJSKO DRŽAVNO ODVJETNIŠTVO U DUBROVNIKU</izvorni_sadrzaj>
    <derivirana_varijabla naziv="DomainObject.Predmet.StrankaFormatedWithAdress_1"> REPUBLIKA HRVATSKA MINISTARSTVO FINANCIJA, POREZNA UPRAVA, PODRUČNI URED DUBROVNIK zastupanog po punomoćniku ŽUPANIJSKO DRŽAVNO ODVJETNIŠTVO U DUBROVNIKU</derivirana_varijabla>
  </DomainObject.Predmet.StrankaFormatedWithAdress>
  <DomainObject.Predmet.StrankaFormatedWithAdressOIB>
    <izvorni_sadrzaj> REPUBLIKA HRVATSKA MINISTARSTVO FINANCIJA, POREZNA UPRAVA, PODRUČNI URED DUBROVNIK zastupanog po punomoćniku ŽUPANIJSKO DRŽAVNO ODVJETNIŠTVO U DUBROVNIKU</izvorni_sadrzaj>
    <derivirana_varijabla naziv="DomainObject.Predmet.StrankaFormatedWithAdressOIB_1"> REPUBLIKA HRVATSKA MINISTARSTVO FINANCIJA, POREZNA UPRAVA, PODRUČNI URED DUBROVNIK zastupanog po punomoćniku ŽUPANIJSKO DRŽAVNO ODVJETNIŠTVO U DUBROVNIKU</derivirana_varijabla>
  </DomainObject.Predmet.StrankaFormatedWithAdressOIB>
  <DomainObject.Predmet.StrankaWithAdress>
    <izvorni_sadrzaj>REPUBLIKA HRVATSKA MINISTARSTVO FINANCIJA, POREZNA UPRAVA, PODRUČNI URED DUBROVNIK </izvorni_sadrzaj>
    <derivirana_varijabla naziv="DomainObject.Predmet.StrankaWithAdress_1">REPUBLIKA HRVATSKA MINISTARSTVO FINANCIJA, POREZNA UPRAVA, PODRUČNI URED DUBROVNIK </derivirana_varijabla>
  </DomainObject.Predmet.StrankaWithAdress>
  <DomainObject.Predmet.StrankaWithAdressOIB>
    <izvorni_sadrzaj>REPUBLIKA HRVATSKA MINISTARSTVO FINANCIJA, POREZNA UPRAVA, PODRUČNI URED DUBROVNIK</izvorni_sadrzaj>
    <derivirana_varijabla naziv="DomainObject.Predmet.StrankaWithAdressOIB_1">REPUBLIKA HRVATSKA MINISTARSTVO FINANCIJA, POREZNA UPRAVA, PODRUČNI URED DUBROVNIK</derivirana_varijabla>
  </DomainObject.Predmet.StrankaWithAdressOIB>
  <DomainObject.Predmet.StrankaNazivFormated>
    <izvorni_sadrzaj>REPUBLIKA HRVATSKA MINISTARSTVO FINANCIJA, POREZNA UPRAVA, PODRUČNI URED DUBROVNIK</izvorni_sadrzaj>
    <derivirana_varijabla naziv="DomainObject.Predmet.StrankaNazivFormated_1">REPUBLIKA HRVATSKA MINISTARSTVO FINANCIJA, POREZNA UPRAVA, PODRUČNI URED DUBROVNIK</derivirana_varijabla>
  </DomainObject.Predmet.StrankaNazivFormated>
  <DomainObject.Predmet.StrankaNazivFormatedOIB>
    <izvorni_sadrzaj>REPUBLIKA HRVATSKA MINISTARSTVO FINANCIJA, POREZNA UPRAVA, PODRUČNI URED DUBROVNIK</izvorni_sadrzaj>
    <derivirana_varijabla naziv="DomainObject.Predmet.StrankaNazivFormatedOIB_1">REPUBLIKA HRVATSKA MINISTARSTVO FINANCIJA, POREZNA UPRAVA, 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548719.18</izvorni_sadrzaj>
    <derivirana_varijabla naziv="DomainObject.Predmet.TrenutnaVrijednost_1">548719.18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REPUBLIKA HRVATSKA MINISTARSTVO FINANCIJA, POREZNA UPRAVA, PODRUČNI URED DUBROVNIK zastupanog po punomoćniku ŽUPANIJSKO DRŽAVNO ODVJETNIŠTVO U DUBROVNIKU</item>
    </izvorni_sadrzaj>
    <derivirana_varijabla naziv="DomainObject.Predmet.StrankaListFormated_1">
      <item>REPUBLIKA HRVATSKA 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REPUBLIKA HRVATSKA MINISTARSTVO FINANCIJA, POREZNA UPRAVA, PODRUČNI URED DUBROVNIK zastupanog po punomoćniku ŽUPANIJSKO DRŽAVNO ODVJETNIŠTVO U DUBROVNIKU</item>
    </izvorni_sadrzaj>
    <derivirana_varijabla naziv="DomainObject.Predmet.StrankaListFormatedOIB_1">
      <item>REPUBLIKA HRVATSKA MINISTARSTVO FINANCIJA, POREZNA UPRAVA, PODRUČNI URED DUBROVNIK zastupanog po punomoćniku ŽUPANIJSKO DRŽAVNO ODVJETNIŠTVO U DUBROVNIKU</item>
    </derivirana_varijabla>
  </DomainObject.Predmet.StrankaListFormatedOIB>
  <DomainObject.Predmet.StrankaListFormatedWithAdress>
    <izvorni_sadrzaj>
      <item>REPUBLIKA HRVATSKA MINISTARSTVO FINANCIJA, POREZNA UPRAVA, PODRUČNI URED DUBROVNIK zastupanog po punomoćniku ŽUPANIJSKO DRŽAVNO ODVJETNIŠTVO U DUBROVNIKU</item>
    </izvorni_sadrzaj>
    <derivirana_varijabla naziv="DomainObject.Predmet.StrankaListFormatedWithAdress_1">
      <item>REPUBLIKA HRVATSKA MINISTARSTVO FINANCIJA, POREZNA UPRAVA, 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REPUBLIKA HRVATSKA MINISTARSTVO FINANCIJA, POREZNA UPRAVA, PODRUČNI URED DUBROVNIK zastupanog po punomoćniku ŽUPANIJSKO DRŽAVNO ODVJETNIŠTVO U DUBROVNIKU</item>
    </izvorni_sadrzaj>
    <derivirana_varijabla naziv="DomainObject.Predmet.StrankaListFormatedWithAdressOIB_1">
      <item>REPUBLIKA HRVATSKA MINISTARSTVO FINANCIJA, POREZNA UPRAVA, PODRUČNI URED DUBROVNIK zastupanog po punomoćniku ŽUPANIJSKO DRŽAVNO ODVJETNIŠTVO U DUBROVNIKU</item>
    </derivirana_varijabla>
  </DomainObject.Predmet.StrankaListFormatedWithAdressOIB>
  <DomainObject.Predmet.StrankaListNazivFormated>
    <izvorni_sadrzaj>
      <item>REPUBLIKA HRVATSKA MINISTARSTVO FINANCIJA, POREZNA UPRAVA, PODRUČNI URED DUBROVNIK</item>
    </izvorni_sadrzaj>
    <derivirana_varijabla naziv="DomainObject.Predmet.StrankaListNazivFormated_1">
      <item>REPUBLIKA HRVATSKA MINISTARSTVO FINANCIJA, POREZNA UPRAVA, PODRUČNI URED DUBROVNIK</item>
    </derivirana_varijabla>
  </DomainObject.Predmet.StrankaListNazivFormated>
  <DomainObject.Predmet.StrankaListNazivFormatedOIB>
    <izvorni_sadrzaj>
      <item>REPUBLIKA HRVATSKA MINISTARSTVO FINANCIJA, POREZNA UPRAVA, PODRUČNI URED DUBROVNIK</item>
    </izvorni_sadrzaj>
    <derivirana_varijabla naziv="DomainObject.Predmet.StrankaListNazivFormatedOIB_1">
      <item>REPUBLIKA HRVATSKA MINISTARSTVO FINANCIJA, POREZNA UPRAVA, PODRUČNI URED DUBROVNIK</item>
    </derivirana_varijabla>
  </DomainObject.Predmet.StrankaListNazivFormatedOIB>
  <DomainObject.Predmet.ProtuStrankaListFormated>
    <izvorni_sadrzaj>
      <item>OMEGA-M društvo za trgovinu d.o.o. zastupanog po punomoćniku Daniel Marić</item>
    </izvorni_sadrzaj>
    <derivirana_varijabla naziv="DomainObject.Predmet.ProtuStrankaListFormated_1">
      <item>OMEGA-M društvo za trgovinu d.o.o. zastupanog po punomoćniku Daniel Marić</item>
    </derivirana_varijabla>
  </DomainObject.Predmet.ProtuStrankaListFormated>
  <DomainObject.Predmet.ProtuStrankaListFormatedOIB>
    <izvorni_sadrzaj>
      <item>OMEGA-M društvo za trgovinu d.o.o., OIB 34531327261 zastupanog po punomoćniku Daniel Marić</item>
    </izvorni_sadrzaj>
    <derivirana_varijabla naziv="DomainObject.Predmet.ProtuStrankaListFormatedOIB_1">
      <item>OMEGA-M društvo za trgovinu d.o.o., OIB 34531327261 zastupanog po punomoćniku Daniel Marić</item>
    </derivirana_varijabla>
  </DomainObject.Predmet.ProtuStrankaListFormatedOIB>
  <DomainObject.Predmet.ProtuStrankaListFormatedWithAdress>
    <izvorni_sadrzaj>
      <item>OMEGA-M društvo za trgovinu d.o.o., Od Batale 9, Dubrovnik zastupanog po punomoćniku Daniel Marić</item>
    </izvorni_sadrzaj>
    <derivirana_varijabla naziv="DomainObject.Predmet.ProtuStrankaListFormatedWithAdress_1">
      <item>OMEGA-M društvo za trgovinu d.o.o., Od Batale 9, Dubrovnik zastupanog po punomoćniku Daniel Marić</item>
    </derivirana_varijabla>
  </DomainObject.Predmet.ProtuStrankaListFormatedWithAdress>
  <DomainObject.Predmet.ProtuStrankaListFormatedWithAdressOIB>
    <izvorni_sadrzaj>
      <item>OMEGA-M društvo za trgovinu d.o.o., OIB 34531327261, Od Batale 9, Dubrovnik zastupanog po punomoćniku Daniel Marić</item>
    </izvorni_sadrzaj>
    <derivirana_varijabla naziv="DomainObject.Predmet.ProtuStrankaListFormatedWithAdressOIB_1">
      <item>OMEGA-M društvo za trgovinu d.o.o., OIB 34531327261, Od Batale 9, Dubrovnik zastupanog po punomoćniku Daniel Marić</item>
    </derivirana_varijabla>
  </DomainObject.Predmet.ProtuStrankaListFormatedWithAdressOIB>
  <DomainObject.Predmet.ProtuStrankaListNazivFormated>
    <izvorni_sadrzaj>
      <item>OMEGA-M društvo za trgovinu d.o.o.</item>
    </izvorni_sadrzaj>
    <derivirana_varijabla naziv="DomainObject.Predmet.ProtuStrankaListNazivFormated_1">
      <item>OMEGA-M društvo za trgovinu d.o.o.</item>
    </derivirana_varijabla>
  </DomainObject.Predmet.ProtuStrankaListNazivFormated>
  <DomainObject.Predmet.ProtuStrankaListNazivFormatedOIB>
    <izvorni_sadrzaj>
      <item>OMEGA-M društvo za trgovinu d.o.o., OIB 34531327261</item>
    </izvorni_sadrzaj>
    <derivirana_varijabla naziv="DomainObject.Predmet.ProtuStrankaListNazivFormatedOIB_1">
      <item>OMEGA-M društvo za trgovinu d.o.o., OIB 34531327261</item>
    </derivirana_varijabla>
  </DomainObject.Predmet.ProtuStrankaListNazivFormatedOIB>
  <DomainObject.Predmet.OstaliListFormated>
    <izvorni_sadrzaj>
      <item>ŽUPANIJSKO DRŽAVNO ODVJETNIŠTVO U DUBROVNIKU punomoćnik sudionika u postupku REPUBLIKA HRVATSKA MINISTARSTVO FINANCIJA, POREZNA UPRAVA, PODRUČNI URED DUBROVNIK</item>
      <item>Daniel Marić punomoćnik sudionika u postupku OMEGA-M društvo za trgovinu d.o.o.</item>
      <item>Marko Fak</item>
    </izvorni_sadrzaj>
    <derivirana_varijabla naziv="DomainObject.Predmet.OstaliListFormated_1">
      <item>ŽUPANIJSKO DRŽAVNO ODVJETNIŠTVO U DUBROVNIKU punomoćnik sudionika u postupku REPUBLIKA HRVATSKA MINISTARSTVO FINANCIJA, POREZNA UPRAVA, PODRUČNI URED DUBROVNIK</item>
      <item>Daniel Marić punomoćnik sudionika u postupku OMEGA-M društvo za trgovinu d.o.o.</item>
      <item>Marko Fak</item>
    </derivirana_varijabla>
  </DomainObject.Predmet.OstaliListFormated>
  <DomainObject.Predmet.OstaliListFormatedOIB>
    <izvorni_sadrzaj>
      <item>ŽUPANIJSKO DRŽAVNO ODVJETNIŠTVO U DUBROVNIKU punomoćnik sudionika u postupku REPUBLIKA HRVATSKA MINISTARSTVO FINANCIJA, POREZNA UPRAVA, PODRUČNI URED DUBROVNIK</item>
      <item>Daniel Marić, OIB 21710024711 punomoćnik sudionika u postupku OMEGA-M društvo za trgovinu d.o.o.</item>
      <item>Marko Fak, OIB 25300508272</item>
    </izvorni_sadrzaj>
    <derivirana_varijabla naziv="DomainObject.Predmet.OstaliListFormatedOIB_1">
      <item>ŽUPANIJSKO DRŽAVNO ODVJETNIŠTVO U DUBROVNIKU punomoćnik sudionika u postupku REPUBLIKA HRVATSKA MINISTARSTVO FINANCIJA, POREZNA UPRAVA, PODRUČNI URED DUBROVNIK</item>
      <item>Daniel Marić, OIB 21710024711 punomoćnik sudionika u postupku OMEGA-M društvo za trgovinu d.o.o.</item>
      <item>Marko Fak, OIB 25300508272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REPUBLIKA HRVATSKA MINISTARSTVO FINANCIJA, POREZNA UPRAVA, PODRUČNI URED DUBROVNIK</item>
      <item>Daniel Marić, Od Batale 9, 20000 Dubrovnik punomoćnik sudionika u postupku OMEGA-M društvo za trgovinu d.o.o.</item>
      <item>Marko Fak, Trg Žrtava Fašizma 5, 10000 Zagreb</item>
    </izvorni_sadrzaj>
    <derivirana_varijabla naziv="DomainObject.Predmet.OstaliListFormatedWithAdress_1">
      <item>ŽUPANIJSKO DRŽAVNO ODVJETNIŠTVO U DUBROVNIKU, Dropčeva 1, 20000 Dubrovnik punomoćnik sudionika u postupku REPUBLIKA HRVATSKA MINISTARSTVO FINANCIJA, POREZNA UPRAVA, PODRUČNI URED DUBROVNIK</item>
      <item>Daniel Marić, Od Batale 9, 20000 Dubrovnik punomoćnik sudionika u postupku OMEGA-M društvo za trgovinu d.o.o.</item>
      <item>Marko Fak, Trg Žrtava Fašizma 5, 10000 Zagreb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REPUBLIKA HRVATSKA MINISTARSTVO FINANCIJA, POREZNA UPRAVA, PODRUČNI URED DUBROVNIK</item>
      <item>Daniel Marić, OIB 21710024711, Od Batale 9, 20000 Dubrovnik punomoćnik sudionika u postupku OMEGA-M društvo za trgovinu d.o.o.</item>
      <item>Marko Fak, OIB 25300508272, Trg Žrtava Fašizma 5, 10000 Zagreb</item>
    </izvorni_sadrzaj>
    <derivirana_varijabla naziv="DomainObject.Predmet.OstaliListFormatedWithAdressOIB_1">
      <item>ŽUPANIJSKO DRŽAVNO ODVJETNIŠTVO U DUBROVNIKU, Dropčeva 1, 20000 Dubrovnik punomoćnik sudionika u postupku REPUBLIKA HRVATSKA MINISTARSTVO FINANCIJA, POREZNA UPRAVA, PODRUČNI URED DUBROVNIK</item>
      <item>Daniel Marić, OIB 21710024711, Od Batale 9, 20000 Dubrovnik punomoćnik sudionika u postupku OMEGA-M društvo za trgovinu d.o.o.</item>
      <item>Marko Fak, OIB 25300508272, Trg Žrtava Fašizma 5, 10000 Zagreb</item>
    </derivirana_varijabla>
  </DomainObject.Predmet.OstaliListFormatedWithAdressOIB>
  <DomainObject.Predmet.OstaliListNazivFormated>
    <izvorni_sadrzaj>
      <item>ŽUPANIJSKO DRŽAVNO ODVJETNIŠTVO U DUBROVNIKU</item>
      <item>Daniel Marić</item>
      <item>Marko Fak</item>
    </izvorni_sadrzaj>
    <derivirana_varijabla naziv="DomainObject.Predmet.OstaliListNazivFormated_1">
      <item>ŽUPANIJSKO DRŽAVNO ODVJETNIŠTVO U DUBROVNIKU</item>
      <item>Daniel Marić</item>
      <item>Marko Fak</item>
    </derivirana_varijabla>
  </DomainObject.Predmet.OstaliListNazivFormated>
  <DomainObject.Predmet.OstaliListNazivFormatedOIB>
    <izvorni_sadrzaj>
      <item>ŽUPANIJSKO DRŽAVNO ODVJETNIŠTVO U DUBROVNIKU</item>
      <item>Daniel Marić, OIB 21710024711</item>
      <item>Marko Fak, OIB 25300508272</item>
    </izvorni_sadrzaj>
    <derivirana_varijabla naziv="DomainObject.Predmet.OstaliListNazivFormatedOIB_1">
      <item>ŽUPANIJSKO DRŽAVNO ODVJETNIŠTVO U DUBROVNIKU</item>
      <item>Daniel Marić, OIB 21710024711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St-807/2011-68</izvorni_sadrzaj>
    <derivirana_varijabla naziv="DomainObject.PoslovniBrojDokumenta_1">St-807/2011-68</derivirana_varijabla>
  </DomainObject.PoslovniBrojDokumenta>
  <DomainObject.Predmet.StrankaIDrugi>
    <izvorni_sadrzaj>REPUBLIKA HRVATSKA MINISTARSTVO FINANCIJA, POREZNA UPRAVA, PODRUČNI URED DUBROVNIK</izvorni_sadrzaj>
    <derivirana_varijabla naziv="DomainObject.Predmet.StrankaIDrugi_1">REPUBLIKA HRVATSKA MINISTARSTVO FINANCIJA, POREZNA UPRAVA, PODRUČNI URED DUBROVNIK</derivirana_varijabla>
  </DomainObject.Predmet.StrankaIDrugi>
  <DomainObject.Predmet.ProtustrankaIDrugi>
    <izvorni_sadrzaj>OMEGA-M društvo za trgovinu d.o.o.</izvorni_sadrzaj>
    <derivirana_varijabla naziv="DomainObject.Predmet.ProtustrankaIDrugi_1">OMEGA-M društvo za trgovinu d.o.o.</derivirana_varijabla>
  </DomainObject.Predmet.ProtustrankaIDrugi>
  <DomainObject.Predmet.StrankaIDrugiAdressOIB>
    <izvorni_sadrzaj>REPUBLIKA HRVATSKA MINISTARSTVO FINANCIJA, POREZNA UPRAVA, PODRUČNI URED DUBROVNIK</izvorni_sadrzaj>
    <derivirana_varijabla naziv="DomainObject.Predmet.StrankaIDrugiAdressOIB_1">REPUBLIKA HRVATSKA MINISTARSTVO FINANCIJA, POREZNA UPRAVA, PODRUČNI URED DUBROVNIK</derivirana_varijabla>
  </DomainObject.Predmet.StrankaIDrugiAdressOIB>
  <DomainObject.Predmet.ProtustrankaIDrugiAdressOIB>
    <izvorni_sadrzaj>OMEGA-M društvo za trgovinu d.o.o., OIB 34531327261, Od Batale 9, Dubrovnik</izvorni_sadrzaj>
    <derivirana_varijabla naziv="DomainObject.Predmet.ProtustrankaIDrugiAdressOIB_1">OMEGA-M društvo za trgovinu d.o.o., OIB 34531327261, Od Batale 9,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REPUBLIKA HRVATSKA MINISTARSTVO FINANCIJA, POREZNA UPRAVA, PODRUČNI URED DUBROVNIK</item>
      <item>OMEGA-M društvo za trgovinu d.o.o.</item>
      <item>Daniel Marić</item>
      <item>Marko Fak</item>
    </izvorni_sadrzaj>
    <derivirana_varijabla naziv="DomainObject.Predmet.SudioniciListNaziv_1">
      <item>ŽUPANIJSKO DRŽAVNO ODVJETNIŠTVO U DUBROVNIKU</item>
      <item>REPUBLIKA HRVATSKA MINISTARSTVO FINANCIJA, POREZNA UPRAVA, PODRUČNI URED DUBROVNIK</item>
      <item>OMEGA-M društvo za trgovinu d.o.o.</item>
      <item>Daniel Marić</item>
      <item>Marko Fak</item>
    </derivirana_varijabla>
  </DomainObject.Predmet.SudioniciListNaziv>
  <DomainObject.Predmet.SudioniciListAdressOIB>
    <izvorni_sadrzaj>
      <item>ŽUPANIJSKO DRŽAVNO ODVJETNIŠTVO U DUBROVNIKU, Dropčeva 1,20000 Dubrovnik</item>
      <item>REPUBLIKA HRVATSKA MINISTARSTVO FINANCIJA, POREZNA UPRAVA, PODRUČNI URED DUBROVNIK</item>
      <item>OMEGA-M društvo za trgovinu d.o.o., OIB 34531327261, Od Batale 9,Dubrovnik</item>
      <item>Daniel Marić, OIB 21710024711, Od Batale 9,20000 Dubrovnik</item>
      <item>Marko Fak, OIB 25300508272, Trg Žrtava Fašizma 5,10000 Zagreb</item>
    </izvorni_sadrzaj>
    <derivirana_varijabla naziv="DomainObject.Predmet.SudioniciListAdressOIB_1">
      <item>ŽUPANIJSKO DRŽAVNO ODVJETNIŠTVO U DUBROVNIKU, Dropčeva 1,20000 Dubrovnik</item>
      <item>REPUBLIKA HRVATSKA MINISTARSTVO FINANCIJA, POREZNA UPRAVA, PODRUČNI URED DUBROVNIK</item>
      <item>OMEGA-M društvo za trgovinu d.o.o., OIB 34531327261, Od Batale 9,Dubrovnik</item>
      <item>Daniel Marić, OIB 21710024711, Od Batale 9,20000 Dubrovnik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34531327261</item>
      <item>, OIB 21710024711</item>
      <item>, OIB 25300508272</item>
    </izvorni_sadrzaj>
    <derivirana_varijabla naziv="DomainObject.Predmet.SudioniciListNazivOIB_1">
      <item>, OIB null</item>
      <item>, OIB null</item>
      <item>, OIB 34531327261</item>
      <item>, OIB 21710024711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911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2015-09-01T08:07:00Z</dcterms:created>
  <dc:creator>Mara Marčinko</dc:creator>
  <cp:lastModifiedBy>Mara Marčinko</cp:lastModifiedBy>
  <cp:lastPrinted>2015-02-13T12:53:00Z</cp:lastPrinted>
  <dcterms:modified xmlns:xsi="http://www.w3.org/2001/XMLSchema-instance" xsi:type="dcterms:W3CDTF">2015-09-01T10:55:00Z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St-807/2011-68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