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adf1" w14:paraId="202adf1" w:rsidRDefault="00AE649C" w:rsidP="00FA5B5E" w:rsidR="00AE649C" w:rsidRPr="00B76F3C">
      <w:pPr>
        <w:pStyle w:val="Naslov3"/>
        <w15:collapsed w:val="false"/>
      </w:pPr>
      <w:bookmarkStart w:name="_GoBack" w:id="0"/>
      <w:bookmarkEnd w:id="0"/>
    </w:p>
    <w:p w:rsidRDefault="0071206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12060" w:rsidP="00712060" w:rsidR="00712060">
      <w:pPr>
        <w:pStyle w:val="Bezproreda"/>
        <w:ind w:firstLine="708" w:left="5664"/>
      </w:pPr>
      <w:r>
        <w:t>1 St-316/2016-5</w:t>
      </w:r>
    </w:p>
    <w:p w:rsidRDefault="00712060" w:rsidP="00712060" w:rsidR="00712060">
      <w:pPr>
        <w:pStyle w:val="Bezproreda"/>
      </w:pPr>
    </w:p>
    <w:p w:rsidRDefault="00712060" w:rsidP="00712060" w:rsidR="00712060">
      <w:pPr>
        <w:pStyle w:val="Bezproreda"/>
      </w:pPr>
    </w:p>
    <w:p w:rsidRDefault="00712060" w:rsidP="00712060" w:rsidR="00712060">
      <w:pPr>
        <w:pStyle w:val="Bezproreda"/>
      </w:pPr>
    </w:p>
    <w:p w:rsidRDefault="00712060" w:rsidP="00712060" w:rsidR="00712060">
      <w:pPr>
        <w:pStyle w:val="Bezproreda"/>
        <w:jc w:val="center"/>
      </w:pPr>
    </w:p>
    <w:p w:rsidRDefault="00712060" w:rsidP="00712060" w:rsidR="00712060">
      <w:pPr>
        <w:pStyle w:val="Bezproreda"/>
        <w:jc w:val="center"/>
      </w:pPr>
      <w:r>
        <w:t>R E P U B L I K A       H R V A T S K A</w:t>
      </w:r>
    </w:p>
    <w:p w:rsidRDefault="00712060" w:rsidP="00712060" w:rsidR="00712060">
      <w:pPr>
        <w:pStyle w:val="Bezproreda"/>
        <w:jc w:val="center"/>
      </w:pPr>
    </w:p>
    <w:p w:rsidRDefault="00712060" w:rsidP="00712060" w:rsidR="00712060">
      <w:pPr>
        <w:pStyle w:val="Bezproreda"/>
        <w:jc w:val="center"/>
      </w:pPr>
      <w:r>
        <w:t>R J E Š E N J E</w:t>
      </w:r>
    </w:p>
    <w:p w:rsidRDefault="00712060" w:rsidP="00712060" w:rsidR="00712060">
      <w:pPr>
        <w:pStyle w:val="Bezproreda"/>
        <w:jc w:val="center"/>
      </w:pPr>
    </w:p>
    <w:p w:rsidRDefault="00712060" w:rsidP="00712060" w:rsidR="00712060">
      <w:pPr>
        <w:pStyle w:val="Bezproreda"/>
      </w:pPr>
    </w:p>
    <w:p w:rsidRDefault="00712060" w:rsidP="00712060" w:rsidR="00712060">
      <w:pPr>
        <w:pStyle w:val="Bezproreda"/>
      </w:pPr>
      <w:r>
        <w:t>TRGOVAČKI SUD U BJELOVARU,  po   sucu Branki Pleskalt,  u stečajnom predmetu nad trgovačkim društvom  INOXAL d.o.o. za proizvodnju, trgovinu i usluge ROVIŠĆE, A. Stepinca 3, OIB: 89577359210, dana  17.  svibnja  2016. godine</w:t>
      </w:r>
    </w:p>
    <w:p w:rsidRDefault="00712060" w:rsidP="00712060" w:rsidR="00712060">
      <w:pPr>
        <w:pStyle w:val="Bezproreda"/>
      </w:pPr>
    </w:p>
    <w:p w:rsidRDefault="00712060" w:rsidP="00712060" w:rsidR="00712060">
      <w:pPr>
        <w:pStyle w:val="Bezproreda"/>
      </w:pPr>
    </w:p>
    <w:p w:rsidRDefault="00712060" w:rsidP="00712060" w:rsidR="00712060">
      <w:pPr>
        <w:pStyle w:val="Bezproreda"/>
        <w:jc w:val="center"/>
      </w:pPr>
      <w:r>
        <w:t>r i j e š i o     j e</w:t>
      </w:r>
    </w:p>
    <w:p w:rsidRDefault="00712060" w:rsidP="00712060" w:rsidR="00712060">
      <w:pPr>
        <w:pStyle w:val="Bezproreda"/>
        <w:jc w:val="center"/>
      </w:pPr>
    </w:p>
    <w:p w:rsidRDefault="00712060" w:rsidP="00712060" w:rsidR="00712060">
      <w:pPr>
        <w:pStyle w:val="Bezproreda"/>
      </w:pPr>
      <w:r>
        <w:t>I  Otvara se  stečajni postupak nad trgovačkim društvom INOXAL d.o.o. za proizvodnju, trgovinu i usluge ROVIŠĆE, A. Stepinca 3, OIB: 89577359210.</w:t>
      </w:r>
    </w:p>
    <w:p w:rsidRDefault="00712060" w:rsidP="00712060" w:rsidR="00712060">
      <w:pPr>
        <w:pStyle w:val="Bezproreda"/>
      </w:pPr>
    </w:p>
    <w:p w:rsidRDefault="00712060" w:rsidP="00712060" w:rsidR="00712060">
      <w:pPr>
        <w:pStyle w:val="Bezproreda"/>
      </w:pPr>
      <w:r>
        <w:t>II Za stečajnog upravitelja imenuje se  Vinko Ljubičić iz Osijeka, Orljavska 4A, OIB: 91327367435.</w:t>
      </w:r>
    </w:p>
    <w:p w:rsidRDefault="00712060" w:rsidP="00712060" w:rsidR="00712060">
      <w:pPr>
        <w:pStyle w:val="Bezproreda"/>
      </w:pPr>
    </w:p>
    <w:p w:rsidRDefault="00712060" w:rsidP="00712060" w:rsidR="00712060">
      <w:pPr>
        <w:pStyle w:val="Bezproreda"/>
      </w:pPr>
      <w:r>
        <w:t>III Zaključuje se stečajni postupak nad trgovačkim društvom INOXAL d.o.o. za proizvodnju, trgovinu i usluge ROVIŠĆE, A. Stepinca 3, OIB: 89577359210.</w:t>
      </w:r>
    </w:p>
    <w:p w:rsidRDefault="00712060" w:rsidP="00712060" w:rsidR="00712060">
      <w:pPr>
        <w:pStyle w:val="Bezproreda"/>
      </w:pPr>
      <w:r>
        <w:t xml:space="preserve"> </w:t>
      </w:r>
    </w:p>
    <w:p w:rsidRDefault="00712060" w:rsidP="00712060" w:rsidR="00712060">
      <w:pPr>
        <w:pStyle w:val="Bezproreda"/>
      </w:pPr>
      <w:r>
        <w:t>IV Ovo rješenje objaviti će se na e-oglasnoj ploči suda i dostaviti će se nakon pravomoćnosti sudskom registru ovog suda radi brisanja dužnika iz sudskog registra.</w:t>
      </w:r>
    </w:p>
    <w:p w:rsidRDefault="00712060" w:rsidP="00712060" w:rsidR="00712060">
      <w:pPr>
        <w:pStyle w:val="Bezproreda"/>
      </w:pPr>
    </w:p>
    <w:p w:rsidRDefault="00712060" w:rsidP="00712060" w:rsidR="00712060">
      <w:pPr>
        <w:pStyle w:val="Bezproreda"/>
      </w:pPr>
    </w:p>
    <w:p w:rsidRDefault="00712060" w:rsidP="00712060" w:rsidR="00712060">
      <w:pPr>
        <w:pStyle w:val="Bezproreda"/>
        <w:jc w:val="center"/>
      </w:pPr>
      <w:r>
        <w:t>Obrazloženje</w:t>
      </w:r>
    </w:p>
    <w:p w:rsidRDefault="00712060" w:rsidP="00712060" w:rsidR="00712060">
      <w:pPr>
        <w:pStyle w:val="Bezproreda"/>
      </w:pPr>
    </w:p>
    <w:p w:rsidRDefault="00712060" w:rsidP="00712060" w:rsidR="00712060">
      <w:pPr>
        <w:pStyle w:val="Bezproreda"/>
      </w:pPr>
      <w:r>
        <w:t>Predlagatelj FINA,Regionalni centar Zagreb. Podružnica Bjelovar podnijela  je ovome sudu dana  19. travnja 2016. godine prijedlog za otvaranje stečajnog postupka nad dužnikom INOXAL d.o.o. za proizvodnju, trgovinu i usluge ROVIŠĆE, A. Stepinca 3, OIB: 89577359210.</w:t>
      </w:r>
    </w:p>
    <w:p w:rsidRDefault="00712060" w:rsidP="00712060" w:rsidR="00712060">
      <w:pPr>
        <w:pStyle w:val="Bezproreda"/>
      </w:pPr>
    </w:p>
    <w:p w:rsidRDefault="00712060" w:rsidP="00712060" w:rsidR="00712060">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712060" w:rsidP="00712060" w:rsidR="00712060">
      <w:pPr>
        <w:pStyle w:val="Bezproreda"/>
      </w:pPr>
    </w:p>
    <w:p w:rsidRDefault="00712060" w:rsidP="00712060" w:rsidR="00712060">
      <w:pPr>
        <w:pStyle w:val="Bezproreda"/>
      </w:pPr>
      <w:r>
        <w:t xml:space="preserve">U svom prijedlogu  od 19. travnja 2016. godine i podnesku od 4. svibnja 2016. godine FINA Podružnica Bjelovar navodi da ostaje i nadalje kod prijedloga radi otvaranja stečajnog </w:t>
      </w:r>
      <w:r>
        <w:lastRenderedPageBreak/>
        <w:t>postupka nad dužnikom  INOXAL d.o.o. za proizvodnju, trgovinu i usluge ROVIŠĆE, A. Stepinca 3, OIB: 89577359210,  jer je žiro-račun dužnika u neprekidnoj blokadi u  razdoblju od 712 dana u ukupnom iznosu od  12.603,37 kuna te da nema imovine i ima jednog zaposlenog.</w:t>
      </w:r>
    </w:p>
    <w:p w:rsidRDefault="00712060" w:rsidP="00712060" w:rsidR="00712060">
      <w:pPr>
        <w:pStyle w:val="Bezproreda"/>
      </w:pPr>
    </w:p>
    <w:p w:rsidRDefault="00712060" w:rsidP="00712060" w:rsidR="00712060">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712060" w:rsidP="00712060" w:rsidR="00712060">
      <w:pPr>
        <w:pStyle w:val="Bezproreda"/>
      </w:pPr>
    </w:p>
    <w:p w:rsidRDefault="00712060" w:rsidP="00712060" w:rsidR="00712060">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712060" w:rsidP="00712060" w:rsidR="00712060">
      <w:pPr>
        <w:pStyle w:val="Bezproreda"/>
      </w:pPr>
    </w:p>
    <w:p w:rsidRDefault="00712060" w:rsidP="00712060" w:rsidR="00712060">
      <w:pPr>
        <w:pStyle w:val="Bezproreda"/>
      </w:pPr>
      <w:r>
        <w:tab/>
        <w:t xml:space="preserve">Obzirom na sve navedeno ispunili uvjeti iz čl. 132. st.1. i 2. Stečajnog zakona za donošenje odluke o otvaranju i istodobnom zaključenju ovog stečajnog postupka. </w:t>
      </w:r>
    </w:p>
    <w:p w:rsidRDefault="00712060" w:rsidP="00712060" w:rsidR="00712060">
      <w:pPr>
        <w:pStyle w:val="Bezproreda"/>
      </w:pPr>
    </w:p>
    <w:p w:rsidRDefault="00712060" w:rsidP="00712060" w:rsidR="00712060">
      <w:pPr>
        <w:pStyle w:val="Bezproreda"/>
      </w:pPr>
      <w:r>
        <w:tab/>
        <w:t>Temeljem svega navedenoga, riješeno je kao u izreci.</w:t>
      </w:r>
    </w:p>
    <w:p w:rsidRDefault="00712060" w:rsidP="00712060" w:rsidR="00712060">
      <w:pPr>
        <w:pStyle w:val="Bezproreda"/>
      </w:pPr>
    </w:p>
    <w:p w:rsidRDefault="00712060" w:rsidP="00712060" w:rsidR="00712060">
      <w:pPr>
        <w:pStyle w:val="Bezproreda"/>
      </w:pPr>
      <w:r>
        <w:t xml:space="preserve">U Bjelovaru, 17. svibnja 2016.                                                                                                   </w:t>
      </w:r>
      <w:r>
        <w:tab/>
      </w:r>
      <w:r>
        <w:tab/>
      </w:r>
      <w:r>
        <w:tab/>
      </w:r>
      <w:r>
        <w:tab/>
      </w:r>
      <w:r>
        <w:tab/>
      </w:r>
      <w:r>
        <w:tab/>
      </w:r>
      <w:r>
        <w:tab/>
        <w:t xml:space="preserve">                      S U D A C</w:t>
      </w:r>
    </w:p>
    <w:p w:rsidRDefault="00712060" w:rsidP="00712060" w:rsidR="00712060">
      <w:pPr>
        <w:pStyle w:val="Bezproreda"/>
      </w:pPr>
    </w:p>
    <w:p w:rsidRDefault="00712060" w:rsidP="00712060" w:rsidR="00712060">
      <w:pPr>
        <w:pStyle w:val="Bezproreda"/>
      </w:pPr>
      <w:r>
        <w:t xml:space="preserve">           </w:t>
      </w:r>
      <w:r>
        <w:tab/>
      </w:r>
      <w:r>
        <w:tab/>
      </w:r>
      <w:r>
        <w:tab/>
      </w:r>
      <w:r>
        <w:tab/>
        <w:t xml:space="preserve">                             </w:t>
      </w:r>
      <w:r>
        <w:t xml:space="preserve">               </w:t>
      </w:r>
      <w:r>
        <w:t xml:space="preserve"> BRANKA PLESKALT  </w:t>
      </w:r>
    </w:p>
    <w:p w:rsidRDefault="00712060" w:rsidP="00712060" w:rsidR="00712060">
      <w:pPr>
        <w:pStyle w:val="Bezproreda"/>
      </w:pPr>
      <w:r>
        <w:t xml:space="preserve"> </w:t>
      </w:r>
    </w:p>
    <w:p w:rsidRDefault="00712060" w:rsidP="00712060" w:rsidR="00712060">
      <w:pPr>
        <w:pStyle w:val="Bezproreda"/>
      </w:pPr>
      <w:r>
        <w:t xml:space="preserve">                                                                                               </w:t>
      </w:r>
    </w:p>
    <w:p w:rsidRDefault="00712060" w:rsidP="00712060" w:rsidR="00712060">
      <w:pPr>
        <w:pStyle w:val="Bezproreda"/>
      </w:pPr>
      <w:r>
        <w:t>UPUTA O PRAVNOM LIJEKU:</w:t>
      </w:r>
    </w:p>
    <w:p w:rsidRDefault="00712060" w:rsidP="00712060" w:rsidR="00712060">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712060" w:rsidP="00712060" w:rsidR="00712060">
      <w:pPr>
        <w:pStyle w:val="Bezproreda"/>
      </w:pPr>
      <w:r>
        <w:tab/>
        <w:t>Protiv točke I. ovoga rješenja žalbu može podnijeti osoba koja je bila zastupnik po zakonu dužnika pravne osobe do dana nastupanja pravnih posljedica otvaranja stečajnog postupka (čl. 128. st. 8. SZ-a).</w:t>
      </w:r>
    </w:p>
    <w:p w:rsidRDefault="00712060" w:rsidP="00712060" w:rsidR="00712060">
      <w:pPr>
        <w:pStyle w:val="Bezproreda"/>
      </w:pPr>
    </w:p>
    <w:p w:rsidRDefault="00712060" w:rsidP="00712060" w:rsidR="00712060">
      <w:pPr>
        <w:pStyle w:val="Bezproreda"/>
      </w:pPr>
      <w:r>
        <w:t>Rj.</w:t>
      </w:r>
    </w:p>
    <w:p w:rsidRDefault="00712060" w:rsidP="00712060" w:rsidR="00712060">
      <w:pPr>
        <w:pStyle w:val="Bezproreda"/>
      </w:pPr>
      <w:r>
        <w:t>Dna:</w:t>
      </w:r>
    </w:p>
    <w:p w:rsidRDefault="00712060" w:rsidP="00712060" w:rsidR="00712060">
      <w:pPr>
        <w:pStyle w:val="Bezproreda"/>
      </w:pPr>
      <w:r>
        <w:t>Financijska agencija- putem e-oglasne ploče suda</w:t>
      </w:r>
    </w:p>
    <w:p w:rsidRDefault="00712060" w:rsidP="00712060" w:rsidR="00712060">
      <w:pPr>
        <w:pStyle w:val="Bezproreda"/>
      </w:pPr>
      <w:r>
        <w:t>Inoxal d.o.o. . – putem e-oglasne ploče suda</w:t>
      </w:r>
    </w:p>
    <w:p w:rsidRDefault="00712060" w:rsidP="00712060" w:rsidR="00712060">
      <w:pPr>
        <w:pStyle w:val="Bezproreda"/>
      </w:pPr>
      <w:r>
        <w:t>z.z. dužnika – putem e-oglasne ploče suda i putem pošte</w:t>
      </w:r>
    </w:p>
    <w:p w:rsidRDefault="00712060" w:rsidP="00712060" w:rsidR="00712060">
      <w:pPr>
        <w:pStyle w:val="Bezproreda"/>
      </w:pPr>
      <w:r>
        <w:t xml:space="preserve">Stečajnom upravitelju – putem e-oglasne ploče i putem pošte </w:t>
      </w:r>
    </w:p>
    <w:p w:rsidRDefault="00712060" w:rsidP="00712060" w:rsidR="00712060">
      <w:pPr>
        <w:pStyle w:val="Bezproreda"/>
      </w:pPr>
      <w:r>
        <w:t>Porezna uprava Područni ured Sjeverna Hrvatska, - putem e-oglasne ploče suda</w:t>
      </w:r>
    </w:p>
    <w:p w:rsidRDefault="00712060" w:rsidP="00712060" w:rsidR="00712060">
      <w:pPr>
        <w:pStyle w:val="Bezproreda"/>
      </w:pPr>
      <w:r>
        <w:t>Županijsko državno odvjetništvo u Bjelovaru – putem e-oglasne ploče suda</w:t>
      </w:r>
    </w:p>
    <w:p w:rsidRDefault="00712060" w:rsidP="00712060" w:rsidR="00712060">
      <w:pPr>
        <w:pStyle w:val="Bezproreda"/>
      </w:pPr>
      <w:r>
        <w:t>Sudski registar- nakon pravomoćnosti</w:t>
      </w:r>
    </w:p>
    <w:p w:rsidRDefault="00712060" w:rsidP="00712060" w:rsidR="00712060">
      <w:pPr>
        <w:pStyle w:val="Bezproreda"/>
      </w:pPr>
      <w:r>
        <w:t>Kal. pravomoćnost</w:t>
      </w:r>
    </w:p>
    <w:p w:rsidRDefault="00712060" w:rsidP="00712060" w:rsidR="00DA0242">
      <w:pPr>
        <w:pStyle w:val="Bezproreda"/>
      </w:pPr>
      <w:r>
        <w:t>Bjelovar, 17. 05.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06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67393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St-316/2016-5</izvorni_sadrzaj>
    <derivirana_varijabla naziv="DomainObject.Oznaka_1">St-316/2016-5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St-316/2016</izvorni_sadrzaj>
    <derivirana_varijabla naziv="DomainObject.Predmet.OznakaBroj_1">St-316/2016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INOXAL društvo s ograničenom odgovornošću za proizvodnju, trgovinu i usluge, Rovišće</izvorni_sadrzaj>
    <derivirana_varijabla naziv="DomainObject.Predmet.ProtustrankaFormated_1">  INOXAL društvo s ograničenom odgovornošću za proizvodnju, trgovinu i usluge, Rovišće</derivirana_varijabla>
  </DomainObject.Predmet.ProtustrankaFormated>
  <DomainObject.Predmet.ProtustrankaFormatedOIB>
    <izvorni_sadrzaj>  INOXAL društvo s ograničenom odgovornošću za proizvodnju, trgovinu i usluge, Rovišće, OIB 89577359210</izvorni_sadrzaj>
    <derivirana_varijabla naziv="DomainObject.Predmet.ProtustrankaFormatedOIB_1">  INOXAL društvo s ograničenom odgovornošću za proizvodnju, trgovinu i usluge, Rovišće, OIB 89577359210</derivirana_varijabla>
  </DomainObject.Predmet.ProtustrankaFormatedOIB>
  <DomainObject.Predmet.ProtustrankaFormatedWithAdress>
    <izvorni_sadrzaj> INOXAL društvo s ograničenom odgovornošću za proizvodnju, trgovinu i usluge, Rovišće, Alojzija Stepinca 3, 43000 Rovišće</izvorni_sadrzaj>
    <derivirana_varijabla naziv="DomainObject.Predmet.ProtustrankaFormatedWithAdress_1"> INOXAL društvo s ograničenom odgovornošću za proizvodnju, trgovinu i usluge, Rovišće, Alojzija Stepinca 3, 43000 Rovišće</derivirana_varijabla>
  </DomainObject.Predmet.ProtustrankaFormatedWithAdress>
  <DomainObject.Predmet.ProtustrankaFormatedWithAdressOIB>
    <izvorni_sadrzaj> INOXAL društvo s ograničenom odgovornošću za proizvodnju, trgovinu i usluge, Rovišće, OIB 89577359210, Alojzija Stepinca 3, 43000 Rovišće</izvorni_sadrzaj>
    <derivirana_varijabla naziv="DomainObject.Predmet.ProtustrankaFormatedWithAdressOIB_1"> INOXAL društvo s ograničenom odgovornošću za proizvodnju, trgovinu i usluge, Rovišće, OIB 89577359210, Alojzija Stepinca 3, 43000 Rovišće</derivirana_varijabla>
  </DomainObject.Predmet.ProtustrankaFormatedWithAdressOIB>
  <DomainObject.Predmet.ProtustrankaWithAdress>
    <izvorni_sadrzaj>INOXAL društvo s ograničenom odgovornošću za proizvodnju, trgovinu i usluge, Rovišće Alojzija Stepinca 3, 43000 Rovišće</izvorni_sadrzaj>
    <derivirana_varijabla naziv="DomainObject.Predmet.ProtustrankaWithAdress_1">INOXAL društvo s ograničenom odgovornošću za proizvodnju, trgovinu i usluge, Rovišće Alojzija Stepinca 3, 43000 Rovišće</derivirana_varijabla>
  </DomainObject.Predmet.ProtustrankaWithAdress>
  <DomainObject.Predmet.ProtustrankaWithAdressOIB>
    <izvorni_sadrzaj>INOXAL društvo s ograničenom odgovornošću za proizvodnju, trgovinu i usluge, Rovišće, OIB 89577359210, Alojzija Stepinca 3, 43000 Rovišće</izvorni_sadrzaj>
    <derivirana_varijabla naziv="DomainObject.Predmet.ProtustrankaWithAdressOIB_1">INOXAL društvo s ograničenom odgovornošću za proizvodnju, trgovinu i usluge, Rovišće, OIB 89577359210, Alojzija Stepinca 3, 43000 Rovišće</derivirana_varijabla>
  </DomainObject.Predmet.ProtustrankaWithAdressOIB>
  <DomainObject.Predmet.ProtustrankaNazivFormated>
    <izvorni_sadrzaj>INOXAL društvo s ograničenom odgovornošću za proizvodnju, trgovinu i usluge, Rovišće</izvorni_sadrzaj>
    <derivirana_varijabla naziv="DomainObject.Predmet.ProtustrankaNazivFormated_1">INOXAL društvo s ograničenom odgovornošću za proizvodnju, trgovinu i usluge, Rovišće</derivirana_varijabla>
  </DomainObject.Predmet.ProtustrankaNazivFormated>
  <DomainObject.Predmet.ProtustrankaNazivFormatedOIB>
    <izvorni_sadrzaj>INOXAL društvo s ograničenom odgovornošću za proizvodnju, trgovinu i usluge, Rovišće, OIB 89577359210</izvorni_sadrzaj>
    <derivirana_varijabla naziv="DomainObject.Predmet.ProtustrankaNazivFormatedOIB_1">INOXAL društvo s ograničenom odgovornošću za proizvodnju, trgovinu i usluge, Rovišće, OIB 89577359210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INOXAL društvo s ograničenom odgovornošću za proizvodnju, trgovinu i usluge, Rovišće</item>
    </izvorni_sadrzaj>
    <derivirana_varijabla naziv="DomainObject.Predmet.ProtuStrankaListFormated_1">
      <item>INOXAL društvo s ograničenom odgovornošću za proizvodnju, trgovinu i usluge, Rovišće</item>
    </derivirana_varijabla>
  </DomainObject.Predmet.ProtuStrankaListFormated>
  <DomainObject.Predmet.ProtuStrankaListFormatedOIB>
    <izvorni_sadrzaj>
      <item>INOXAL društvo s ograničenom odgovornošću za proizvodnju, trgovinu i usluge, Rovišće, OIB 89577359210</item>
    </izvorni_sadrzaj>
    <derivirana_varijabla naziv="DomainObject.Predmet.ProtuStrankaListFormatedOIB_1">
      <item>INOXAL društvo s ograničenom odgovornošću za proizvodnju, trgovinu i usluge, Rovišće, OIB 89577359210</item>
    </derivirana_varijabla>
  </DomainObject.Predmet.ProtuStrankaListFormatedOIB>
  <DomainObject.Predmet.ProtuStrankaListFormatedWithAdress>
    <izvorni_sadrzaj>
      <item>INOXAL društvo s ograničenom odgovornošću za proizvodnju, trgovinu i usluge, Rovišće, Alojzija Stepinca 3, 43000 Rovišće</item>
    </izvorni_sadrzaj>
    <derivirana_varijabla naziv="DomainObject.Predmet.ProtuStrankaListFormatedWithAdress_1">
      <item>INOXAL društvo s ograničenom odgovornošću za proizvodnju, trgovinu i usluge, Rovišće, Alojzija Stepinca 3, 43000 Rovišće</item>
    </derivirana_varijabla>
  </DomainObject.Predmet.ProtuStrankaListFormatedWithAdress>
  <DomainObject.Predmet.ProtuStrankaListFormatedWithAdressOIB>
    <izvorni_sadrzaj>
      <item>INOXAL društvo s ograničenom odgovornošću za proizvodnju, trgovinu i usluge, Rovišće, OIB 89577359210, Alojzija Stepinca 3, 43000 Rovišće</item>
    </izvorni_sadrzaj>
    <derivirana_varijabla naziv="DomainObject.Predmet.ProtuStrankaListFormatedWithAdressOIB_1">
      <item>INOXAL društvo s ograničenom odgovornošću za proizvodnju, trgovinu i usluge, Rovišće, OIB 89577359210, Alojzija Stepinca 3, 43000 Rovišće</item>
    </derivirana_varijabla>
  </DomainObject.Predmet.ProtuStrankaListFormatedWithAdressOIB>
  <DomainObject.Predmet.ProtuStrankaListNazivFormated>
    <izvorni_sadrzaj>
      <item>INOXAL društvo s ograničenom odgovornošću za proizvodnju, trgovinu i usluge, Rovišće</item>
    </izvorni_sadrzaj>
    <derivirana_varijabla naziv="DomainObject.Predmet.ProtuStrankaListNazivFormated_1">
      <item>INOXAL društvo s ograničenom odgovornošću za proizvodnju, trgovinu i usluge, Rovišće</item>
    </derivirana_varijabla>
  </DomainObject.Predmet.ProtuStrankaListNazivFormated>
  <DomainObject.Predmet.ProtuStrankaListNazivFormatedOIB>
    <izvorni_sadrzaj>
      <item>INOXAL društvo s ograničenom odgovornošću za proizvodnju, trgovinu i usluge, Rovišće, OIB 89577359210</item>
    </izvorni_sadrzaj>
    <derivirana_varijabla naziv="DomainObject.Predmet.ProtuStrankaListNazivFormatedOIB_1">
      <item>INOXAL društvo s ograničenom odgovornošću za proizvodnju, trgovinu i usluge, Rovišće, OIB 89577359210</item>
    </derivirana_varijabla>
  </DomainObject.Predmet.ProtuStrankaListNazivFormatedOIB>
  <DomainObject.Predmet.OstaliListFormated>
    <izvorni_sadrzaj>
      <item>Zdravko Heged</item>
    </izvorni_sadrzaj>
    <derivirana_varijabla naziv="DomainObject.Predmet.OstaliListFormated_1">
      <item>Zdravko Heged</item>
    </derivirana_varijabla>
  </DomainObject.Predmet.OstaliListFormated>
  <DomainObject.Predmet.OstaliListFormatedOIB>
    <izvorni_sadrzaj>
      <item>Zdravko Heged</item>
    </izvorni_sadrzaj>
    <derivirana_varijabla naziv="DomainObject.Predmet.OstaliListFormatedOIB_1">
      <item>Zdravko Heged</item>
    </derivirana_varijabla>
  </DomainObject.Predmet.OstaliListFormatedOIB>
  <DomainObject.Predmet.OstaliListFormatedWithAdress>
    <izvorni_sadrzaj>
      <item>Zdravko Heged, A. Stepinca 3., 43000 Rovišće</item>
    </izvorni_sadrzaj>
    <derivirana_varijabla naziv="DomainObject.Predmet.OstaliListFormatedWithAdress_1">
      <item>Zdravko Heged, A. Stepinca 3., 43000 Rovišće</item>
    </derivirana_varijabla>
  </DomainObject.Predmet.OstaliListFormatedWithAdress>
  <DomainObject.Predmet.OstaliListFormatedWithAdressOIB>
    <izvorni_sadrzaj>
      <item>Zdravko Heged, A. Stepinca 3., 43000 Rovišće</item>
    </izvorni_sadrzaj>
    <derivirana_varijabla naziv="DomainObject.Predmet.OstaliListFormatedWithAdressOIB_1">
      <item>Zdravko Heged, A. Stepinca 3., 43000 Rovišće</item>
    </derivirana_varijabla>
  </DomainObject.Predmet.OstaliListFormatedWithAdressOIB>
  <DomainObject.Predmet.OstaliListNazivFormated>
    <izvorni_sadrzaj>
      <item>Zdravko Heged</item>
    </izvorni_sadrzaj>
    <derivirana_varijabla naziv="DomainObject.Predmet.OstaliListNazivFormated_1">
      <item>Zdravko Heged</item>
    </derivirana_varijabla>
  </DomainObject.Predmet.OstaliListNazivFormated>
  <DomainObject.Predmet.OstaliListNazivFormatedOIB>
    <izvorni_sadrzaj>
      <item>Zdravko Heged</item>
    </izvorni_sadrzaj>
    <derivirana_varijabla naziv="DomainObject.Predmet.OstaliListNazivFormatedOIB_1">
      <item>Zdravko Heged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St-316/2016-5</izvorni_sadrzaj>
    <derivirana_varijabla naziv="DomainObject.PoslovniBrojDokumenta_1">St-316/2016-5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INOXAL društvo s ograničenom odgovornošću za proizvodnju, trgovinu i usluge, Rovišće</izvorni_sadrzaj>
    <derivirana_varijabla naziv="DomainObject.Predmet.ProtustrankaIDrugi_1">INOXAL društvo s ograničenom odgovornošću za proizvodnju, trgovinu i usluge, Rovišće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INOXAL društvo s ograničenom odgovornošću za proizvodnju, trgovinu i usluge, Rovišće, OIB 89577359210, Alojzija Stepinca 3, 43000 Rovišće</izvorni_sadrzaj>
    <derivirana_varijabla naziv="DomainObject.Predmet.ProtustrankaIDrugiAdressOIB_1">INOXAL društvo s ograničenom odgovornošću za proizvodnju, trgovinu i usluge, Rovišće, OIB 89577359210, Alojzija Stepinca 3, 43000 Rovišće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INOXAL društvo s ograničenom odgovornošću za proizvodnju, trgovinu i usluge, Rovišće</item>
      <item>Zdravko Heged</item>
    </izvorni_sadrzaj>
    <derivirana_varijabla naziv="DomainObject.Predmet.SudioniciListNaziv_1">
      <item>FINA, RC ZAGREB, Podružnica Bjelovar</item>
      <item>INOXAL društvo s ograničenom odgovornošću za proizvodnju, trgovinu i usluge, Rovišće</item>
      <item>Zdravko Heged</item>
    </derivirana_varijabla>
  </DomainObject.Predmet.SudioniciListNaziv>
  <DomainObject.Predmet.SudioniciListAdressOIB>
    <izvorni_sadrzaj>
      <item>FINA, RC ZAGREB, Podružnica Bjelovar, OIB 85821130368, F. Supila 4,43000 Bjelovar</item>
      <item>INOXAL društvo s ograničenom odgovornošću za proizvodnju, trgovinu i usluge, Rovišće, OIB 89577359210, Alojzija Stepinca 3,43000 Rovišće</item>
      <item>Zdravko Heged, A. Stepinca 3.,43000 Rovišće</item>
    </izvorni_sadrzaj>
    <derivirana_varijabla naziv="DomainObject.Predmet.SudioniciListAdressOIB_1">
      <item>FINA, RC ZAGREB, Podružnica Bjelovar, OIB 85821130368, F. Supila 4,43000 Bjelovar</item>
      <item>INOXAL društvo s ograničenom odgovornošću za proizvodnju, trgovinu i usluge, Rovišće, OIB 89577359210, Alojzija Stepinca 3,43000 Rovišće</item>
      <item>Zdravko Heged, A. Stepinca 3.,43000 Rovišće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F3F90-910D-4DD3-99D8-DEFA3A759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3345</properties:Characters>
  <properties:Lines>95</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2016-05-17T07:47:00Z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St-316/2016-5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