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0ada" w14:paraId="cfb0ad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508D6">
        <w:t>638</w:t>
      </w:r>
      <w:r w:rsidRPr="00151FF0">
        <w:t>/1</w:t>
      </w:r>
      <w:r w:rsidR="00414684">
        <w:t>6</w:t>
      </w:r>
      <w:r w:rsidRPr="00151FF0">
        <w:t>-</w:t>
      </w:r>
      <w:r w:rsidR="00F508D6">
        <w:t>2</w:t>
      </w:r>
      <w:r w:rsidR="00FD58A1">
        <w:t>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D58A1" w:rsidP="00A577B6" w:rsidR="00A577B6">
      <w:pPr>
        <w:ind w:firstLine="720"/>
        <w:jc w:val="both"/>
      </w:pPr>
      <w:r w:rsidRPr="00F220A9">
        <w:t xml:space="preserve">Trgovački sud u Osijeku, po sucu mr. sc. Tihomiru Kovačević, kao stečajnom sucu, </w:t>
      </w:r>
      <w:r w:rsidR="007302D7">
        <w:t>u</w:t>
      </w:r>
      <w:r w:rsidRPr="00F220A9">
        <w:t xml:space="preserve"> stečajno</w:t>
      </w:r>
      <w:r w:rsidR="007302D7">
        <w:t>m</w:t>
      </w:r>
      <w:r w:rsidRPr="00F220A9">
        <w:t xml:space="preserve"> postupk</w:t>
      </w:r>
      <w:r w:rsidR="007302D7">
        <w:t>u</w:t>
      </w:r>
      <w:r w:rsidR="00F508D6">
        <w:t xml:space="preserve"> nad dužnikom </w:t>
      </w:r>
      <w:r w:rsidR="00F508D6" w:rsidRPr="00F508D6">
        <w:t>PAVO jednostavno društvo s ograničenom odgovornošću za usluge, Koška, Matije Gupca 110, MBS 030159531, OIB 34971687876</w:t>
      </w:r>
      <w:r w:rsidR="00A577B6" w:rsidRPr="000B1DB2">
        <w:t xml:space="preserve">, dana </w:t>
      </w:r>
      <w:r w:rsidR="00F508D6">
        <w:t>31</w:t>
      </w:r>
      <w:r w:rsidR="00A577B6">
        <w:t>.</w:t>
      </w:r>
      <w:r w:rsidR="00A577B6" w:rsidRPr="000B1DB2">
        <w:t xml:space="preserve"> </w:t>
      </w:r>
      <w:r w:rsidR="00F508D6">
        <w:t>listopad</w:t>
      </w:r>
      <w:r w:rsidR="00A577B6">
        <w:t>a</w:t>
      </w:r>
      <w:r w:rsidR="00A577B6" w:rsidRPr="000B1DB2">
        <w:t xml:space="preserve"> 201</w:t>
      </w:r>
      <w:r w:rsidR="00A577B6">
        <w:t>7</w:t>
      </w:r>
      <w:r w:rsidR="00A577B6"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D35A57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D35A57" w:rsidRPr="00D35A57">
        <w:t>Marko Tominac, Vinkovci, V. Nazora 3, OIB 98361792494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508D6" w:rsidRPr="00F508D6">
        <w:t>PAVO jednostavno društvo s ograničenom odgovornošću za usluge, Koška, Matije Gupca 110, MBS 030159531, OIB 34971687876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5D4B25">
        <w:t xml:space="preserve">iz </w:t>
      </w:r>
      <w:r w:rsidR="005D4B25" w:rsidRPr="005D4B25">
        <w:t>Fond</w:t>
      </w:r>
      <w:r w:rsidR="005D4B25">
        <w:t>a</w:t>
      </w:r>
      <w:r w:rsidR="005D4B25" w:rsidRPr="005D4B25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4E714C">
        <w:t>koji će dostaviti u roku od 8 dana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4E714C">
        <w:t>638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4E714C">
        <w:t>9</w:t>
      </w:r>
      <w:r w:rsidR="009B0F1B">
        <w:t xml:space="preserve"> od </w:t>
      </w:r>
      <w:r w:rsidR="005D46B1">
        <w:t>20</w:t>
      </w:r>
      <w:r w:rsidR="009B0F1B">
        <w:t>.</w:t>
      </w:r>
      <w:r w:rsidR="005D46B1">
        <w:t>0</w:t>
      </w:r>
      <w:r w:rsidR="006166F5">
        <w:t>4</w:t>
      </w:r>
      <w:r w:rsidR="009B0F1B">
        <w:t>.20</w:t>
      </w:r>
      <w:r w:rsidR="00FE5A6E">
        <w:t>1</w:t>
      </w:r>
      <w:r w:rsidR="009864D7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6166F5">
        <w:t>Marko Tominac iz Vinkovaca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782F39">
        <w:lastRenderedPageBreak/>
        <w:t>3</w:t>
      </w:r>
      <w:r w:rsidR="006166F5">
        <w:t>0</w:t>
      </w:r>
      <w:r w:rsidR="00D23353">
        <w:t>.</w:t>
      </w:r>
      <w:r w:rsidR="006166F5">
        <w:t>1</w:t>
      </w:r>
      <w:r w:rsidR="005D46B1">
        <w:t>0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6166F5" w:rsidRPr="006166F5">
        <w:t xml:space="preserve">31. listopada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5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D58A1" w:rsidRPr="00FD58A1">
      <w:t>14 St-</w:t>
    </w:r>
    <w:r w:rsidR="00F508D6" w:rsidRPr="00F508D6">
      <w:t>638/16-24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D053C"/>
    <w:rsid w:val="004E7002"/>
    <w:rsid w:val="004E714C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166F5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A004C6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35A57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08D6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5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5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53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53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0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5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5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53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53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30. siječnja 2017.</izvorni_sadrzaj>
    <derivirana_varijabla naziv="DomainObject.Predmet.DatumArhiviranja_1">30. siječnja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2016.</izvorni_sadrzaj>
    <derivirana_varijabla naziv="DomainObject.Predmet.DatumRjesavanja_1">29. kolovoza 2016.</derivirana_varijabla>
  </DomainObject.Predmet.DatumRjesavanja>
  <DomainObject.Predmet.DatumRokaCuvanja>
    <izvorni_sadrzaj>30. siječnja 2027.</izvorni_sadrzaj>
    <derivirana_varijabla naziv="DomainObject.Predmet.DatumRokaCuvanja_1">30. siječnja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30. siječnja 2017.</izvorni_sadrzaj>
    <derivirana_varijabla naziv="DomainObject.Predmet.DatumZatvaranja_1">30. siječnja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hr.ibm.icms.common.model.sluzbeneosobe.Referada@eec0eec[id=5784, dbStatus=null, naziv=14. Referada, oznaka=null, sudac=null] &lt;-hr.ibm.icms.common.model.sluzbeneosobe.Referada@eec0eec[status dodjele: =false]</izvorni_sadrzaj>
    <derivirana_varijabla naziv="DomainObject.Predmet.MjestoCuvanja_1">hr.ibm.icms.common.model.sluzbeneosobe.Referada@eec0eec[id=5784, dbStatus=null, naziv=14. Referada, oznaka=null, sudac=null] &lt;-hr.ibm.icms.common.model.sluzbeneosobe.Referada@eec0eec[status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Tt-7268
*16</izvorni_sadrzaj>
    <derivirana_varijabla naziv="DomainObject.Predmet.PrimjedbaSuca_1">SUBJEKT BRISAN RJEŠENJEM Tt-7268
*16</derivirana_varijabla>
  </DomainObject.Predmet.PrimjedbaSuca>
  <DomainObject.Predmet.ProtustrankaFormated>
    <izvorni_sadrzaj>  PAVO jednostavno društvo s ograničenom odgovornošću za usluge</izvorni_sadrzaj>
    <derivirana_varijabla naziv="DomainObject.Predmet.ProtustrankaFormated_1">  PAVO jednostavno društvo s ograničenom odgovornošću za usluge</derivirana_varijabla>
  </DomainObject.Predmet.ProtustrankaFormated>
  <DomainObject.Predmet.ProtustrankaFormatedOIB>
    <izvorni_sadrzaj>  PAVO jednostavno društvo s ograničenom odgovornošću za usluge, OIB 34971687876</izvorni_sadrzaj>
    <derivirana_varijabla naziv="DomainObject.Predmet.ProtustrankaFormatedOIB_1">  PAVO jednostavno društvo s ograničenom odgovornošću za usluge, OIB 34971687876</derivirana_varijabla>
  </DomainObject.Predmet.ProtustrankaFormatedOIB>
  <DomainObject.Predmet.ProtustrankaFormatedWithAdress>
    <izvorni_sadrzaj> PAVO jednostavno društvo s ograničenom odgovornošću za usluge, Matije Gupca 110, 31224 Koška</izvorni_sadrzaj>
    <derivirana_varijabla naziv="DomainObject.Predmet.ProtustrankaFormatedWithAdress_1"> PAVO jednostavno društvo s ograničenom odgovornošću za usluge, Matije Gupca 110, 31224 Koška</derivirana_varijabla>
  </DomainObject.Predmet.ProtustrankaFormatedWithAdress>
  <DomainObject.Predmet.ProtustrankaFormatedWithAdressOIB>
    <izvorni_sadrzaj> PAVO jednostavno društvo s ograničenom odgovornošću za usluge, OIB 34971687876, Matije Gupca 110, 31224 Koška</izvorni_sadrzaj>
    <derivirana_varijabla naziv="DomainObject.Predmet.ProtustrankaFormatedWithAdressOIB_1"> PAVO jednostavno društvo s ograničenom odgovornošću za usluge, OIB 34971687876, Matije Gupca 110, 31224 Koška</derivirana_varijabla>
  </DomainObject.Predmet.ProtustrankaFormatedWithAdressOIB>
  <DomainObject.Predmet.ProtustrankaWithAdress>
    <izvorni_sadrzaj>PAVO jednostavno društvo s ograničenom odgovornošću za usluge Matije Gupca 110, 31224 Koška</izvorni_sadrzaj>
    <derivirana_varijabla naziv="DomainObject.Predmet.ProtustrankaWithAdress_1">PAVO jednostavno društvo s ograničenom odgovornošću za usluge Matije Gupca 110, 31224 Koška</derivirana_varijabla>
  </DomainObject.Predmet.ProtustrankaWithAdress>
  <DomainObject.Predmet.ProtustrankaWithAdressOIB>
    <izvorni_sadrzaj>PAVO jednostavno društvo s ograničenom odgovornošću za usluge, OIB 34971687876, Matije Gupca 110, 31224 Koška</izvorni_sadrzaj>
    <derivirana_varijabla naziv="DomainObject.Predmet.ProtustrankaWithAdressOIB_1">PAVO jednostavno društvo s ograničenom odgovornošću za usluge, OIB 34971687876, Matije Gupca 110, 31224 Koška</derivirana_varijabla>
  </DomainObject.Predmet.ProtustrankaWithAdressOIB>
  <DomainObject.Predmet.ProtustrankaNazivFormated>
    <izvorni_sadrzaj>PAVO jednostavno društvo s ograničenom odgovornošću za usluge</izvorni_sadrzaj>
    <derivirana_varijabla naziv="DomainObject.Predmet.ProtustrankaNazivFormated_1">PAVO jednostavno društvo s ograničenom odgovornošću za usluge</derivirana_varijabla>
  </DomainObject.Predmet.ProtustrankaNazivFormated>
  <DomainObject.Predmet.ProtustrankaNazivFormatedOIB>
    <izvorni_sadrzaj>PAVO jednostavno društvo s ograničenom odgovornošću za usluge, OIB 34971687876</izvorni_sadrzaj>
    <derivirana_varijabla naziv="DomainObject.Predmet.ProtustrankaNazivFormatedOIB_1">PAVO jednostavno društvo s ograničenom odgovornošću za usluge, OIB 34971687876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PAVO jednostavno društvo s ograničenom odgovornošću za usluge</item>
    </izvorni_sadrzaj>
    <derivirana_varijabla naziv="DomainObject.Predmet.ProtuStrankaListFormated_1">
      <item>PAVO jednostavno društvo s ograničenom odgovornošću za usluge</item>
    </derivirana_varijabla>
  </DomainObject.Predmet.ProtuStrankaListFormated>
  <DomainObject.Predmet.ProtuStrankaListFormatedOIB>
    <izvorni_sadrzaj>
      <item>PAVO jednostavno društvo s ograničenom odgovornošću za usluge, OIB 34971687876</item>
    </izvorni_sadrzaj>
    <derivirana_varijabla naziv="DomainObject.Predmet.ProtuStrankaListFormatedOIB_1">
      <item>PAVO jednostavno društvo s ograničenom odgovornošću za usluge, OIB 34971687876</item>
    </derivirana_varijabla>
  </DomainObject.Predmet.ProtuStrankaListFormatedOIB>
  <DomainObject.Predmet.ProtuStrankaListFormatedWithAdress>
    <izvorni_sadrzaj>
      <item>PAVO jednostavno društvo s ograničenom odgovornošću za usluge, Matije Gupca 110, 31224 Koška</item>
    </izvorni_sadrzaj>
    <derivirana_varijabla naziv="DomainObject.Predmet.ProtuStrankaListFormatedWithAdress_1">
      <item>PAVO jednostavno društvo s ograničenom odgovornošću za usluge, Matije Gupca 110, 31224 Koška</item>
    </derivirana_varijabla>
  </DomainObject.Predmet.ProtuStrankaListFormatedWithAdress>
  <DomainObject.Predmet.ProtuStrankaListFormatedWithAdressOIB>
    <izvorni_sadrzaj>
      <item>PAVO jednostavno društvo s ograničenom odgovornošću za usluge, OIB 34971687876, Matije Gupca 110, 31224 Koška</item>
    </izvorni_sadrzaj>
    <derivirana_varijabla naziv="DomainObject.Predmet.ProtuStrankaListFormatedWithAdressOIB_1">
      <item>PAVO jednostavno društvo s ograničenom odgovornošću za usluge, OIB 34971687876, Matije Gupca 110, 31224 Koška</item>
    </derivirana_varijabla>
  </DomainObject.Predmet.ProtuStrankaListFormatedWithAdressOIB>
  <DomainObject.Predmet.ProtuStrankaListNazivFormated>
    <izvorni_sadrzaj>
      <item>PAVO jednostavno društvo s ograničenom odgovornošću za usluge</item>
    </izvorni_sadrzaj>
    <derivirana_varijabla naziv="DomainObject.Predmet.ProtuStrankaListNazivFormated_1">
      <item>PAVO jednostavno društvo s ograničenom odgovornošću za usluge</item>
    </derivirana_varijabla>
  </DomainObject.Predmet.ProtuStrankaListNazivFormated>
  <DomainObject.Predmet.ProtuStrankaListNazivFormatedOIB>
    <izvorni_sadrzaj>
      <item>PAVO jednostavno društvo s ograničenom odgovornošću za usluge, OIB 34971687876</item>
    </izvorni_sadrzaj>
    <derivirana_varijabla naziv="DomainObject.Predmet.ProtuStrankaListNazivFormatedOIB_1">
      <item>PAVO jednostavno društvo s ograničenom odgovornošću za usluge, OIB 34971687876</item>
    </derivirana_varijabla>
  </DomainObject.Predmet.ProtuStrankaListNazivFormatedOIB>
  <DomainObject.Predmet.OstaliListFormated>
    <izvorni_sadrzaj>
      <item>Marko Tominac</item>
      <item>ŽDO GUO OSIJEK</item>
      <item>Pavo Bartolović</item>
    </izvorni_sadrzaj>
    <derivirana_varijabla naziv="DomainObject.Predmet.OstaliListFormated_1">
      <item>Marko Tominac</item>
      <item>ŽDO GUO OSIJEK</item>
      <item>Pavo Bartolović</item>
    </derivirana_varijabla>
  </DomainObject.Predmet.OstaliListFormated>
  <DomainObject.Predmet.OstaliListFormatedOIB>
    <izvorni_sadrzaj>
      <item>Marko Tominac, OIB 98361792494</item>
      <item>ŽDO GUO OSIJEK</item>
      <item>Pavo Bartolović, OIB 14277044132</item>
    </izvorni_sadrzaj>
    <derivirana_varijabla naziv="DomainObject.Predmet.OstaliListFormatedOIB_1">
      <item>Marko Tominac, OIB 98361792494</item>
      <item>ŽDO GUO OSIJEK</item>
      <item>Pavo Bartolović, OIB 14277044132</item>
    </derivirana_varijabla>
  </DomainObject.Predmet.OstaliListFormatedOIB>
  <DomainObject.Predmet.OstaliListFormatedWithAdress>
    <izvorni_sadrzaj>
      <item>Marko Tominac, V. Nazora 3, 32100 Vinkovci</item>
      <item>ŽDO GUO OSIJEK</item>
      <item>Pavo Bartolović, Matije Gupca 110, 31224 Koška</item>
    </izvorni_sadrzaj>
    <derivirana_varijabla naziv="DomainObject.Predmet.OstaliListFormatedWithAdress_1">
      <item>Marko Tominac, V. Nazora 3, 32100 Vinkovci</item>
      <item>ŽDO GUO OSIJEK</item>
      <item>Pavo Bartolović, Matije Gupca 110, 31224 Koška</item>
    </derivirana_varijabla>
  </DomainObject.Predmet.OstaliListFormatedWithAdress>
  <DomainObject.Predmet.OstaliListFormatedWithAdressOIB>
    <izvorni_sadrzaj>
      <item>Marko Tominac, OIB 98361792494, V. Nazora 3, 32100 Vinkovci</item>
      <item>ŽDO GUO OSIJEK</item>
      <item>Pavo Bartolović, OIB 14277044132, Matije Gupca 110, 31224 Koška</item>
    </izvorni_sadrzaj>
    <derivirana_varijabla naziv="DomainObject.Predmet.OstaliListFormatedWithAdressOIB_1">
      <item>Marko Tominac, OIB 98361792494, V. Nazora 3, 32100 Vinkovci</item>
      <item>ŽDO GUO OSIJEK</item>
      <item>Pavo Bartolović, OIB 14277044132, Matije Gupca 110, 31224 Koška</item>
    </derivirana_varijabla>
  </DomainObject.Predmet.OstaliListFormatedWithAdressOIB>
  <DomainObject.Predmet.OstaliListNazivFormated>
    <izvorni_sadrzaj>
      <item>Marko Tominac</item>
      <item>ŽDO GUO OSIJEK</item>
      <item>Pavo Bartolović</item>
    </izvorni_sadrzaj>
    <derivirana_varijabla naziv="DomainObject.Predmet.OstaliListNazivFormated_1">
      <item>Marko Tominac</item>
      <item>ŽDO GUO OSIJEK</item>
      <item>Pavo Bartolović</item>
    </derivirana_varijabla>
  </DomainObject.Predmet.OstaliListNazivFormated>
  <DomainObject.Predmet.OstaliListNazivFormatedOIB>
    <izvorni_sadrzaj>
      <item>Marko Tominac, OIB 98361792494</item>
      <item>ŽDO GUO OSIJEK</item>
      <item>Pavo Bartolović, OIB 14277044132</item>
    </izvorni_sadrzaj>
    <derivirana_varijabla naziv="DomainObject.Predmet.OstaliListNazivFormatedOIB_1">
      <item>Marko Tominac, OIB 98361792494</item>
      <item>ŽDO GUO OSIJEK</item>
      <item>Pavo Bartolović, OIB 14277044132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PAVO jednostavno društvo s ograničenom odgovornošću za usluge</izvorni_sadrzaj>
    <derivirana_varijabla naziv="DomainObject.Predmet.ProtustrankaIDrugi_1">PAVO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PAVO jednostavno društvo s ograničenom odgovornošću za usluge, OIB 34971687876, Matije Gupca 110, 31224 Koška</izvorni_sadrzaj>
    <derivirana_varijabla naziv="DomainObject.Predmet.ProtustrankaIDrugiAdressOIB_1">PAVO jednostavno društvo s ograničenom odgovornošću za usluge, OIB 34971687876, Matije Gupca 110, 31224 Koška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>15. rujna 2016.</izvorni_sadrzaj>
    <derivirana_varijabla naziv="DomainObject.Predmet.OdlukaRjesenje.DatumPravomocnosti_1">15. rujna 2016.</derivirana_varijabla>
  </DomainObject.Predmet.OdlukaRjesenje.DatumPravomocnosti>
  <DomainObject.Predmet.OdlukaRjesenje.Oznaka>
    <izvorni_sadrzaj>St-638/2016-16</izvorni_sadrzaj>
    <derivirana_varijabla naziv="DomainObject.Predmet.OdlukaRjesenje.Oznaka_1">St-638/2016-16</derivirana_varijabla>
  </DomainObject.Predmet.OdlukaRjesenje.Oznaka>
  <DomainObject.Predmet.SudioniciListNaziv>
    <izvorni_sadrzaj>
      <item>FINA RC OSIJEK</item>
      <item>PAVO jednostavno društvo s ograničenom odgovornošću za usluge</item>
      <item>Marko Tominac</item>
      <item>ŽDO GUO OSIJEK</item>
      <item>Pavo Bartolović</item>
    </izvorni_sadrzaj>
    <derivirana_varijabla naziv="DomainObject.Predmet.SudioniciListNaziv_1">
      <item>FINA RC OSIJEK</item>
      <item>PAVO jednostavno društvo s ograničenom odgovornošću za usluge</item>
      <item>Marko Tominac</item>
      <item>ŽDO GUO OSIJEK</item>
      <item>Pavo Bartolović</item>
    </derivirana_varijabla>
  </DomainObject.Predmet.SudioniciListNaziv>
  <DomainObject.Predmet.SudioniciListAdressOIB>
    <izvorni_sadrzaj>
      <item>FINA RC OSIJEK, OIB 85821130368</item>
      <item>PAVO jednostavno društvo s ograničenom odgovornošću za usluge, OIB 34971687876, Matije Gupca 110,31224 Koška</item>
      <item>Marko Tominac, OIB 98361792494, V. Nazora 3,32100 Vinkovci</item>
      <item>ŽDO GUO OSIJEK</item>
      <item>Pavo Bartolović, OIB 14277044132, Matije Gupca 110,31224 Koška</item>
    </izvorni_sadrzaj>
    <derivirana_varijabla naziv="DomainObject.Predmet.SudioniciListAdressOIB_1">
      <item>FINA RC OSIJEK, OIB 85821130368</item>
      <item>PAVO jednostavno društvo s ograničenom odgovornošću za usluge, OIB 34971687876, Matije Gupca 110,31224 Koška</item>
      <item>Marko Tominac, OIB 98361792494, V. Nazora 3,32100 Vinkovci</item>
      <item>ŽDO GUO OSIJEK</item>
      <item>Pavo Bartolović, OIB 14277044132, Matije Gupca 110,31224 Koška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34971687876</item>
      <item>, OIB 98361792494</item>
      <item>, OIB null</item>
      <item>, OIB 14277044132</item>
    </izvorni_sadrzaj>
    <derivirana_varijabla naziv="DomainObject.Predmet.SudioniciListNazivOIB_1">
      <item>, OIB 85821130368</item>
      <item>, OIB 34971687876</item>
      <item>, OIB 98361792494</item>
      <item>, OIB null</item>
      <item>, OIB 14277044132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406</properties:Words>
  <properties:Characters>2231</properties:Characters>
  <properties:Lines>69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2017-10-31T10:36:00Z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