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e96a7" w14:paraId="2ae96a7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BD18E6" w:rsidP="00BD18E6" w:rsidR="00BD18E6" w:rsidRPr="00E43F95">
      <w:pPr>
        <w:jc w:val="both"/>
      </w:pPr>
      <w:r w:rsidRPr="00E43F95">
        <w:t xml:space="preserve">Trgovački sud u Zagrebu, po sucu Nikoli Ribariću, u stečajnom predmetu u povodu zahtjeva FINANCIJSKE AGENCIJE, za provedbu stečajnog postupka nad dužnikom  </w:t>
      </w:r>
    </w:p>
    <w:p w:rsidRDefault="00BD18E6" w:rsidP="00BD18E6" w:rsidR="00BD18E6" w:rsidRPr="00E43F95">
      <w:pPr>
        <w:jc w:val="both"/>
      </w:pPr>
      <w:r w:rsidRPr="00E43F95">
        <w:rPr>
          <w:color w:val="FF0000"/>
        </w:rPr>
        <w:t>SL - PREMIUM GRADNJA d.o.o. za građenje i usluge, OIB: 98393966026, Zagreb (Grad Zagreb), Vukomerička cesta 61</w:t>
      </w:r>
      <w:r w:rsidRPr="00E43F95">
        <w:t>, dana 26. listopada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BD18E6" w:rsidRPr="00E43F95">
        <w:rPr>
          <w:color w:val="FF0000"/>
        </w:rPr>
        <w:t>SL - PREMIUM GRADNJA d.o.o. za građenje i usluge, OIB: 98393966026, Zagreb (Grad Zagreb), Vukomerička cesta 61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BD18E6" w:rsidP="00BD18E6" w:rsidR="00BD18E6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BD18E6" w:rsidP="00BD18E6" w:rsidR="00BD18E6">
      <w:pPr>
        <w:ind w:firstLine="555"/>
        <w:jc w:val="both"/>
      </w:pPr>
    </w:p>
    <w:p w:rsidRDefault="00BD18E6" w:rsidP="00BD18E6" w:rsidR="00BD18E6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D18E6" w:rsidP="00BD18E6" w:rsidR="00BD18E6" w:rsidRPr="00E974B3">
      <w:pPr>
        <w:ind w:firstLine="709"/>
        <w:jc w:val="both"/>
      </w:pPr>
    </w:p>
    <w:p w:rsidRDefault="00BD18E6" w:rsidP="00BD18E6" w:rsidR="00BD18E6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</w:t>
      </w:r>
      <w:r w:rsidRPr="003A2C37">
        <w:rPr>
          <w:color w:val="FF0000"/>
        </w:rPr>
        <w:t>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163.190,90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54EC3" w:rsidP="00154EC3" w:rsidR="00154EC3" w:rsidRPr="00E974B3">
      <w:pPr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154EC3">
        <w:t>6</w:t>
      </w:r>
      <w:r w:rsidR="00031C9C">
        <w:t xml:space="preserve">. </w:t>
      </w:r>
      <w:r w:rsidR="00154EC3">
        <w:t>listopada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8F4182" w:rsidR="008F4182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8F418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F4182" w:rsidP="00E91121" w:rsidR="008F418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F4182" w:rsidP="00E91121" w:rsidR="008F418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F4182" w:rsidP="00E91121" w:rsidR="008F418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F4182" w:rsidP="00E91121" w:rsidR="008F418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0429C" w:rsidP="008F4182" w:rsidR="00F042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31C9C" w:rsidP="00F0429C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19626D" w:rsidP="002873FF" w:rsidR="0019626D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sectPr w:rsidR="008F418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3A69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</w:t>
        </w:r>
        <w:r w:rsidR="00787FF5">
          <w:t>40</w:t>
        </w:r>
        <w:r w:rsidR="00C14EE5">
          <w:t>34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4EC3"/>
    <w:rsid w:val="0019626D"/>
    <w:rsid w:val="001D2C3F"/>
    <w:rsid w:val="0022158D"/>
    <w:rsid w:val="00266654"/>
    <w:rsid w:val="00267DFA"/>
    <w:rsid w:val="00285E2F"/>
    <w:rsid w:val="002873FF"/>
    <w:rsid w:val="002B3E70"/>
    <w:rsid w:val="002C2774"/>
    <w:rsid w:val="002F5AC0"/>
    <w:rsid w:val="0032399D"/>
    <w:rsid w:val="00332C09"/>
    <w:rsid w:val="0033451E"/>
    <w:rsid w:val="00352B7A"/>
    <w:rsid w:val="0037077E"/>
    <w:rsid w:val="003B2400"/>
    <w:rsid w:val="003D3A69"/>
    <w:rsid w:val="003F067F"/>
    <w:rsid w:val="004A5DAA"/>
    <w:rsid w:val="004E2F08"/>
    <w:rsid w:val="004F307A"/>
    <w:rsid w:val="00590B2F"/>
    <w:rsid w:val="005B29F1"/>
    <w:rsid w:val="005C5A48"/>
    <w:rsid w:val="0061395A"/>
    <w:rsid w:val="00674394"/>
    <w:rsid w:val="006B2FDB"/>
    <w:rsid w:val="006C3EED"/>
    <w:rsid w:val="00716F47"/>
    <w:rsid w:val="00780ADF"/>
    <w:rsid w:val="00787FF5"/>
    <w:rsid w:val="007D5C26"/>
    <w:rsid w:val="007E5AB4"/>
    <w:rsid w:val="008F4182"/>
    <w:rsid w:val="009055A4"/>
    <w:rsid w:val="009110DF"/>
    <w:rsid w:val="0093632C"/>
    <w:rsid w:val="00963A90"/>
    <w:rsid w:val="00965028"/>
    <w:rsid w:val="00975376"/>
    <w:rsid w:val="00982611"/>
    <w:rsid w:val="00A673EA"/>
    <w:rsid w:val="00B35B6D"/>
    <w:rsid w:val="00B93557"/>
    <w:rsid w:val="00BB093B"/>
    <w:rsid w:val="00BD18E6"/>
    <w:rsid w:val="00C14EE5"/>
    <w:rsid w:val="00C27928"/>
    <w:rsid w:val="00D62269"/>
    <w:rsid w:val="00D66118"/>
    <w:rsid w:val="00D808B9"/>
    <w:rsid w:val="00D86B61"/>
    <w:rsid w:val="00DE27FD"/>
    <w:rsid w:val="00F0429C"/>
    <w:rsid w:val="00F8277C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3A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A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A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A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A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3A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A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A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A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A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4034</izvorni_sadrzaj>
    <derivirana_varijabla naziv="DomainObject.Predmet.Broj_1">4034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St-4034/2016</izvorni_sadrzaj>
    <derivirana_varijabla naziv="DomainObject.Predmet.OznakaBroj_1">St-4034/2016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 - PREMIUM GRADNJA d.o.o.</izvorni_sadrzaj>
    <derivirana_varijabla naziv="DomainObject.Predmet.ProtustrankaFormated_1">  SL - PREMIUM GRADNJA d.o.o.</derivirana_varijabla>
  </DomainObject.Predmet.ProtustrankaFormated>
  <DomainObject.Predmet.ProtustrankaFormatedOIB>
    <izvorni_sadrzaj>  SL - PREMIUM GRADNJA d.o.o., OIB 98393966026</izvorni_sadrzaj>
    <derivirana_varijabla naziv="DomainObject.Predmet.ProtustrankaFormatedOIB_1">  SL - PREMIUM GRADNJA d.o.o., OIB 98393966026</derivirana_varijabla>
  </DomainObject.Predmet.ProtustrankaFormatedOIB>
  <DomainObject.Predmet.ProtustrankaFormatedWithAdress>
    <izvorni_sadrzaj> SL - PREMIUM GRADNJA d.o.o., Vukomerička cesta 61, 10000 Zagreb</izvorni_sadrzaj>
    <derivirana_varijabla naziv="DomainObject.Predmet.ProtustrankaFormatedWithAdress_1"> SL - PREMIUM GRADNJA d.o.o., Vukomerička cesta 61, 10000 Zagreb</derivirana_varijabla>
  </DomainObject.Predmet.ProtustrankaFormatedWithAdress>
  <DomainObject.Predmet.ProtustrankaFormatedWithAdressOIB>
    <izvorni_sadrzaj> SL - PREMIUM GRADNJA d.o.o., OIB 98393966026, Vukomerička cesta 61, 10000 Zagreb</izvorni_sadrzaj>
    <derivirana_varijabla naziv="DomainObject.Predmet.ProtustrankaFormatedWithAdressOIB_1"> SL - PREMIUM GRADNJA d.o.o., OIB 98393966026, Vukomerička cesta 61, 10000 Zagreb</derivirana_varijabla>
  </DomainObject.Predmet.ProtustrankaFormatedWithAdressOIB>
  <DomainObject.Predmet.ProtustrankaWithAdress>
    <izvorni_sadrzaj>SL - PREMIUM GRADNJA d.o.o. Vukomerička cesta 61, 10000 Zagreb</izvorni_sadrzaj>
    <derivirana_varijabla naziv="DomainObject.Predmet.ProtustrankaWithAdress_1">SL - PREMIUM GRADNJA d.o.o. Vukomerička cesta 61, 10000 Zagreb</derivirana_varijabla>
  </DomainObject.Predmet.ProtustrankaWithAdress>
  <DomainObject.Predmet.ProtustrankaWithAdressOIB>
    <izvorni_sadrzaj>SL - PREMIUM GRADNJA d.o.o., OIB 98393966026, Vukomerička cesta 61, 10000 Zagreb</izvorni_sadrzaj>
    <derivirana_varijabla naziv="DomainObject.Predmet.ProtustrankaWithAdressOIB_1">SL - PREMIUM GRADNJA d.o.o., OIB 98393966026, Vukomerička cesta 61, 10000 Zagreb</derivirana_varijabla>
  </DomainObject.Predmet.ProtustrankaWithAdressOIB>
  <DomainObject.Predmet.ProtustrankaNazivFormated>
    <izvorni_sadrzaj>SL - PREMIUM GRADNJA d.o.o.</izvorni_sadrzaj>
    <derivirana_varijabla naziv="DomainObject.Predmet.ProtustrankaNazivFormated_1">SL - PREMIUM GRADNJA d.o.o.</derivirana_varijabla>
  </DomainObject.Predmet.ProtustrankaNazivFormated>
  <DomainObject.Predmet.ProtustrankaNazivFormatedOIB>
    <izvorni_sadrzaj>SL - PREMIUM GRADNJA d.o.o., OIB 98393966026</izvorni_sadrzaj>
    <derivirana_varijabla naziv="DomainObject.Predmet.ProtustrankaNazivFormatedOIB_1">SL - PREMIUM GRADNJA d.o.o., OIB 98393966026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Zdenko Ćorluka</izvorni_sadrzaj>
    <derivirana_varijabla naziv="DomainObject.Predmet.StrankaFormated_1">  FINA Regionalni centar Zagreb; Zdenko Ćorluka</derivirana_varijabla>
  </DomainObject.Predmet.StrankaFormated>
  <DomainObject.Predmet.StrankaFormatedOIB>
    <izvorni_sadrzaj>  FINA Regionalni centar Zagreb, OIB 85821130368; Zdenko Ćorluka, OIB 00964451486</izvorni_sadrzaj>
    <derivirana_varijabla naziv="DomainObject.Predmet.StrankaFormatedOIB_1">  FINA Regionalni centar Zagreb, OIB 85821130368; Zdenko Ćorluka, OIB 00964451486</derivirana_varijabla>
  </DomainObject.Predmet.StrankaFormatedOIB>
  <DomainObject.Predmet.StrankaFormatedWithAdress>
    <izvorni_sadrzaj> FINA Regionalni centar Zagreb, Trg svibanjskih žrtava 1995. 1, 10000 Zagreb; Zdenko Ćorluka, Vukomerečka Cesta 15, 10000 Zagreb</izvorni_sadrzaj>
    <derivirana_varijabla naziv="DomainObject.Predmet.StrankaFormatedWithAdress_1"> FINA Regionalni centar Zagreb, Trg svibanjskih žrtava 1995. 1, 10000 Zagreb; Zdenko Ćorluka, Vukomerečka Cesta 15, 10000 Zagreb</derivirana_varijabla>
  </DomainObject.Predmet.StrankaFormatedWithAdress>
  <DomainObject.Predmet.StrankaFormatedWithAdressOIB>
    <izvorni_sadrzaj> FINA Regionalni centar Zagreb, OIB 85821130368, Trg svibanjskih žrtava 1995. 1, 10000 Zagreb; Zdenko Ćorluka, OIB 00964451486, Vukomerečka Cesta 15, 10000 Zagreb</izvorni_sadrzaj>
    <derivirana_varijabla naziv="DomainObject.Predmet.StrankaFormatedWithAdressOIB_1"> FINA Regionalni centar Zagreb, OIB 85821130368, Trg svibanjskih žrtava 1995. 1, 10000 Zagreb; Zdenko Ćorluka, OIB 00964451486, Vukomerečka Cesta 15, 10000 Zagreb</derivirana_varijabla>
  </DomainObject.Predmet.StrankaFormatedWithAdressOIB>
  <DomainObject.Predmet.StrankaWithAdress>
    <izvorni_sadrzaj>FINA Regionalni centar Zagreb Trg svibanjskih žrtava 1995. 1,10000 Zagreb,Zdenko Ćorluka Vukomerečka Cesta 15,10000 Zagreb</izvorni_sadrzaj>
    <derivirana_varijabla naziv="DomainObject.Predmet.StrankaWithAdress_1">FINA Regionalni centar Zagreb Trg svibanjskih žrtava 1995. 1,10000 Zagreb,Zdenko Ćorluka Vukomerečka Cesta 15,10000 Zagreb</derivirana_varijabla>
  </DomainObject.Predmet.StrankaWithAdress>
  <DomainObject.Predmet.StrankaWithAdressOIB>
    <izvorni_sadrzaj>FINA Regionalni centar Zagreb, OIB 85821130368, Trg svibanjskih žrtava 1995. 1,10000 Zagreb,Zdenko Ćorluka, OIB 00964451486, Vukomerečka Cesta 15,10000 Zagreb</izvorni_sadrzaj>
    <derivirana_varijabla naziv="DomainObject.Predmet.StrankaWithAdressOIB_1">FINA Regionalni centar Zagreb, OIB 85821130368, Trg svibanjskih žrtava 1995. 1,10000 Zagreb,Zdenko Ćorluka, OIB 00964451486, Vukomerečka Cesta 15,10000 Zagreb</derivirana_varijabla>
  </DomainObject.Predmet.StrankaWithAdressOIB>
  <DomainObject.Predmet.StrankaNazivFormated>
    <izvorni_sadrzaj>FINA Regionalni centar Zagreb,Zdenko Ćorluka</izvorni_sadrzaj>
    <derivirana_varijabla naziv="DomainObject.Predmet.StrankaNazivFormated_1">FINA Regionalni centar Zagreb,Zdenko Ćorluka</derivirana_varijabla>
  </DomainObject.Predmet.StrankaNazivFormated>
  <DomainObject.Predmet.StrankaNazivFormatedOIB>
    <izvorni_sadrzaj>FINA Regionalni centar Zagreb, OIB 85821130368,Zdenko Ćorluka, OIB 00964451486</izvorni_sadrzaj>
    <derivirana_varijabla naziv="DomainObject.Predmet.StrankaNazivFormatedOIB_1">FINA Regionalni centar Zagreb, OIB 85821130368,Zdenko Ćorluka, OIB 00964451486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Zdenko Ćorluka</item>
    </izvorni_sadrzaj>
    <derivirana_varijabla naziv="DomainObject.Predmet.StrankaListFormated_1">
      <item>FINA Regionalni centar Zagreb</item>
      <item>Zdenko Ćorluka</item>
    </derivirana_varijabla>
  </DomainObject.Predmet.StrankaListFormated>
  <DomainObject.Predmet.StrankaListFormatedOIB>
    <izvorni_sadrzaj>
      <item>FINA Regionalni centar Zagreb, OIB 85821130368</item>
      <item>Zdenko Ćorluka, OIB 00964451486</item>
    </izvorni_sadrzaj>
    <derivirana_varijabla naziv="DomainObject.Predmet.StrankaListFormatedOIB_1">
      <item>FINA Regionalni centar Zagreb, OIB 85821130368</item>
      <item>Zdenko Ćorluka, OIB 00964451486</item>
    </derivirana_varijabla>
  </DomainObject.Predmet.StrankaListFormatedOIB>
  <DomainObject.Predmet.StrankaListFormatedWithAdress>
    <izvorni_sadrzaj>
      <item>FINA Regionalni centar Zagreb, Trg svibanjskih žrtava 1995. 1, 10000 Zagreb</item>
      <item>Zdenko Ćorluka, Vukomerečka Cesta 15, 10000 Zagreb</item>
    </izvorni_sadrzaj>
    <derivirana_varijabla naziv="DomainObject.Predmet.StrankaListFormatedWithAdress_1">
      <item>FINA Regionalni centar Zagreb, Trg svibanjskih žrtava 1995. 1, 10000 Zagreb</item>
      <item>Zdenko Ćorluka, Vukomerečka Cesta 15,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Zdenko Ćorluka, OIB 00964451486, Vukomerečka Cesta 15, 10000 Zagreb</item>
    </izvorni_sadrzaj>
    <derivirana_varijabla naziv="DomainObject.Predmet.StrankaListFormatedWithAdressOIB_1">
      <item>FINA Regionalni centar Zagreb, OIB 85821130368, Trg svibanjskih žrtava 1995. 1, 10000 Zagreb</item>
      <item>Zdenko Ćorluka, OIB 00964451486, Vukomerečka Cesta 15, 10000 Zagreb</item>
    </derivirana_varijabla>
  </DomainObject.Predmet.StrankaListFormatedWithAdressOIB>
  <DomainObject.Predmet.StrankaListNazivFormated>
    <izvorni_sadrzaj>
      <item>FINA Regionalni centar Zagreb</item>
      <item>Zdenko Ćorluka</item>
    </izvorni_sadrzaj>
    <derivirana_varijabla naziv="DomainObject.Predmet.StrankaListNazivFormated_1">
      <item>FINA Regionalni centar Zagreb</item>
      <item>Zdenko Ćorluka</item>
    </derivirana_varijabla>
  </DomainObject.Predmet.StrankaListNazivFormated>
  <DomainObject.Predmet.StrankaListNazivFormatedOIB>
    <izvorni_sadrzaj>
      <item>FINA Regionalni centar Zagreb, OIB 85821130368</item>
      <item>Zdenko Ćorluka, OIB 00964451486</item>
    </izvorni_sadrzaj>
    <derivirana_varijabla naziv="DomainObject.Predmet.StrankaListNazivFormatedOIB_1">
      <item>FINA Regionalni centar Zagreb, OIB 85821130368</item>
      <item>Zdenko Ćorluka, OIB 00964451486</item>
    </derivirana_varijabla>
  </DomainObject.Predmet.StrankaListNazivFormatedOIB>
  <DomainObject.Predmet.ProtuStrankaListFormated>
    <izvorni_sadrzaj>
      <item>SL - PREMIUM GRADNJA d.o.o.</item>
    </izvorni_sadrzaj>
    <derivirana_varijabla naziv="DomainObject.Predmet.ProtuStrankaListFormated_1">
      <item>SL - PREMIUM GRADNJA d.o.o.</item>
    </derivirana_varijabla>
  </DomainObject.Predmet.ProtuStrankaListFormated>
  <DomainObject.Predmet.ProtuStrankaListFormatedOIB>
    <izvorni_sadrzaj>
      <item>SL - PREMIUM GRADNJA d.o.o., OIB 98393966026</item>
    </izvorni_sadrzaj>
    <derivirana_varijabla naziv="DomainObject.Predmet.ProtuStrankaListFormatedOIB_1">
      <item>SL - PREMIUM GRADNJA d.o.o., OIB 98393966026</item>
    </derivirana_varijabla>
  </DomainObject.Predmet.ProtuStrankaListFormatedOIB>
  <DomainObject.Predmet.ProtuStrankaListFormatedWithAdress>
    <izvorni_sadrzaj>
      <item>SL - PREMIUM GRADNJA d.o.o., Vukomerička cesta 61, 10000 Zagreb</item>
    </izvorni_sadrzaj>
    <derivirana_varijabla naziv="DomainObject.Predmet.ProtuStrankaListFormatedWithAdress_1">
      <item>SL - PREMIUM GRADNJA d.o.o., Vukomerička cesta 61, 10000 Zagreb</item>
    </derivirana_varijabla>
  </DomainObject.Predmet.ProtuStrankaListFormatedWithAdress>
  <DomainObject.Predmet.ProtuStrankaListFormatedWithAdressOIB>
    <izvorni_sadrzaj>
      <item>SL - PREMIUM GRADNJA d.o.o., OIB 98393966026, Vukomerička cesta 61, 10000 Zagreb</item>
    </izvorni_sadrzaj>
    <derivirana_varijabla naziv="DomainObject.Predmet.ProtuStrankaListFormatedWithAdressOIB_1">
      <item>SL - PREMIUM GRADNJA d.o.o., OIB 98393966026, Vukomerička cesta 61, 10000 Zagreb</item>
    </derivirana_varijabla>
  </DomainObject.Predmet.ProtuStrankaListFormatedWithAdressOIB>
  <DomainObject.Predmet.ProtuStrankaListNazivFormated>
    <izvorni_sadrzaj>
      <item>SL - PREMIUM GRADNJA d.o.o.</item>
    </izvorni_sadrzaj>
    <derivirana_varijabla naziv="DomainObject.Predmet.ProtuStrankaListNazivFormated_1">
      <item>SL - PREMIUM GRADNJA d.o.o.</item>
    </derivirana_varijabla>
  </DomainObject.Predmet.ProtuStrankaListNazivFormated>
  <DomainObject.Predmet.ProtuStrankaListNazivFormatedOIB>
    <izvorni_sadrzaj>
      <item>SL - PREMIUM GRADNJA d.o.o., OIB 98393966026</item>
    </izvorni_sadrzaj>
    <derivirana_varijabla naziv="DomainObject.Predmet.ProtuStrankaListNazivFormatedOIB_1">
      <item>SL - PREMIUM GRADNJA d.o.o., OIB 98393966026</item>
    </derivirana_varijabla>
  </DomainObject.Predmet.ProtuStrankaListNazivFormatedOIB>
  <DomainObject.Predmet.OstaliListFormated>
    <izvorni_sadrzaj>
      <item>Zdenko Ćorluka</item>
      <item>RH MUP</item>
      <item>FINA</item>
      <item>ERSTE&amp;STEIERMÄRKISCHE BANKA dioničko društvo</item>
    </izvorni_sadrzaj>
    <derivirana_varijabla naziv="DomainObject.Predmet.OstaliListFormated_1">
      <item>Zdenko Ćorluka</item>
      <item>RH MUP</item>
      <item>FINA</item>
      <item>ERSTE&amp;STEIERMÄRKISCHE BANKA dioničko društvo</item>
    </derivirana_varijabla>
  </DomainObject.Predmet.OstaliListFormated>
  <DomainObject.Predmet.OstaliListFormatedOIB>
    <izvorni_sadrzaj>
      <item>Zdenko Ćorluka, OIB 00964451486</item>
      <item>RH MUP</item>
      <item>FINA, OIB 85821130368</item>
      <item>ERSTE&amp;STEIERMÄRKISCHE BANKA dioničko društvo, OIB 23057039320</item>
    </izvorni_sadrzaj>
    <derivirana_varijabla naziv="DomainObject.Predmet.OstaliListFormatedOIB_1">
      <item>Zdenko Ćorluka, OIB 00964451486</item>
      <item>RH MUP</item>
      <item>FINA, OIB 85821130368</item>
      <item>ERSTE&amp;STEIERMÄRKISCHE BANKA dioničko društvo, OIB 23057039320</item>
    </derivirana_varijabla>
  </DomainObject.Predmet.OstaliListFormatedOIB>
  <DomainObject.Predmet.OstaliListFormatedWithAdress>
    <izvorni_sadrzaj>
      <item>Zdenko Ćorluka, Vukomerečka Cesta 15, 10000 Zagreb</item>
      <item>RH MUP, Heinzelova 98, 10000 Zagreb</item>
      <item>FINA, Ul. grada Vukovara 70, 10000 Zagreb</item>
      <item>ERSTE&amp;STEIERMÄRKISCHE BANKA dioničko društvo, Jadranski Trg 3a, 51000 Rijeka</item>
    </izvorni_sadrzaj>
    <derivirana_varijabla naziv="DomainObject.Predmet.OstaliListFormatedWithAdress_1">
      <item>Zdenko Ćorluka, Vukomerečka Cesta 15, 10000 Zagreb</item>
      <item>RH MUP, Heinzelova 98, 10000 Zagreb</item>
      <item>FINA, Ul. grada Vukovara 70,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Zdenko Ćorluka, OIB 00964451486, Vukomerečka Cesta 15, 10000 Zagreb</item>
      <item>RH MUP, Heinzelova 98, 10000 Zagreb</item>
      <item>FINA, OIB 85821130368, Ul. grada Vukovara 70, 10000 Zagreb</item>
      <item>ERSTE&amp;STEIERMÄRKISCHE BANKA dioničko društvo, OIB 23057039320, Jadranski Trg 3a, 51000 Rijeka</item>
    </izvorni_sadrzaj>
    <derivirana_varijabla naziv="DomainObject.Predmet.OstaliListFormatedWithAdressOIB_1">
      <item>Zdenko Ćorluka, OIB 00964451486, Vukomerečka Cesta 15, 10000 Zagreb</item>
      <item>RH MUP, Heinzelova 98, 10000 Zagreb</item>
      <item>FINA, OIB 85821130368, Ul. grada Vukovara 70,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Zdenko Ćorluka</item>
      <item>RH MUP</item>
      <item>FINA</item>
      <item>ERSTE&amp;STEIERMÄRKISCHE BANKA dioničko društvo</item>
    </izvorni_sadrzaj>
    <derivirana_varijabla naziv="DomainObject.Predmet.OstaliListNazivFormated_1">
      <item>Zdenko Ćorluka</item>
      <item>RH MUP</item>
      <item>FINA</item>
      <item>ERSTE&amp;STEIERMÄRKISCHE BANKA dioničko društvo</item>
    </derivirana_varijabla>
  </DomainObject.Predmet.OstaliListNazivFormated>
  <DomainObject.Predmet.OstaliListNazivFormatedOIB>
    <izvorni_sadrzaj>
      <item>Zdenko Ćorluka, OIB 00964451486</item>
      <item>RH MUP</item>
      <item>FINA, OIB 85821130368</item>
      <item>ERSTE&amp;STEIERMÄRKISCHE BANKA dioničko društvo, OIB 23057039320</item>
    </izvorni_sadrzaj>
    <derivirana_varijabla naziv="DomainObject.Predmet.OstaliListNazivFormatedOIB_1">
      <item>Zdenko Ćorluka, OIB 00964451486</item>
      <item>RH MUP</item>
      <item>FINA, OIB 85821130368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SL - PREMIUM GRADNJA d.o.o.</izvorni_sadrzaj>
    <derivirana_varijabla naziv="DomainObject.Predmet.ProtustrankaIDrugi_1">SL - PREMIUM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SL - PREMIUM GRADNJA d.o.o., OIB 98393966026, Vukomerička cesta 61, 10000 Zagreb</izvorni_sadrzaj>
    <derivirana_varijabla naziv="DomainObject.Predmet.ProtustrankaIDrugiAdressOIB_1">SL - PREMIUM GRADNJA d.o.o., OIB 98393966026, Vukomerička cesta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 - PREMIUM GRADNJA d.o.o.</item>
      <item>Zdenko Ćorluka</item>
      <item>Zdenko Ćorluka</item>
      <item>RH MUP</item>
      <item>FINA</item>
      <item>ERSTE&amp;STEIERMÄRKISCHE BANKA dioničko društvo</item>
    </izvorni_sadrzaj>
    <derivirana_varijabla naziv="DomainObject.Predmet.SudioniciListNaziv_1">
      <item>FINA Regionalni centar Zagreb</item>
      <item>SL - PREMIUM GRADNJA d.o.o.</item>
      <item>Zdenko Ćorluka</item>
      <item>Zdenko Ćorluka</item>
      <item>RH MUP</item>
      <item>FINA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SL - PREMIUM GRADNJA d.o.o., OIB 98393966026, Vukomerička cesta 61,10000 Zagreb</item>
      <item>Zdenko Ćorluka, OIB 00964451486, Vukomerečka Cesta 15,10000 Zagreb</item>
      <item>Zdenko Ćorluka, OIB 00964451486, Vukomerečka Cesta 15,10000 Zagreb</item>
      <item>RH MUP, Heinzelova 98,10000 Zagreb</item>
      <item>FINA, OIB 85821130368, Ul. grada Vukovara 70,10000 Zagreb</item>
      <item>ERSTE&amp;STEIERMÄRKISCHE BANKA dioničko društvo, OIB 23057039320, Jadranski Trg 3a,51000 Rijeka</item>
    </izvorni_sadrzaj>
    <derivirana_varijabla naziv="DomainObject.Predmet.SudioniciListAdressOIB_1">
      <item>FINA Regionalni centar Zagreb, OIB 85821130368, Trg svibanjskih žrtava 1995. 1,10000 Zagreb</item>
      <item>SL - PREMIUM GRADNJA d.o.o., OIB 98393966026, Vukomerička cesta 61,10000 Zagreb</item>
      <item>Zdenko Ćorluka, OIB 00964451486, Vukomerečka Cesta 15,10000 Zagreb</item>
      <item>Zdenko Ćorluka, OIB 00964451486, Vukomerečka Cesta 15,10000 Zagreb</item>
      <item>RH MUP, Heinzelova 98,10000 Zagreb</item>
      <item>FINA, OIB 85821130368, Ul. grada Vukovara 70,10000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98393966026</item>
      <item>, OIB 00964451486</item>
      <item>, OIB 00964451486</item>
      <item>, OIB null</item>
      <item>, OIB 85821130368</item>
      <item>, OIB 23057039320</item>
    </izvorni_sadrzaj>
    <derivirana_varijabla naziv="DomainObject.Predmet.SudioniciListNazivOIB_1">
      <item>, OIB 85821130368</item>
      <item>, OIB 98393966026</item>
      <item>, OIB 00964451486</item>
      <item>, OIB 00964451486</item>
      <item>, OIB null</item>
      <item>, OIB 85821130368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391</properties:Words>
  <properties:Characters>2129</properties:Characters>
  <properties:Lines>105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2017-10-26T12:52:00Z</dcterms:created>
  <dc:creator>nribaric</dc:creator>
  <cp:lastModifiedBy>Jadranka Zelić</cp:lastModifiedBy>
  <cp:lastPrinted>2017-10-26T12:53:00Z</cp:lastPrinted>
  <dcterms:modified xmlns:xsi="http://www.w3.org/2001/XMLSchema-instance" xsi:type="dcterms:W3CDTF">2017-10-26T12:56:00Z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