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e238" w14:paraId="8a9e238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</w:t>
      </w:r>
      <w:r w:rsidR="00DC2EBA">
        <w:rPr>
          <w:b/>
        </w:rPr>
        <w:t>2211</w:t>
      </w:r>
      <w:r w:rsidR="000A1228" w:rsidRPr="000A1228">
        <w:rPr>
          <w:b/>
        </w:rPr>
        <w:t>/2016-</w:t>
      </w:r>
      <w:r w:rsidR="00DC2EBA">
        <w:rPr>
          <w:b/>
        </w:rPr>
        <w:t>9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DC2EBA" w:rsidRPr="00DC2EBA">
        <w:t>OPRISAVCI-TRANSPORT d.o.o. za proizvodnju i usluge, skraćena tvrtka: OPRISAVCI-TRANSPORT d.o.o., Oprisavci, Oprisavci 216, OIB 13315049171</w:t>
      </w:r>
      <w:r>
        <w:t xml:space="preserve">, dana </w:t>
      </w:r>
      <w:r w:rsidR="00DC2EBA">
        <w:t>18. studenog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DC2EBA" w:rsidP="00EB3578" w:rsidR="003E0361" w:rsidRPr="00EB3578">
      <w:pPr>
        <w:jc w:val="center"/>
        <w:rPr>
          <w:b/>
        </w:rPr>
      </w:pPr>
      <w:r>
        <w:rPr>
          <w:b/>
        </w:rPr>
        <w:t>19. prosinca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08</w:t>
      </w:r>
      <w:r w:rsidR="00EB3578">
        <w:rPr>
          <w:b/>
        </w:rPr>
        <w:t>:</w:t>
      </w:r>
      <w:r w:rsidR="0009403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DC2EBA">
        <w:t>ca</w:t>
      </w:r>
      <w:r w:rsidR="00087209">
        <w:t xml:space="preserve"> dužnika po zakonu da je duž</w:t>
      </w:r>
      <w:r w:rsidR="0087223E">
        <w:t>n</w:t>
      </w:r>
      <w:r w:rsidR="00DC2EBA">
        <w:t>a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DC2EBA">
        <w:t>no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DC2EBA" w:rsidR="00440928" w:rsidRPr="00DC2EBA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DC2EBA">
        <w:t>18. studenog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DC2EBA">
        <w:t xml:space="preserve">la </w:t>
      </w:r>
      <w:r w:rsidR="003E0361">
        <w:t>uredno pozvan</w:t>
      </w:r>
      <w:r w:rsidR="00DC2EBA">
        <w:t>a</w:t>
      </w:r>
      <w:r w:rsidR="003E0361">
        <w:t xml:space="preserve"> zakonsk</w:t>
      </w:r>
      <w:r w:rsidR="00DC2EBA">
        <w:t>a</w:t>
      </w:r>
      <w:r w:rsidR="003E0361">
        <w:t xml:space="preserve"> zastupni</w:t>
      </w:r>
      <w:r w:rsidR="00DC2EBA">
        <w:t xml:space="preserve">ca </w:t>
      </w:r>
      <w:r w:rsidR="003E0361">
        <w:t xml:space="preserve">dužnika </w:t>
      </w:r>
      <w:r w:rsidR="00DC2EBA">
        <w:t>Barica Močilac</w:t>
      </w:r>
      <w:r w:rsidR="00440928">
        <w:t xml:space="preserve">. </w:t>
      </w: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DC2EBA" w:rsidP="00EB3578" w:rsidR="00DC2EBA">
      <w:pPr>
        <w:jc w:val="both"/>
      </w:pPr>
    </w:p>
    <w:p w:rsidRDefault="00DC2EBA" w:rsidP="00EB3578" w:rsidR="00DC2EBA">
      <w:pPr>
        <w:jc w:val="both"/>
      </w:pPr>
    </w:p>
    <w:p w:rsidRDefault="00DC2EBA" w:rsidP="00DC2EBA" w:rsidR="00DC2EBA">
      <w:pPr>
        <w:jc w:val="right"/>
        <w:rPr>
          <w:b/>
        </w:rPr>
      </w:pPr>
      <w:r w:rsidRPr="00DC2EBA">
        <w:rPr>
          <w:b/>
        </w:rPr>
        <w:lastRenderedPageBreak/>
        <w:t>Broj: 7/St-2211/2016-9</w:t>
      </w:r>
    </w:p>
    <w:p w:rsidRDefault="00DC2EBA" w:rsidP="00DC2EBA" w:rsidR="00DC2EBA">
      <w:pPr>
        <w:jc w:val="right"/>
      </w:pPr>
    </w:p>
    <w:p w:rsidRDefault="00DC2EBA" w:rsidP="00EB3578" w:rsidR="00DC2EBA">
      <w:pPr>
        <w:jc w:val="both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DC2EBA">
        <w:t>18. studenog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DC2EBA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C2EBA">
        <w:t xml:space="preserve">   </w:t>
      </w:r>
      <w:r>
        <w:t xml:space="preserve">     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</w:t>
      </w:r>
      <w:r w:rsidR="00DC2EBA">
        <w:t>j</w:t>
      </w:r>
      <w:r w:rsidR="00277ECC">
        <w:t xml:space="preserve"> </w:t>
      </w:r>
      <w:r w:rsidR="003E0361">
        <w:t>zastupni</w:t>
      </w:r>
      <w:r w:rsidR="00DC2EBA">
        <w:t>ci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CE0" w:rsidP="00380934" w:rsidR="00325CE0">
      <w:r>
        <w:separator/>
      </w:r>
    </w:p>
  </w:endnote>
  <w:endnote w:id="0" w:type="continuationSeparator">
    <w:p w:rsidRDefault="00325CE0" w:rsidP="00380934" w:rsidR="0032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7DE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CE0" w:rsidP="00380934" w:rsidR="00325CE0">
      <w:r>
        <w:separator/>
      </w:r>
    </w:p>
  </w:footnote>
  <w:footnote w:id="0" w:type="continuationSeparator">
    <w:p w:rsidRDefault="00325CE0" w:rsidP="00380934" w:rsidR="00325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7DE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112454"/>
    <w:rsid w:val="00117547"/>
    <w:rsid w:val="00166625"/>
    <w:rsid w:val="00186C9F"/>
    <w:rsid w:val="00277ECC"/>
    <w:rsid w:val="002D6A21"/>
    <w:rsid w:val="00325CE0"/>
    <w:rsid w:val="0037378B"/>
    <w:rsid w:val="00380934"/>
    <w:rsid w:val="003E0361"/>
    <w:rsid w:val="00411FA0"/>
    <w:rsid w:val="00440928"/>
    <w:rsid w:val="00471CB1"/>
    <w:rsid w:val="00521221"/>
    <w:rsid w:val="005225EC"/>
    <w:rsid w:val="005D41F3"/>
    <w:rsid w:val="006E61B6"/>
    <w:rsid w:val="007111E2"/>
    <w:rsid w:val="00744E72"/>
    <w:rsid w:val="00745B1B"/>
    <w:rsid w:val="007B19EF"/>
    <w:rsid w:val="007D5D22"/>
    <w:rsid w:val="0087223E"/>
    <w:rsid w:val="009726ED"/>
    <w:rsid w:val="009767DE"/>
    <w:rsid w:val="009E78BC"/>
    <w:rsid w:val="009F3F65"/>
    <w:rsid w:val="00A142FC"/>
    <w:rsid w:val="00A413B5"/>
    <w:rsid w:val="00A627B7"/>
    <w:rsid w:val="00A774ED"/>
    <w:rsid w:val="00AF07BC"/>
    <w:rsid w:val="00B21A13"/>
    <w:rsid w:val="00B21E71"/>
    <w:rsid w:val="00B55271"/>
    <w:rsid w:val="00B73412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C2EBA"/>
    <w:rsid w:val="00DE3651"/>
    <w:rsid w:val="00E120C7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OPRISAVCI-TRANSPORT d.o.o. za proizvodnju i usluge zastupanog po punomoćniku Barica Močilac</izvorni_sadrzaj>
    <derivirana_varijabla naziv="DomainObject.Predmet.ProtustrankaFormated_1">  OPRISAVCI-TRANSPORT d.o.o. za proizvodnju i usluge zastupanog po punomoćniku Barica Močilac</derivirana_varijabla>
  </DomainObject.Predmet.ProtustrankaFormated>
  <DomainObject.Predmet.ProtustrankaFormatedOIB>
    <izvorni_sadrzaj>  OPRISAVCI-TRANSPORT d.o.o. za proizvodnju i usluge, OIB 13315049171 zastupanog po punomoćniku Barica Močilac</izvorni_sadrzaj>
    <derivirana_varijabla naziv="DomainObject.Predmet.ProtustrankaFormatedOIB_1">  OPRISAVCI-TRANSPORT d.o.o. za proizvodnju i usluge, OIB 13315049171 zastupanog po punomoćniku Barica Močilac</derivirana_varijabla>
  </DomainObject.Predmet.ProtustrankaFormatedOIB>
  <DomainObject.Predmet.ProtustrankaFormatedWithAdress>
    <izvorni_sadrzaj> OPRISAVCI-TRANSPORT d.o.o. za proizvodnju i usluge, Oprisavci 216, 35213 Oprisavci zastupanog po punomoćniku Barica Močilac</izvorni_sadrzaj>
    <derivirana_varijabla naziv="DomainObject.Predmet.ProtustrankaFormatedWithAdress_1"> OPRISAVCI-TRANSPORT d.o.o. za proizvodnju i usluge, Oprisavci 216, 35213 Oprisavci zastupanog po punomoćniku Barica Močilac</derivirana_varijabla>
  </DomainObject.Predmet.ProtustrankaFormatedWithAdress>
  <DomainObject.Predmet.ProtustrankaFormatedWithAdressOIB>
    <izvorni_sadrzaj> OPRISAVCI-TRANSPORT d.o.o. za proizvodnju i usluge, OIB 13315049171, Oprisavci 216, 35213 Oprisavci zastupanog po punomoćniku Barica Močilac</izvorni_sadrzaj>
    <derivirana_varijabla naziv="DomainObject.Predmet.ProtustrankaFormatedWithAdressOIB_1"> OPRISAVCI-TRANSPORT d.o.o. za proizvodnju i usluge, OIB 13315049171, Oprisavci 216, 35213 Oprisavci zastupanog po punomoćniku Barica Močilac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Vesna Lazarić</izvorni_sadrzaj>
    <derivirana_varijabla naziv="DomainObject.Predmet.StrankaFormated_1">  MINISTARSTVO FINANCIJA,POREZNA UPRAVA zastupanog po punomoćniku Vesna Lazarić</derivirana_varijabla>
  </DomainObject.Predmet.StrankaFormated>
  <DomainObject.Predmet.StrankaFormatedOIB>
    <izvorni_sadrzaj>  MINISTARSTVO FINANCIJA,POREZNA UPRAVA zastupanog po punomoćniku Vesna Lazarić</izvorni_sadrzaj>
    <derivirana_varijabla naziv="DomainObject.Predmet.StrankaFormatedOIB_1">  MINISTARSTVO FINANCIJA,POREZNA UPRAVA zastupanog po punomoćniku Vesna Lazarić</derivirana_varijabla>
  </DomainObject.Predmet.StrankaFormatedOIB>
  <DomainObject.Predmet.StrankaFormatedWithAdress>
    <izvorni_sadrzaj> MINISTARSTVO FINANCIJA,POREZNA UPRAVA zastupanog po punomoćniku Vesna Lazarić</izvorni_sadrzaj>
    <derivirana_varijabla naziv="DomainObject.Predmet.StrankaFormatedWithAdress_1"> MINISTARSTVO FINANCIJA,POREZNA UPRAVA zastupanog po punomoćniku Vesna Lazarić</derivirana_varijabla>
  </DomainObject.Predmet.StrankaFormatedWithAdress>
  <DomainObject.Predmet.StrankaFormatedWithAdressOIB>
    <izvorni_sadrzaj> MINISTARSTVO FINANCIJA,POREZNA UPRAVA zastupanog po punomoćniku Vesna Lazarić</izvorni_sadrzaj>
    <derivirana_varijabla naziv="DomainObject.Predmet.StrankaFormatedWithAdressOIB_1"> MINISTARSTVO FINANCIJA,POREZNA UPRAVA zastupanog po punomoćniku Vesna Lazarić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FINANCIJA,POREZNA UPRAVA zastupanog po punomoćniku Vesna Lazarić</item>
    </izvorni_sadrzaj>
    <derivirana_varijabla naziv="DomainObject.Predmet.StrankaListFormated_1">
      <item>MINISTARSTVO FINANCIJA,POREZNA UPRAVA zastupanog po punomoćniku Vesna Lazarić</item>
    </derivirana_varijabla>
  </DomainObject.Predmet.StrankaListFormated>
  <DomainObject.Predmet.StrankaListFormatedOIB>
    <izvorni_sadrzaj>
      <item>MINISTARSTVO FINANCIJA,POREZNA UPRAVA zastupanog po punomoćniku Vesna Lazarić</item>
    </izvorni_sadrzaj>
    <derivirana_varijabla naziv="DomainObject.Predmet.StrankaListFormatedOIB_1">
      <item>MINISTARSTVO FINANCIJA,POREZNA UPRAVA zastupanog po punomoćniku Vesna Lazarić</item>
    </derivirana_varijabla>
  </DomainObject.Predmet.StrankaListFormatedOIB>
  <DomainObject.Predmet.StrankaListFormatedWithAdress>
    <izvorni_sadrzaj>
      <item>MINISTARSTVO FINANCIJA,POREZNA UPRAVA zastupanog po punomoćniku Vesna Lazarić</item>
    </izvorni_sadrzaj>
    <derivirana_varijabla naziv="DomainObject.Predmet.StrankaListFormatedWithAdress_1">
      <item>MINISTARSTVO FINANCIJA,POREZNA UPRAVA zastupanog po punomoćniku Vesna Lazarić</item>
    </derivirana_varijabla>
  </DomainObject.Predmet.StrankaListFormatedWithAdress>
  <DomainObject.Predmet.StrankaListFormatedWithAdressOIB>
    <izvorni_sadrzaj>
      <item>MINISTARSTVO FINANCIJA,POREZNA UPRAVA zastupanog po punomoćniku Vesna Lazarić</item>
    </izvorni_sadrzaj>
    <derivirana_varijabla naziv="DomainObject.Predmet.StrankaListFormatedWithAdressOIB_1">
      <item>MINISTARSTVO FINANCIJA,POREZNA UPRAVA zastupanog po punomoćniku Vesna Lazarić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 zastupanog po punomoćniku Barica Močilac</item>
    </izvorni_sadrzaj>
    <derivirana_varijabla naziv="DomainObject.Predmet.ProtuStrankaListFormated_1">
      <item>OPRISAVCI-TRANSPORT d.o.o. za proizvodnju i usluge zastupanog po punomoćniku Barica Močilac</item>
    </derivirana_varijabla>
  </DomainObject.Predmet.ProtuStrankaListFormated>
  <DomainObject.Predmet.ProtuStrankaListFormatedOIB>
    <izvorni_sadrzaj>
      <item>OPRISAVCI-TRANSPORT d.o.o. za proizvodnju i usluge, OIB 13315049171 zastupanog po punomoćniku Barica Močilac</item>
    </izvorni_sadrzaj>
    <derivirana_varijabla naziv="DomainObject.Predmet.ProtuStrankaListFormatedOIB_1">
      <item>OPRISAVCI-TRANSPORT d.o.o. za proizvodnju i usluge, OIB 13315049171 zastupanog po punomoćniku Barica Močilac</item>
    </derivirana_varijabla>
  </DomainObject.Predmet.ProtuStrankaListFormatedOIB>
  <DomainObject.Predmet.ProtuStrankaListFormatedWithAdress>
    <izvorni_sadrzaj>
      <item>OPRISAVCI-TRANSPORT d.o.o. za proizvodnju i usluge, Oprisavci 216, 35213 Oprisavci zastupanog po punomoćniku Barica Močilac</item>
    </izvorni_sadrzaj>
    <derivirana_varijabla naziv="DomainObject.Predmet.ProtuStrankaListFormatedWithAdress_1">
      <item>OPRISAVCI-TRANSPORT d.o.o. za proizvodnju i usluge, Oprisavci 216, 35213 Oprisavci zastupanog po punomoćniku Barica Močilac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 zastupanog po punomoćniku Barica Močilac</item>
    </izvorni_sadrzaj>
    <derivirana_varijabla naziv="DomainObject.Predmet.ProtuStrankaListFormatedWithAdressOIB_1">
      <item>OPRISAVCI-TRANSPORT d.o.o. za proizvodnju i usluge, OIB 13315049171, Oprisavci 216, 35213 Oprisavci zastupanog po punomoćniku Barica Močilac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>
      <item>Barica Močilac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_1">
      <item>Barica Močilac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>
  <DomainObject.Predmet.OstaliListFormatedOIB>
    <izvorni_sadrzaj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OIB_1"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OIB>
  <DomainObject.Predmet.OstaliListFormatedWithAdress>
    <izvorni_sadrzaj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_1"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>
  <DomainObject.Predmet.OstaliListFormatedWithAdressOIB>
    <izvorni_sadrzaj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OIB_1"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OIB>
  <DomainObject.Predmet.OstaliListNazivFormated>
    <izvorni_sadrzaj>
      <item>Barica Močilac</item>
      <item>Željko Močilac</item>
      <item>Vesna Lazarić</item>
    </izvorni_sadrzaj>
    <derivirana_varijabla naziv="DomainObject.Predmet.OstaliListNazivFormated_1">
      <item>Barica Močilac</item>
      <item>Željko Močilac</item>
      <item>Vesna Lazarić</item>
    </derivirana_varijabla>
  </DomainObject.Predmet.OstaliListNazivFormated>
  <DomainObject.Predmet.OstaliListNazivFormatedOIB>
    <izvorni_sadrzaj>
      <item>Barica Močilac, OIB 51461770453</item>
      <item>Željko Močilac</item>
      <item>Vesna Lazarić</item>
    </izvorni_sadrzaj>
    <derivirana_varijabla naziv="DomainObject.Predmet.OstaliListNazivFormatedOIB_1">
      <item>Barica Močilac, OIB 51461770453</item>
      <item>Željko Močilac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  <item>Barica Močilac</item>
      <item>Željko Močilac</item>
      <item>Vesna Lazarić</item>
    </izvorni_sadrzaj>
    <derivirana_varijabla naziv="DomainObject.Predmet.SudioniciListNaziv_1">
      <item>OPRISAVCI-TRANSPORT d.o.o. za proizvodnju i usluge</item>
      <item>MINISTARSTVO FINANCIJA,POREZNA UPRAVA</item>
      <item>Barica Močilac</item>
      <item>Željko Močilac</item>
      <item>Vesna Lazarić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  <item>, OIB 51461770453</item>
      <item>, OIB null</item>
      <item>, OIB null</item>
    </izvorni_sadrzaj>
    <derivirana_varijabla naziv="DomainObject.Predmet.SudioniciListNazivOIB_1">
      <item>, OIB 13315049171</item>
      <item>, OIB null</item>
      <item>, OIB 51461770453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2401</properties:Characters>
  <properties:Lines>78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2016-11-18T08:21:00Z</dcterms:created>
  <dc:creator>alet</dc:creator>
  <cp:lastModifiedBy>wsadmin</cp:lastModifiedBy>
  <cp:lastPrinted>2016-10-26T11:29:00Z</cp:lastPrinted>
  <dcterms:modified xmlns:xsi="http://www.w3.org/2001/XMLSchema-instance" xsi:type="dcterms:W3CDTF">2016-11-18T09:56:00Z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