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3b37" w14:paraId="c5a3b37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774854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B55559">
        <w:rPr>
          <w:rFonts w:cs="Times New Roman" w:eastAsia="MS Mincho" w:hAnsi="Times New Roman" w:ascii="Times New Roman"/>
          <w:sz w:val="24"/>
        </w:rPr>
        <w:t>26</w:t>
      </w:r>
      <w:r w:rsidR="00E7720B">
        <w:rPr>
          <w:rFonts w:cs="Times New Roman" w:eastAsia="MS Mincho" w:hAnsi="Times New Roman" w:ascii="Times New Roman"/>
          <w:sz w:val="24"/>
        </w:rPr>
        <w:t>. rujna</w:t>
      </w:r>
      <w:r w:rsidR="00DA1E99">
        <w:rPr>
          <w:rFonts w:cs="Times New Roman" w:eastAsia="MS Mincho" w:hAnsi="Times New Roman" w:ascii="Times New Roman"/>
          <w:sz w:val="24"/>
        </w:rPr>
        <w:t xml:space="preserve">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55559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BC69B0">
        <w:rPr>
          <w:bCs/>
        </w:rPr>
        <w:t>GP ĆOSIĆ</w:t>
      </w:r>
      <w:r w:rsidR="00BC69B0">
        <w:t xml:space="preserve"> RIJEKA jednostavno društvo s ograničenom odgovornošću za građenje i usluge Rijeka, Primorska 40  (MBS </w:t>
      </w:r>
      <w:hyperlink r:id="rId9" w:history="true">
        <w:r w:rsidR="00BC69B0" w:rsidRPr="00BC69B0">
          <w:rPr>
            <w:rStyle w:val="Hiperveza"/>
            <w:u w:val="none"/>
          </w:rPr>
          <w:t>040360971</w:t>
        </w:r>
      </w:hyperlink>
      <w:r w:rsidR="00BC69B0">
        <w:t xml:space="preserve"> - OIB 16170177500)</w:t>
      </w:r>
    </w:p>
    <w:p w:rsidRDefault="009A0EA0" w:rsidP="00BD433E" w:rsidR="009A0EA0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</w:t>
      </w:r>
      <w:r w:rsidR="00B55559">
        <w:rPr>
          <w:rFonts w:cs="Times New Roman" w:eastAsia="MS Mincho" w:hAnsi="Times New Roman" w:ascii="Times New Roman"/>
          <w:sz w:val="24"/>
        </w:rPr>
        <w:t>Elizabet Jovanović</w:t>
      </w:r>
      <w:r>
        <w:rPr>
          <w:rFonts w:cs="Times New Roman" w:eastAsia="MS Mincho" w:hAnsi="Times New Roman" w:ascii="Times New Roman"/>
          <w:sz w:val="24"/>
        </w:rPr>
        <w:t xml:space="preserve">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9A0EA0">
        <w:rPr>
          <w:rFonts w:cs="Times New Roman" w:eastAsia="MS Mincho" w:hAnsi="Times New Roman" w:ascii="Times New Roman"/>
          <w:sz w:val="24"/>
        </w:rPr>
        <w:t>10</w:t>
      </w:r>
      <w:r>
        <w:rPr>
          <w:rFonts w:cs="Times New Roman" w:eastAsia="MS Mincho" w:hAnsi="Times New Roman" w:ascii="Times New Roman"/>
          <w:sz w:val="24"/>
        </w:rPr>
        <w:t>.</w:t>
      </w:r>
      <w:r w:rsidR="00BC69B0">
        <w:rPr>
          <w:rFonts w:cs="Times New Roman" w:eastAsia="MS Mincho" w:hAnsi="Times New Roman" w:ascii="Times New Roman"/>
          <w:sz w:val="24"/>
        </w:rPr>
        <w:t>30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8465B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774854" w:rsidR="00BD433E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BD433E" w:rsidP="00BD433E" w:rsidR="00BC69B0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E1237E">
        <w:t>17</w:t>
      </w:r>
      <w:r w:rsidR="00E7720B">
        <w:t>. srpnja</w:t>
      </w:r>
      <w:r w:rsidR="000E39EE">
        <w:t xml:space="preserve">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BC69B0">
        <w:t>21</w:t>
      </w:r>
      <w:r w:rsidR="00E1237E">
        <w:t>. lipnja</w:t>
      </w:r>
      <w:r w:rsidR="000E39EE">
        <w:t xml:space="preserve"> 2018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E7720B">
        <w:t>120</w:t>
      </w:r>
      <w:r>
        <w:t xml:space="preserve"> dana u ukupnom iznosu od </w:t>
      </w:r>
      <w:r w:rsidR="00BC69B0">
        <w:t>23.081,72</w:t>
      </w:r>
      <w:r>
        <w:t xml:space="preserve"> kn.</w:t>
      </w:r>
    </w:p>
    <w:p w:rsidRDefault="00BC69B0" w:rsidP="00BD433E" w:rsidR="00BD433E">
      <w:pPr>
        <w:ind w:firstLine="360"/>
        <w:jc w:val="both"/>
      </w:pPr>
      <w:r>
        <w:t xml:space="preserve">Utvrđuje se da je Raiffeisenbank Austria d.d. Zagreb dana 27. srpnja 2018. dostavila Izvješće o solventnosti za dužnika. </w:t>
      </w:r>
    </w:p>
    <w:p w:rsidRDefault="004467DE" w:rsidP="004467DE" w:rsidR="004467DE" w:rsidRPr="007619E5">
      <w:pPr>
        <w:ind w:firstLine="360"/>
        <w:jc w:val="both"/>
      </w:pPr>
      <w:r>
        <w:t>Utvrđuje se da osobe koje vode poslove društva nisu dostavile traženo izvješće.</w:t>
      </w:r>
    </w:p>
    <w:p w:rsidRDefault="004467DE" w:rsidP="004F4F54" w:rsidR="004467DE">
      <w:pPr>
        <w:ind w:firstLine="360"/>
        <w:jc w:val="both"/>
      </w:pPr>
    </w:p>
    <w:p w:rsidRDefault="0008465B" w:rsidP="00774854" w:rsidR="0008465B" w:rsidRPr="00155FA0">
      <w:pPr>
        <w:ind w:firstLine="360"/>
        <w:jc w:val="both"/>
      </w:pPr>
      <w:r w:rsidRPr="00155FA0">
        <w:t xml:space="preserve">Sudac donosi </w:t>
      </w:r>
    </w:p>
    <w:p w:rsidRDefault="0008465B" w:rsidP="0008465B" w:rsidR="0008465B" w:rsidRPr="00155FA0">
      <w:pPr>
        <w:jc w:val="center"/>
      </w:pPr>
      <w:r w:rsidRPr="00155FA0">
        <w:t>r j e š e n j e</w:t>
      </w:r>
    </w:p>
    <w:p w:rsidRDefault="0008465B" w:rsidP="0008465B" w:rsidR="0008465B" w:rsidRPr="00155FA0">
      <w:pPr>
        <w:jc w:val="both"/>
      </w:pPr>
    </w:p>
    <w:p w:rsidRDefault="0008465B" w:rsidP="0008465B" w:rsidR="0008465B" w:rsidRPr="00155FA0">
      <w:pPr>
        <w:jc w:val="both"/>
      </w:pPr>
      <w:r w:rsidRPr="00155FA0">
        <w:t>I</w:t>
      </w:r>
      <w:r w:rsidRPr="00155FA0">
        <w:tab/>
        <w:t xml:space="preserve">Ročište radi rasprave o pretpostavkama za otvaranje stečajnog postupka zakazuje se za dan </w:t>
      </w:r>
    </w:p>
    <w:p w:rsidRDefault="00774854" w:rsidP="0008465B" w:rsidR="0008465B" w:rsidRPr="00774854">
      <w:pPr>
        <w:jc w:val="center"/>
      </w:pPr>
      <w:r w:rsidRPr="00774854">
        <w:t>24. listopada</w:t>
      </w:r>
      <w:r w:rsidR="0008465B" w:rsidRPr="00774854">
        <w:t xml:space="preserve"> </w:t>
      </w:r>
      <w:r w:rsidR="00E7720B" w:rsidRPr="00774854">
        <w:t>2018</w:t>
      </w:r>
      <w:r w:rsidR="0008465B" w:rsidRPr="00774854">
        <w:t xml:space="preserve">. u </w:t>
      </w:r>
      <w:r w:rsidRPr="00774854">
        <w:t>9</w:t>
      </w:r>
      <w:r w:rsidR="0008465B" w:rsidRPr="00774854">
        <w:t>,</w:t>
      </w:r>
      <w:r w:rsidRPr="00774854">
        <w:t>30</w:t>
      </w:r>
      <w:r w:rsidR="0008465B" w:rsidRPr="00774854">
        <w:t xml:space="preserve"> sati</w:t>
      </w:r>
    </w:p>
    <w:p w:rsidRDefault="00E1237E" w:rsidP="0008465B" w:rsidR="0008465B" w:rsidRPr="00774854">
      <w:pPr>
        <w:jc w:val="both"/>
      </w:pPr>
      <w:r w:rsidRPr="00774854">
        <w:t>na koje će se</w:t>
      </w:r>
      <w:r w:rsidR="0008465B" w:rsidRPr="00774854">
        <w:t xml:space="preserve"> predlagatelj, dužnik i zastupnik dužnika po zakonu pozvat</w:t>
      </w:r>
      <w:r w:rsidRPr="00774854">
        <w:t>i</w:t>
      </w:r>
      <w:r w:rsidR="0008465B" w:rsidRPr="00774854">
        <w:t xml:space="preserve"> kopijom </w:t>
      </w:r>
      <w:r w:rsidRPr="00774854">
        <w:t xml:space="preserve">ovog </w:t>
      </w:r>
      <w:r w:rsidR="0008465B" w:rsidRPr="00774854">
        <w:t>raspravnog rješenja.</w:t>
      </w:r>
    </w:p>
    <w:p w:rsidRDefault="0008465B" w:rsidP="0008465B" w:rsidR="0008465B" w:rsidRPr="00DA1E99">
      <w:pPr>
        <w:jc w:val="both"/>
        <w:rPr>
          <w:b/>
        </w:rPr>
      </w:pPr>
    </w:p>
    <w:p w:rsidRDefault="0008465B" w:rsidP="0008465B" w:rsidR="0008465B" w:rsidRPr="0008465B">
      <w:pPr>
        <w:jc w:val="both"/>
      </w:pPr>
      <w:r w:rsidRPr="0008465B">
        <w:t>II</w:t>
      </w:r>
      <w:r w:rsidRPr="0008465B">
        <w:tab/>
        <w:t>Nalaže se</w:t>
      </w:r>
      <w:r w:rsidRPr="0008465B">
        <w:rPr>
          <w:lang w:val="de-DE"/>
        </w:rPr>
        <w:t xml:space="preserve"> </w:t>
      </w:r>
      <w:r w:rsidRPr="0008465B">
        <w:t>osobama koje vode poslove dužnika da u roku od 15 dana od dana dostave ovog rješenja, pozivom na poslovni broj 7 St-</w:t>
      </w:r>
      <w:r w:rsidR="00285F48">
        <w:t>387</w:t>
      </w:r>
      <w:r w:rsidR="00E7720B">
        <w:t>/2018</w:t>
      </w:r>
      <w:r w:rsidRPr="0008465B">
        <w:t xml:space="preserve"> predaju sudu pisano izvješće o financijsko-gospodarskom stanju dužnika.</w:t>
      </w:r>
    </w:p>
    <w:p w:rsidRDefault="005B62F7" w:rsidP="005B62F7" w:rsidR="005B62F7">
      <w:pPr>
        <w:ind w:firstLine="348" w:left="360"/>
        <w:jc w:val="both"/>
      </w:pPr>
    </w:p>
    <w:p w:rsidRDefault="00BD433E" w:rsidP="00BD433E" w:rsidR="00BD433E">
      <w:pPr>
        <w:ind w:firstLine="708" w:left="2832"/>
        <w:jc w:val="both"/>
      </w:pPr>
      <w:r>
        <w:t xml:space="preserve">Dovršeno u </w:t>
      </w:r>
      <w:r w:rsidR="009A0EA0">
        <w:t>10</w:t>
      </w:r>
      <w:r>
        <w:t>,</w:t>
      </w:r>
      <w:r w:rsidR="00774854">
        <w:t>34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E7720B" w:rsidR="00BD433E">
      <w:pPr>
        <w:jc w:val="center"/>
      </w:pPr>
      <w:r>
        <w:t>Sudac</w:t>
      </w:r>
    </w:p>
    <w:p w:rsidRDefault="00BD433E" w:rsidP="00E7720B" w:rsidR="00BD433E">
      <w:pPr>
        <w:jc w:val="center"/>
      </w:pPr>
    </w:p>
    <w:p w:rsidRDefault="00BD433E" w:rsidP="00774854" w:rsidR="00DA1E99">
      <w:pPr>
        <w:jc w:val="center"/>
        <w:rPr>
          <w:rFonts w:eastAsia="MS Mincho"/>
        </w:rPr>
      </w:pPr>
      <w:r>
        <w:t>Zapisničar</w:t>
      </w:r>
    </w:p>
    <w:p w:rsidRDefault="000A5CAD" w:rsidR="000A5CAD"/>
    <w:sectPr w:rsidSect="004624D4" w:rsidR="000A5CAD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20F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F672C2">
      <w:t>387/2018-9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26698"/>
    <w:rsid w:val="0008465B"/>
    <w:rsid w:val="000A5CAD"/>
    <w:rsid w:val="000E39EE"/>
    <w:rsid w:val="00125838"/>
    <w:rsid w:val="00155FA0"/>
    <w:rsid w:val="001D5535"/>
    <w:rsid w:val="00244003"/>
    <w:rsid w:val="002837CE"/>
    <w:rsid w:val="00285F48"/>
    <w:rsid w:val="002E1FF6"/>
    <w:rsid w:val="002F0368"/>
    <w:rsid w:val="00312ADD"/>
    <w:rsid w:val="00395650"/>
    <w:rsid w:val="003B5246"/>
    <w:rsid w:val="004467DE"/>
    <w:rsid w:val="004624D4"/>
    <w:rsid w:val="004B6DF4"/>
    <w:rsid w:val="004C403B"/>
    <w:rsid w:val="004D1016"/>
    <w:rsid w:val="004F4F54"/>
    <w:rsid w:val="005770D5"/>
    <w:rsid w:val="005B62F7"/>
    <w:rsid w:val="005C683A"/>
    <w:rsid w:val="0062128B"/>
    <w:rsid w:val="00637E33"/>
    <w:rsid w:val="006419C3"/>
    <w:rsid w:val="006B3EE3"/>
    <w:rsid w:val="00722721"/>
    <w:rsid w:val="007512BB"/>
    <w:rsid w:val="00774854"/>
    <w:rsid w:val="0083778F"/>
    <w:rsid w:val="0085095B"/>
    <w:rsid w:val="008B00A9"/>
    <w:rsid w:val="008B720F"/>
    <w:rsid w:val="008C3BD4"/>
    <w:rsid w:val="00911955"/>
    <w:rsid w:val="00912035"/>
    <w:rsid w:val="00917C76"/>
    <w:rsid w:val="00962833"/>
    <w:rsid w:val="009A0EA0"/>
    <w:rsid w:val="00A0005B"/>
    <w:rsid w:val="00A009B9"/>
    <w:rsid w:val="00A5479F"/>
    <w:rsid w:val="00A6654D"/>
    <w:rsid w:val="00B5386D"/>
    <w:rsid w:val="00B55559"/>
    <w:rsid w:val="00B62570"/>
    <w:rsid w:val="00BC3D5D"/>
    <w:rsid w:val="00BC69B0"/>
    <w:rsid w:val="00BD433E"/>
    <w:rsid w:val="00C21785"/>
    <w:rsid w:val="00D318E8"/>
    <w:rsid w:val="00DA1E99"/>
    <w:rsid w:val="00E10502"/>
    <w:rsid w:val="00E1237E"/>
    <w:rsid w:val="00E41FD0"/>
    <w:rsid w:val="00E7720B"/>
    <w:rsid w:val="00E77647"/>
    <w:rsid w:val="00EA4472"/>
    <w:rsid w:val="00F5173B"/>
    <w:rsid w:val="00F6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360971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26. rujna 2018.</izvorni_sadrzaj>
    <derivirana_varijabla naziv="DomainObject.StvarniPocetakDatum_1">26. rujna 2018.</derivirana_varijabla>
  </DomainObject.StvarniPocetakDatum>
  <DomainObject.StvarniZavrsetakDatum>
    <izvorni_sadrzaj>26. rujna 2018.</izvorni_sadrzaj>
    <derivirana_varijabla naziv="DomainObject.StvarniZavrsetakDatum_1">26. rujna 2018.</derivirana_varijabla>
  </DomainObject.StvarniZavrsetakDatum>
  <DomainObject.PlaniraniZavrsetakDatum>
    <izvorni_sadrzaj>26. rujna 2018.</izvorni_sadrzaj>
    <derivirana_varijabla naziv="DomainObject.PlaniraniZavrsetakDatum_1">26. rujna 2018.</derivirana_varijabla>
  </DomainObject.PlaniraniZavrsetakDatum>
  <DomainObject.PlaniraniPocetakDatum>
    <izvorni_sadrzaj>26. rujna 2018.</izvorni_sadrzaj>
    <derivirana_varijabla naziv="DomainObject.PlaniraniPocetakDatum_1">26. rujna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10:34</izvorni_sadrzaj>
    <derivirana_varijabla naziv="DomainObject.StvarniZavrsetakVrijeme_1">10:34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rujna 2018.</izvorni_sadrzaj>
    <derivirana_varijabla naziv="DomainObject.Zapisnik.DatumKreiranja_1">26.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St-387/2018-9</izvorni_sadrzaj>
    <derivirana_varijabla naziv="DomainObject.Zapisnik.Oznaka_1">St-387/2018-9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St-387/2018</izvorni_sadrzaj>
    <derivirana_varijabla naziv="DomainObject.Predmet.OznakaBroj_1">St-387/2018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GP ĆOSIĆ RIJEKA j.d.o.o.</izvorni_sadrzaj>
    <derivirana_varijabla naziv="DomainObject.Predmet.ProtustrankaFormated_1">  GP ĆOSIĆ RIJEKA j.d.o.o.</derivirana_varijabla>
  </DomainObject.Predmet.ProtustrankaFormated>
  <DomainObject.Predmet.ProtustrankaFormatedOIB>
    <izvorni_sadrzaj>  GP ĆOSIĆ RIJEKA j.d.o.o., OIB 16170177500</izvorni_sadrzaj>
    <derivirana_varijabla naziv="DomainObject.Predmet.ProtustrankaFormatedOIB_1">  GP ĆOSIĆ RIJEKA j.d.o.o., OIB 16170177500</derivirana_varijabla>
  </DomainObject.Predmet.ProtustrankaFormatedOIB>
  <DomainObject.Predmet.ProtustrankaFormatedWithAdress>
    <izvorni_sadrzaj> GP ĆOSIĆ RIJEKA j.d.o.o., Primorska 40, 51000 Rijeka</izvorni_sadrzaj>
    <derivirana_varijabla naziv="DomainObject.Predmet.ProtustrankaFormatedWithAdress_1"> GP ĆOSIĆ RIJEKA j.d.o.o., Primorska 40, 51000 Rijeka</derivirana_varijabla>
  </DomainObject.Predmet.ProtustrankaFormatedWithAdress>
  <DomainObject.Predmet.ProtustrankaFormatedWithAdressOIB>
    <izvorni_sadrzaj> GP ĆOSIĆ RIJEKA j.d.o.o., OIB 16170177500, Primorska 40, 51000 Rijeka</izvorni_sadrzaj>
    <derivirana_varijabla naziv="DomainObject.Predmet.ProtustrankaFormatedWithAdressOIB_1"> GP ĆOSIĆ RIJEKA j.d.o.o., OIB 16170177500, Primorska 40, 51000 Rijeka</derivirana_varijabla>
  </DomainObject.Predmet.ProtustrankaFormatedWithAdressOIB>
  <DomainObject.Predmet.ProtustrankaWithAdress>
    <izvorni_sadrzaj>GP ĆOSIĆ RIJEKA j.d.o.o. Primorska 40, 51000 Rijeka</izvorni_sadrzaj>
    <derivirana_varijabla naziv="DomainObject.Predmet.ProtustrankaWithAdress_1">GP ĆOSIĆ RIJEKA j.d.o.o. Primorska 40, 51000 Rijeka</derivirana_varijabla>
  </DomainObject.Predmet.ProtustrankaWithAdress>
  <DomainObject.Predmet.ProtustrankaWithAdressOIB>
    <izvorni_sadrzaj>GP ĆOSIĆ RIJEKA j.d.o.o., OIB 16170177500, Primorska 40, 51000 Rijeka</izvorni_sadrzaj>
    <derivirana_varijabla naziv="DomainObject.Predmet.ProtustrankaWithAdressOIB_1">GP ĆOSIĆ RIJEKA j.d.o.o., OIB 16170177500, Primorska 40, 51000 Rijeka</derivirana_varijabla>
  </DomainObject.Predmet.ProtustrankaWithAdressOIB>
  <DomainObject.Predmet.ProtustrankaNazivFormated>
    <izvorni_sadrzaj>GP ĆOSIĆ RIJEKA j.d.o.o.</izvorni_sadrzaj>
    <derivirana_varijabla naziv="DomainObject.Predmet.ProtustrankaNazivFormated_1">GP ĆOSIĆ RIJEKA j.d.o.o.</derivirana_varijabla>
  </DomainObject.Predmet.ProtustrankaNazivFormated>
  <DomainObject.Predmet.ProtustrankaNazivFormatedOIB>
    <izvorni_sadrzaj>GP ĆOSIĆ RIJEKA j.d.o.o., OIB 16170177500</izvorni_sadrzaj>
    <derivirana_varijabla naziv="DomainObject.Predmet.ProtustrankaNazivFormatedOIB_1">GP ĆOSIĆ RIJEKA j.d.o.o., OIB 16170177500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GP ĆOSIĆ RIJEKA j.d.o.o.</item>
    </izvorni_sadrzaj>
    <derivirana_varijabla naziv="DomainObject.Predmet.ProtuStrankaListFormated_1">
      <item>GP ĆOSIĆ RIJEKA j.d.o.o.</item>
    </derivirana_varijabla>
  </DomainObject.Predmet.ProtuStrankaListFormated>
  <DomainObject.Predmet.ProtuStrankaListFormatedOIB>
    <izvorni_sadrzaj>
      <item>GP ĆOSIĆ RIJEKA j.d.o.o., OIB 16170177500</item>
    </izvorni_sadrzaj>
    <derivirana_varijabla naziv="DomainObject.Predmet.ProtuStrankaListFormatedOIB_1">
      <item>GP ĆOSIĆ RIJEKA j.d.o.o., OIB 16170177500</item>
    </derivirana_varijabla>
  </DomainObject.Predmet.ProtuStrankaListFormatedOIB>
  <DomainObject.Predmet.ProtuStrankaListFormatedWithAdress>
    <izvorni_sadrzaj>
      <item>GP ĆOSIĆ RIJEKA j.d.o.o., Primorska 40, 51000 Rijeka</item>
    </izvorni_sadrzaj>
    <derivirana_varijabla naziv="DomainObject.Predmet.ProtuStrankaListFormatedWithAdress_1">
      <item>GP ĆOSIĆ RIJEKA j.d.o.o., Primorska 40, 51000 Rijeka</item>
    </derivirana_varijabla>
  </DomainObject.Predmet.ProtuStrankaListFormatedWithAdress>
  <DomainObject.Predmet.ProtuStrankaListFormatedWithAdressOIB>
    <izvorni_sadrzaj>
      <item>GP ĆOSIĆ RIJEKA j.d.o.o., OIB 16170177500, Primorska 40, 51000 Rijeka</item>
    </izvorni_sadrzaj>
    <derivirana_varijabla naziv="DomainObject.Predmet.ProtuStrankaListFormatedWithAdressOIB_1">
      <item>GP ĆOSIĆ RIJEKA j.d.o.o., OIB 16170177500, Primorska 40, 51000 Rijeka</item>
    </derivirana_varijabla>
  </DomainObject.Predmet.ProtuStrankaListFormatedWithAdressOIB>
  <DomainObject.Predmet.ProtuStrankaListNazivFormated>
    <izvorni_sadrzaj>
      <item>GP ĆOSIĆ RIJEKA j.d.o.o.</item>
    </izvorni_sadrzaj>
    <derivirana_varijabla naziv="DomainObject.Predmet.ProtuStrankaListNazivFormated_1">
      <item>GP ĆOSIĆ RIJEKA j.d.o.o.</item>
    </derivirana_varijabla>
  </DomainObject.Predmet.ProtuStrankaListNazivFormated>
  <DomainObject.Predmet.ProtuStrankaListNazivFormatedOIB>
    <izvorni_sadrzaj>
      <item>GP ĆOSIĆ RIJEKA j.d.o.o., OIB 16170177500</item>
    </izvorni_sadrzaj>
    <derivirana_varijabla naziv="DomainObject.Predmet.ProtuStrankaListNazivFormatedOIB_1">
      <item>GP ĆOSIĆ RIJEKA j.d.o.o., OIB 16170177500</item>
    </derivirana_varijabla>
  </DomainObject.Predmet.ProtuStrankaListNazivFormatedOIB>
  <DomainObject.Predmet.OstaliListFormated>
    <izvorni_sadrzaj>
      <item>Ivan Ćosić</item>
    </izvorni_sadrzaj>
    <derivirana_varijabla naziv="DomainObject.Predmet.OstaliListFormated_1">
      <item>Ivan Ćosić</item>
    </derivirana_varijabla>
  </DomainObject.Predmet.OstaliListFormated>
  <DomainObject.Predmet.OstaliListFormatedOIB>
    <izvorni_sadrzaj>
      <item>Ivan Ćosić, OIB 97907786454</item>
    </izvorni_sadrzaj>
    <derivirana_varijabla naziv="DomainObject.Predmet.OstaliListFormatedOIB_1">
      <item>Ivan Ćosić, OIB 97907786454</item>
    </derivirana_varijabla>
  </DomainObject.Predmet.OstaliListFormatedOIB>
  <DomainObject.Predmet.OstaliListFormatedWithAdress>
    <izvorni_sadrzaj>
      <item>Ivan Ćosić, Primorska 23, 51000 Rijeka</item>
    </izvorni_sadrzaj>
    <derivirana_varijabla naziv="DomainObject.Predmet.OstaliListFormatedWithAdress_1">
      <item>Ivan Ćosić, Primorska 23, 51000 Rijeka</item>
    </derivirana_varijabla>
  </DomainObject.Predmet.OstaliListFormatedWithAdress>
  <DomainObject.Predmet.OstaliListFormatedWithAdressOIB>
    <izvorni_sadrzaj>
      <item>Ivan Ćosić, OIB 97907786454, Primorska 23, 51000 Rijeka</item>
    </izvorni_sadrzaj>
    <derivirana_varijabla naziv="DomainObject.Predmet.OstaliListFormatedWithAdressOIB_1">
      <item>Ivan Ćosić, OIB 97907786454, Primorska 23, 51000 Rijeka</item>
    </derivirana_varijabla>
  </DomainObject.Predmet.OstaliListFormatedWithAdressOIB>
  <DomainObject.Predmet.OstaliListNazivFormated>
    <izvorni_sadrzaj>
      <item>Ivan Ćosić</item>
    </izvorni_sadrzaj>
    <derivirana_varijabla naziv="DomainObject.Predmet.OstaliListNazivFormated_1">
      <item>Ivan Ćosić</item>
    </derivirana_varijabla>
  </DomainObject.Predmet.OstaliListNazivFormated>
  <DomainObject.Predmet.OstaliListNazivFormatedOIB>
    <izvorni_sadrzaj>
      <item>Ivan Ćosić, OIB 97907786454</item>
    </izvorni_sadrzaj>
    <derivirana_varijabla naziv="DomainObject.Predmet.OstaliListNazivFormatedOIB_1">
      <item>Ivan Ćosić, OIB 97907786454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St-387/2018-9</izvorni_sadrzaj>
    <derivirana_varijabla naziv="DomainObject.PoslovniBrojDokumenta_1">St-387/2018-9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GP ĆOSIĆ RIJEKA j.d.o.o.</izvorni_sadrzaj>
    <derivirana_varijabla naziv="DomainObject.Predmet.ProtustrankaIDrugi_1">GP ĆOSIĆ RIJEKA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GP ĆOSIĆ RIJEKA j.d.o.o., OIB 16170177500, Primorska 40, 51000 Rijeka</izvorni_sadrzaj>
    <derivirana_varijabla naziv="DomainObject.Predmet.ProtustrankaIDrugiAdressOIB_1">GP ĆOSIĆ RIJEKA j.d.o.o., OIB 16170177500, Primorska 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GP ĆOSIĆ RIJEKA j.d.o.o.</item>
      <item>Ivan Ćosić</item>
    </izvorni_sadrzaj>
    <derivirana_varijabla naziv="DomainObject.Predmet.SudioniciListNaziv_1">
      <item>FINA  Rijeka</item>
      <item>GP ĆOSIĆ RIJEKA j.d.o.o.</item>
      <item>Ivan Ćosić</item>
    </derivirana_varijabla>
  </DomainObject.Predmet.SudioniciListNaziv>
  <DomainObject.Predmet.SudioniciListAdressOIB>
    <izvorni_sadrzaj>
      <item>FINA  Rijeka, OIB 85821130368, Frana Kurelca 8,51000 Rijeka</item>
      <item>GP ĆOSIĆ RIJEKA j.d.o.o., OIB 16170177500, Primorska 40,51000 Rijeka</item>
      <item>Ivan Ćosić, OIB 97907786454, Primorska 23,51000 Rijeka</item>
    </izvorni_sadrzaj>
    <derivirana_varijabla naziv="DomainObject.Predmet.SudioniciListAdressOIB_1">
      <item>FINA  Rijeka, OIB 85821130368, Frana Kurelca 8,51000 Rijeka</item>
      <item>GP ĆOSIĆ RIJEKA j.d.o.o., OIB 16170177500, Primorska 40,51000 Rijeka</item>
      <item>Ivan Ćosić, OIB 97907786454, Primorska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16170177500</item>
      <item>, OIB 97907786454</item>
    </izvorni_sadrzaj>
    <derivirana_varijabla naziv="DomainObject.Predmet.SudioniciListNazivOIB_1">
      <item>, OIB 85821130368</item>
      <item>, OIB 16170177500</item>
      <item>, OIB 97907786454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1477</properties:Characters>
  <properties:Lines>48</properties:Lines>
  <properties:Paragraphs>27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2018-09-24T09:52:00Z</dcterms:created>
  <dc:creator>Liljana Ugrin</dc:creator>
  <cp:lastModifiedBy>Elizabet Jovanović</cp:lastModifiedBy>
  <cp:lastPrinted>2018-09-26T08:31:00Z</cp:lastPrinted>
  <dcterms:modified xmlns:xsi="http://www.w3.org/2001/XMLSchema-instance" xsi:type="dcterms:W3CDTF">2018-09-26T09:05:00Z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St-387/2018-9 / Zapisnik - Ročište radi izjašnjenja o prijedlogu za otvaranje steč.post (387 18 -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