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cc2dcf" w14:paraId="9cc2dcf" w:rsidRDefault="00E870C1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870C1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870C1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870C1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</w:rPr>
            <w:t>Braće Radića 2</w:t>
          </w:r>
        </w:sdtContent>
      </w:sdt>
      <w:r w:rsidR="00AE649C" w:rsidRPr="006C43C5">
        <w:t xml:space="preserve"> </w:t>
      </w:r>
    </w:p>
    <w:p w:rsidRDefault="00E870C1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</w:rPr>
            <w:t>42000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</w:rPr>
            <w:t>Varaždin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E870C1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Anici Horvat</w:t>
          </w:r>
        </w:sdtContent>
      </w:sdt>
      <w:r w:rsidR="00BC4B7C" w:rsidRPr="0072128C">
        <w:t xml:space="preserve"> u </w:t>
      </w:r>
      <w:r w:rsidR="00AD5F39">
        <w:t xml:space="preserve"> izvanparničnoj</w:t>
      </w:r>
      <w:r w:rsidR="00BC4B7C" w:rsidRPr="0072128C">
        <w:t xml:space="preserve">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 xml:space="preserve"> Karla Vodušek, OIB 42605911423, Josipa Kozarca 16, 42000 Varaždin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stečaja potrošača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15. srpnja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Karlu Vodušek, OIB 42605911423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150,00 kn, u ukupnom iznosu od 250,00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HR635045-4366-10025237357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Pristojbe iz predmeta Sp-4/2016, OS VŽ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 xml:space="preserve"> Varaždinu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15. srpnja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 xml:space="preserve">Anica Horvat 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Karlu Vodušek, OIB 42605911423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AD5F39">
        <w:rPr>
          <w:noProof/>
        </w:rPr>
        <w:t xml:space="preserve">FINI po ispunjenju uvjeta </w:t>
      </w:r>
    </w:p>
    <w:p w:rsidRDefault="00BC4B7C" w:rsidP="00BC4B7C" w:rsidR="00BC4B7C" w:rsidRPr="0072128C"/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E870C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AD5F39" w:rsidRPr="00E870C1">
            <w:rPr>
              <w:rStyle w:val="eSPISCCParagraphDefaultFont"/>
              <w:rFonts w:eastAsiaTheme="minorHAnsi"/>
            </w:rPr>
            <w:t>Pristojbe iz predmeta Sp-4/2016, OS VŽ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E870C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E870C1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D5F39" w:rsidRPr="00E870C1">
                  <w:rPr>
                    <w:rStyle w:val="eSPISCCParagraphDefaultFont"/>
                    <w:rFonts w:eastAsiaTheme="minorHAnsi"/>
                  </w:rPr>
                  <w:t>Karlu Vodušek, OIB 42605911423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E870C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D5F39" w:rsidRPr="00E870C1">
                  <w:rPr>
                    <w:rStyle w:val="eSPISCCParagraphDefaultFont"/>
                    <w:rFonts w:eastAsiaTheme="minorHAnsi"/>
                  </w:rPr>
                  <w:t>250,00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E870C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D5F39" w:rsidRPr="00E870C1">
                  <w:rPr>
                    <w:rStyle w:val="eSPISCCParagraphDefaultFont"/>
                    <w:rFonts w:eastAsiaTheme="minorHAnsi"/>
                  </w:rPr>
                  <w:t>13. svibnja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E870C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D5F39" w:rsidRPr="00E870C1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E870C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D5F39" w:rsidRPr="00E870C1">
                  <w:rPr>
                    <w:rStyle w:val="eSPISCCParagraphDefaultFont"/>
                    <w:rFonts w:eastAsiaTheme="minorHAnsi"/>
                  </w:rPr>
                  <w:t>HR635045-4366-10025237357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E870C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D5F39" w:rsidRPr="00E870C1">
                  <w:rPr>
                    <w:rStyle w:val="eSPISCCParagraphDefaultFont"/>
                    <w:rFonts w:eastAsiaTheme="minorHAnsi"/>
                  </w:rPr>
                  <w:t>Pristojbe iz predmeta Sp-4/2016, OS VŽ</w:t>
                </w:r>
              </w:sdtContent>
            </w:sdt>
          </w:p>
        </w:tc>
      </w:tr>
    </w:tbl>
    <w:p w:rsidRDefault="00E870C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0C1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AD5F39" w:rsidRPr="00E870C1">
          <w:rPr>
            <w:rStyle w:val="eSPISCCParagraphDefaultFont"/>
          </w:rPr>
          <w:t>9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AD5F39" w:rsidRPr="00E870C1">
          <w:rPr>
            <w:rStyle w:val="eSPISCCParagraphDefaultFont"/>
          </w:rPr>
          <w:t>Sp-4/2016-3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1F2B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5F39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0C1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Sp-4/2016-3</izvorni_sadrzaj>
    <derivirana_varijabla naziv="DomainObject.Oznaka_1">Sp-4/2016-3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2016.</izvorni_sadrzaj>
    <derivirana_varijabla naziv="DomainObject.Predmet.DatumRjesavanja_1">8.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Bojana</izvorni_sadrzaj>
    <derivirana_varijabla naziv="DomainObject.Predmet.PredmetRijesio.Ime_1">Bojana</derivirana_varijabla>
  </DomainObject.Predmet.PredmetRijesio.Ime>
  <DomainObject.Predmet.PredmetRijesio.Oib>
    <izvorni_sadrzaj>13965165659</izvorni_sadrzaj>
    <derivirana_varijabla naziv="DomainObject.Predmet.PredmetRijesio.Oib_1">13965165659</derivirana_varijabla>
  </DomainObject.Predmet.PredmetRijesio.Oib>
  <DomainObject.Predmet.PredmetRijesio.Prezime>
    <izvorni_sadrzaj>Skenderović</izvorni_sadrzaj>
    <derivirana_varijabla naziv="DomainObject.Predmet.PredmetRijesio.Prezime_1">Skenderović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  <derivirana_varijabla naziv="Dativ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Vodušek</izvorni_sadrzaj>
    <derivirana_varijabla naziv="DomainObject.Predmet.StrankaFormated_1">  Karlo Vodušek</derivirana_varijabla>
  </DomainObject.Predmet.StrankaFormated>
  <DomainObject.Predmet.StrankaFormatedOIB>
    <izvorni_sadrzaj>  Karlo Vodušek, OIB 42605911423</izvorni_sadrzaj>
    <derivirana_varijabla naziv="DomainObject.Predmet.StrankaFormatedOIB_1">  Karlo Vodušek, OIB 42605911423</derivirana_varijabla>
  </DomainObject.Predmet.StrankaFormatedOIB>
  <DomainObject.Predmet.StrankaFormatedWithAdress>
    <izvorni_sadrzaj> Karlo Vodušek, Josipa Kozarca 16, 42000 Varaždin</izvorni_sadrzaj>
    <derivirana_varijabla naziv="DomainObject.Predmet.StrankaFormatedWithAdress_1"> Karlo Vodušek, Josipa Kozarca 16, 42000 Varaždin</derivirana_varijabla>
  </DomainObject.Predmet.StrankaFormatedWithAdress>
  <DomainObject.Predmet.StrankaFormatedWithAdressOIB>
    <izvorni_sadrzaj> Karlo Vodušek, OIB 42605911423, Josipa Kozarca 16, 42000 Varaždin</izvorni_sadrzaj>
    <derivirana_varijabla naziv="DomainObject.Predmet.StrankaFormatedWithAdressOIB_1"> Karla Vodušek, OIB 42605911423, Josipa Kozarca 16, 42000 Varaždin</derivirana_varijabla>
  </DomainObject.Predmet.StrankaFormatedWithAdressOIB>
  <DomainObject.Predmet.StrankaWithAdress>
    <izvorni_sadrzaj>Karlo Vodušek Josipa Kozarca 16,42000 Varaždin</izvorni_sadrzaj>
    <derivirana_varijabla naziv="DomainObject.Predmet.StrankaWithAdress_1">Karlo Vodušek Josipa Kozarca 16,42000 Varaždin</derivirana_varijabla>
  </DomainObject.Predmet.StrankaWithAdress>
  <DomainObject.Predmet.StrankaWithAdressOIB>
    <izvorni_sadrzaj>Karlo Vodušek, OIB 42605911423, Josipa Kozarca 16,42000 Varaždin</izvorni_sadrzaj>
    <derivirana_varijabla naziv="DomainObject.Predmet.StrankaWithAdressOIB_1">Karlo Vodušek, OIB 42605911423, Josipa Kozarca 16,42000 Varaždin</derivirana_varijabla>
  </DomainObject.Predmet.StrankaWithAdressOIB>
  <DomainObject.Predmet.StrankaNazivFormated>
    <izvorni_sadrzaj>Karlo Vodušek</izvorni_sadrzaj>
    <derivirana_varijabla naziv="DomainObject.Predmet.StrankaNazivFormated_1">Karlo Vodušek</derivirana_varijabla>
    <derivirana_varijabla naziv="Padez">Karlo Vodušek</derivirana_varijabla>
  </DomainObject.Predmet.StrankaNazivFormated>
  <DomainObject.Predmet.StrankaNazivFormatedOIB>
    <izvorni_sadrzaj>Karlo Vodušek, OIB 42605911423</izvorni_sadrzaj>
    <derivirana_varijabla naziv="DomainObject.Predmet.StrankaNazivFormatedOIB_1">Karlo Vodušek, OIB 42605911423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 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stečaja potrošača</derivirana_varijabla>
  </DomainObject.Predmet.VrstaSpora.Naziv>
  <DomainObject.Predmet.Zapisnicar>
    <izvorni_sadrzaj>Anica Horvat</izvorni_sadrzaj>
    <derivirana_varijabla naziv="DomainObject.Predmet.Zapisnicar_1">Anica Horvat</derivirana_varijabla>
    <derivirana_varijabla naziv="Padez">Anica Horvat</derivirana_varijabla>
  </DomainObject.Predmet.Zapisnicar>
  <DomainObject.Predmet.StrankaListFormated>
    <izvorni_sadrzaj>
      <item>Karlo Vodušek</item>
    </izvorni_sadrzaj>
    <derivirana_varijabla naziv="DomainObject.Predmet.StrankaListFormated_1">
      <item>Karlo Vodušek</item>
    </derivirana_varijabla>
  </DomainObject.Predmet.StrankaListFormated>
  <DomainObject.Predmet.StrankaListFormatedOIB>
    <izvorni_sadrzaj>
      <item>Karlo Vodušek, OIB 42605911423</item>
    </izvorni_sadrzaj>
    <derivirana_varijabla naziv="DomainObject.Predmet.StrankaListFormatedOIB_1">
      <item>Karlo Vodušek, OIB 42605911423</item>
    </derivirana_varijabla>
  </DomainObject.Predmet.StrankaListFormatedOIB>
  <DomainObject.Predmet.StrankaListFormatedWithAdress>
    <izvorni_sadrzaj>
      <item>Karlo Vodušek, Josipa Kozarca 16, 42000 Varaždin</item>
    </izvorni_sadrzaj>
    <derivirana_varijabla naziv="DomainObject.Predmet.StrankaListFormatedWithAdress_1">
      <item>Karlo Vodušek, Josipa Kozarca 16, 42000 Varaždin</item>
    </derivirana_varijabla>
  </DomainObject.Predmet.StrankaListFormatedWithAdress>
  <DomainObject.Predmet.StrankaListFormatedWithAdressOIB>
    <izvorni_sadrzaj>
      <item>Karlo Vodušek, OIB 42605911423, Josipa Kozarca 16, 42000 Varaždin</item>
    </izvorni_sadrzaj>
    <derivirana_varijabla naziv="DomainObject.Predmet.StrankaListFormatedWithAdressOIB_1">
      <item>Karlo Vodušek, OIB 42605911423, Josipa Kozarca 16, 42000 Varaždin</item>
    </derivirana_varijabla>
  </DomainObject.Predmet.StrankaListFormatedWithAdressOIB>
  <DomainObject.Predmet.StrankaListNazivFormated>
    <izvorni_sadrzaj>
      <item>Karlo Vodušek</item>
    </izvorni_sadrzaj>
    <derivirana_varijabla naziv="DomainObject.Predmet.StrankaListNazivFormated_1">
      <item>Karlo Vodušek</item>
    </derivirana_varijabla>
  </DomainObject.Predmet.StrankaListNazivFormated>
  <DomainObject.Predmet.StrankaListNazivFormatedOIB>
    <izvorni_sadrzaj>
      <item>Karlo Vodušek, OIB 42605911423</item>
    </izvorni_sadrzaj>
    <derivirana_varijabla naziv="DomainObject.Predmet.StrankaListNazivFormatedOIB_1">
      <item>Karlo Vodušek, OIB 42605911423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Sp-4/2016-3</izvorni_sadrzaj>
    <derivirana_varijabla naziv="DomainObject.PoslovniBrojDokumenta_1">Sp-4/2016-3</derivirana_varijabla>
  </DomainObject.PoslovniBrojDokumenta>
  <DomainObject.Predmet.StrankaIDrugi>
    <izvorni_sadrzaj>Karlo Vodušek</izvorni_sadrzaj>
    <derivirana_varijabla naziv="DomainObject.Predmet.StrankaIDrugi_1">Karlo Vodušek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Karlo Vodušek, OIB 42605911423, Josipa Kozarca 16, 42000 Varaždin</izvorni_sadrzaj>
    <derivirana_varijabla naziv="DomainObject.Predmet.StrankaIDrugiAdressOIB_1">Karlo Vodušek, OIB 42605911423, Josipa Kozarca 16,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2016.</izvorni_sadrzaj>
    <derivirana_varijabla naziv="DomainObject.Predmet.OdlukaRjesenje.DatumDonosenjaOdluke_1">8.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Sp-4/2016-2</izvorni_sadrzaj>
    <derivirana_varijabla naziv="DomainObject.Predmet.OdlukaRjesenje.Oznaka_1">Sp-4/2016-2</derivirana_varijabla>
  </DomainObject.Predmet.OdlukaRjesenje.Oznaka>
  <DomainObject.Predmet.SudioniciListNaziv>
    <izvorni_sadrzaj>
      <item>Karlo Vodušek</item>
    </izvorni_sadrzaj>
    <derivirana_varijabla naziv="DomainObject.Predmet.SudioniciListNaziv_1">
      <item>Karlo Vodušek</item>
    </derivirana_varijabla>
    <derivirana_varijabla naziv="OstaliSudionici">
      <item>Karlo Vodušek</item>
    </derivirana_varijabla>
  </DomainObject.Predmet.SudioniciListNaziv>
  <DomainObject.Predmet.SudioniciListAdressOIB>
    <izvorni_sadrzaj>
      <item>Karlo Vodušek, OIB 42605911423, Josipa Kozarca 16,42000 Varaždin</item>
    </izvorni_sadrzaj>
    <derivirana_varijabla naziv="DomainObject.Predmet.SudioniciListAdressOIB_1">
      <item>Karlo Vodušek, OIB 42605911423, Josipa Kozarca 16,42000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150,00 kn, u ukupnom iznosu od 250,00 kn</izvorni_sadrzaj>
    <derivirana_varijabla naziv="DomainObject.Predmet.Pristojbe_1">sudske pristojbe za prijedlog za otvaranje stečajnog postupka u iznosu od 100,00 kn, pristojba na rješenje u iznosu od 150,00 kn, u ukupnom iznosu od 250,00 kn</derivirana_varijabla>
  </DomainObject.Predmet.Pristojbe>
  <DomainObject.Predmet.PristojbeSudionikNazivOIB>
    <izvorni_sadrzaj>Karlo Vodušek, OIB 42605911423</izvorni_sadrzaj>
    <derivirana_varijabla naziv="DomainObject.Predmet.PristojbeSudionikNazivOIB_1">Karlu Vodušek, OIB 42605911423</derivirana_varijabla>
  </DomainObject.Predmet.PristojbeSudionikNazivOIB>
  <DomainObject.Predmet.PristojbePNB>
    <izvorni_sadrzaj>HR635045-4366-10025237357</izvorni_sadrzaj>
    <derivirana_varijabla naziv="DomainObject.Predmet.PristojbePNB_1">HR635045-4366-10025237357</derivirana_varijabla>
  </DomainObject.Predmet.PristojbePNB>
  <DomainObject.Predmet.PristojbeIznos>
    <izvorni_sadrzaj>250,00</izvorni_sadrzaj>
    <derivirana_varijabla naziv="DomainObject.Predmet.PristojbeIznos_1">250,00</derivirana_varijabla>
  </DomainObject.Predmet.PristojbeIznos>
  <DomainObject.Predmet.PristojbeOpisPlacanja>
    <izvorni_sadrzaj>Pristojbe iz predmeta Sp-4/2016, OS VŽ</izvorni_sadrzaj>
    <derivirana_varijabla naziv="DomainObject.Predmet.PristojbeOpisPlacanja_1">Pristojbe iz predmeta Sp-4/2016,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42605911423</item>
    </izvorni_sadrzaj>
    <derivirana_varijabla naziv="DomainObject.Predmet.SudioniciListNazivOIB_1">
      <item>, OIB 42605911423</item>
    </derivirana_varijabla>
  </DomainObject.Predmet.SudioniciListNazivOIB>
  <DomainObject.Barcode>
    <izvorni_sadrzaj>iVBORw0KGgoAAAANSUhEUgAABVUAAAFBAQAAAABf6XKMAAAEYUlEQVR42u3dQY7jOgxFUQJeQJak
rXtJGf5BAH7pPVJO0JNMqowCblDoThxbOsqMoChG/pnXf4EVK1asWLFixYoVa2bo9Xqcr0e+5ju9
mf8fz3kx8znmfetijHkx84xHHpmv/ndenxfXnXkeuvlY95wa54x6ao5Qf7mGnXfOidZ066NG8INz
hDVsaNL1Wh/nxTk+VqxYsWLFihUrVqxYf83qu9fDzyV7aaZDb/TkefgRU/xItl7Lk2CY7sfnx/ms
71+PaA0e/FhfhX+L9UPMKeazT6xYsWLFihUrVqxYsd5n1b+pAMNWfbWup0MaxTDX6BolHnXRuHg4
mDl18wpOXhYYp49eeWh5a5AYe/0rvAmsWLFixYoVK1asWLHeZ5Vs3n0o8FhPKi3h3IMiluGsxgpL
nKgIvxFOsUpUrmLJOgRS3kLxj9MhV16k0iHpX+SoxSdWrFixYsWKFStWrFhvtZ413zOOyjGM0MVe
QCrMCK/E+5O0vLLuLEhvnKp0iPTDAUxvpfJQYz2+Aqez3ntSrFixYsWKFStWrFix3mT1JiSlHNbf
+krblXYG4qgtUPVecUhE1Br2e6dDtPMpwvmPrq9w+qQCm88MilImzqxgxYoVK1asWLFixYr1Jqsm
cAihmap0IbPDFVVK7FLnrBhmTVlboKKiERVOu1g6FeSMLofOXSPds3jlV/mEAxusWLFixYoVK1as
WLHeY3U9Q4UZtaupypujzkWqjU2aSXuVHJzUzbu+2tc9yFuypAoeOjqqmGf9BEZ7tO9zG1ixYsWK
FStWrFixYv0BaziMedaep9q6pEoGb2bS9Ge2sqsjSlbVEeGsxvgoeO5sR6U9Suma6tompeNcu4Ia
K1asWLFixYoVK1as91jHjh98gpKSFhruPbfRlRId9tTanA7xMUmHyqRdOJ07HaLgR9URVS+tsOfs
ouv6va4TmrBixYoVK1asWLFixfr7VmcdFKI4xvDuJZ+O2juW+jSlZ3Q3BbdkON0mIbrXglMaUev/
bM/Qrd2U0qgqiOq1UNCBFStWrFixYsWKFSvWe6z9taKXsescFMNUJbO/jQpsTuc2dgl0dmATu+BZ
5yVVa7dqyfxZVt15kev8pm/zMFixYsWKFStWrFixYv0J63jro+AUhdz/9FrwfJbVGUl5na+0A5uj
wpLsVMd7C4f6uM9arSioGjMkVqxYsWLFihUrVqxYb7LWsUfV/CCqHHpPWb0W8uz+zXXUkbl17tLV
s6EPUe0+bT4gqRuzeXmh+gcfq7QPV81v9mdhxYoVK1asWLFixYr1R6wdV3SFQ5UuXw3VfBySopSu
ka6WDDr/qDu0aVPU0ecu9ZmqGrbbtu3Wa0cfpaoialdljy96M2PFihUrVqxYsWLFivVnrBra3ZGd
daiKhazARrFHOhTpTsxjlzR0IURcHRq6p0JN0dZXH7rkwmkvuA5srVoLrFixYsWKFStWrFix/p71
r7ywYsWKFStWrFixYv1T1v8BYnqZ8btoY2EAAAAASUVORK5CYII=</izvorni_sadrzaj>
    <derivirana_varijabla naziv="DomainObject.Barcode_1">iVBORw0KGgoAAAANSUhEUgAABVUAAAFBAQAAAABf6XKMAAAEYUlEQVR42u3dQY7jOgxFUQJeQJak
rXtJGf5BAH7pPVJO0JNMqowCblDoThxbOsqMoChG/pnXf4EVK1asWLFixYoVa2bo9Xqcr0e+5ju9
mf8fz3kx8znmfetijHkx84xHHpmv/ndenxfXnXkeuvlY95wa54x6ao5Qf7mGnXfOidZ066NG8INz
hDVsaNL1Wh/nxTk+VqxYsWLFihUrVqxYf83qu9fDzyV7aaZDb/TkefgRU/xItl7Lk2CY7sfnx/ms
71+PaA0e/FhfhX+L9UPMKeazT6xYsWLFihUrVqxYsd5n1b+pAMNWfbWup0MaxTDX6BolHnXRuHg4
mDl18wpOXhYYp49eeWh5a5AYe/0rvAmsWLFixYoVK1asWLHeZ5Vs3n0o8FhPKi3h3IMiluGsxgpL
nKgIvxFOsUpUrmLJOgRS3kLxj9MhV16k0iHpX+SoxSdWrFixYsWKFStWrFhvtZ413zOOyjGM0MVe
QCrMCK/E+5O0vLLuLEhvnKp0iPTDAUxvpfJQYz2+Aqez3ntSrFixYsWKFStWrFix3mT1JiSlHNbf
+krblXYG4qgtUPVecUhE1Br2e6dDtPMpwvmPrq9w+qQCm88MilImzqxgxYoVK1asWLFixYr1Jqsm
cAihmap0IbPDFVVK7FLnrBhmTVlboKKiERVOu1g6FeSMLofOXSPds3jlV/mEAxusWLFixYoVK1as
WLHeY3U9Q4UZtaupypujzkWqjU2aSXuVHJzUzbu+2tc9yFuypAoeOjqqmGf9BEZ7tO9zG1ixYsWK
FStWrFixYv0BaziMedaep9q6pEoGb2bS9Ge2sqsjSlbVEeGsxvgoeO5sR6U9Suma6tompeNcu4Ia
K1asWLFixYoVK1as91jHjh98gpKSFhruPbfRlRId9tTanA7xMUmHyqRdOJ07HaLgR9URVS+tsOfs
ouv6va4TmrBixYoVK1asWLFixfr7VmcdFKI4xvDuJZ+O2juW+jSlZ3Q3BbdkON0mIbrXglMaUev/
bM/Qrd2U0qgqiOq1UNCBFStWrFixYsWKFSvWe6z9taKXsescFMNUJbO/jQpsTuc2dgl0dmATu+BZ
5yVVa7dqyfxZVt15kev8pm/zMFixYsWKFStWrFixYv0J63jro+AUhdz/9FrwfJbVGUl5na+0A5uj
wpLsVMd7C4f6uM9arSioGjMkVqxYsWLFihUrVqxYb7LWsUfV/CCqHHpPWb0W8uz+zXXUkbl17tLV
s6EPUe0+bT4gqRuzeXmh+gcfq7QPV81v9mdhxYoVK1asWLFixYr1R6wdV3SFQ5UuXw3VfBySopSu
ka6WDDr/qDu0aVPU0ecu9ZmqGrbbtu3Wa0cfpaoialdljy96M2PFihUrVqxYsWLFivVnrBra3ZGd
daiKhazARrFHOhTpTsxjlzR0IURcHRq6p0JN0dZXH7rkwmkvuA5srVoLrFixYsWKFStWrFix/p71
r7ywYsWKFStWrFixYv1T1v8BYnqZ8btoY2EAAAAASUVORK5CYII=</derivirana_varijabla>
  </DomainObject.Barcode>
  <DomainObject.Predmet.PristojbeDatumRokPlacanja>
    <izvorni_sadrzaj>13. svibnja 2016.</izvorni_sadrzaj>
    <derivirana_varijabla naziv="DomainObject.Predmet.PristojbeDatumRokPlacanja_1">13. svibnja 2016.</derivirana_varijabla>
  </DomainObject.Predmet.PristojbeDatumRokPlacanja>
  <DomainObject.Predmet.PristojbeNazivVrste>
    <izvorni_sadrzaj>Pristojbe iz predmeta Sp-4/2016, OS VŽ</izvorni_sadrzaj>
    <derivirana_varijabla naziv="DomainObject.Predmet.PristojbeNazivVrste_1">Pristojbe iz predmeta Sp-4/2016, OS VŽ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42608-4295-40BD-93BB-B86E2BE2E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429</properties:Words>
  <properties:Characters>2445</properties:Characters>
  <properties:Lines>80</properties:Lines>
  <properties:Paragraphs>40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Anica Horvat</cp:lastModifiedBy>
  <cp:lastPrinted>2016-07-15T06:46:00Z</cp:lastPrinted>
  <dcterms:modified xmlns:xsi="http://www.w3.org/2001/XMLSchema-instance" xsi:type="dcterms:W3CDTF">2016-07-15T06:46:00Z</dcterms:modified>
  <cp:revision>12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Sp-4/2016-3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