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d4d7f" w14:paraId="17d4d7f" w:rsidRDefault="00391AB2" w:rsidP="00910611" w:rsidR="00391AB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1AB2" w:rsidP="00910611" w:rsidR="00391AB2">
      <w:r>
        <w:rPr>
          <w:rFonts w:eastAsia="MS Mincho"/>
        </w:rPr>
        <w:t xml:space="preserve">    REPUBLIKA HRVATSKA</w:t>
      </w:r>
    </w:p>
    <w:p w:rsidRDefault="00391AB2" w:rsidP="00910611" w:rsidR="00391AB2">
      <w:r>
        <w:rPr>
          <w:rFonts w:eastAsia="MS Mincho"/>
        </w:rPr>
        <w:t>TRGOVAČKI SUD U RIJECI</w:t>
      </w:r>
    </w:p>
    <w:p w:rsidRDefault="00391AB2" w:rsidR="00391AB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391AB2" w:rsidP="00910611" w:rsidR="00391AB2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A91C58">
        <w:t>813</w:t>
      </w:r>
      <w:r w:rsidR="00B416A5">
        <w:t>/15, temeljem odredbe čl.430. Stečajnog zakona (NN 71/15), dana</w:t>
      </w:r>
      <w:r w:rsidR="00446F8B">
        <w:t xml:space="preserve"> </w:t>
      </w:r>
      <w:r w:rsidR="00E632F6">
        <w:t>28</w:t>
      </w:r>
      <w:r w:rsidR="00DF072B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A91C58">
        <w:rPr>
          <w:b/>
          <w:bCs/>
        </w:rPr>
        <w:t xml:space="preserve">ITC PROJEKTI </w:t>
      </w:r>
      <w:r w:rsidR="00A91C58" w:rsidRPr="00A91C58">
        <w:rPr>
          <w:b/>
          <w:bCs/>
        </w:rPr>
        <w:t xml:space="preserve">društvo s ograničenom odgovornošću za </w:t>
      </w:r>
      <w:r w:rsidR="00A91C58">
        <w:rPr>
          <w:b/>
          <w:bCs/>
        </w:rPr>
        <w:t xml:space="preserve"> projektiranje i savjetovanje, Otočac, Fortička 15, OIB 54420507620</w:t>
      </w:r>
      <w:r w:rsidR="00AC7E31" w:rsidRPr="00684DC2">
        <w:rPr>
          <w:b/>
          <w:bCs/>
        </w:rPr>
        <w:t>;</w:t>
      </w:r>
      <w:r w:rsidR="00B61BBE" w:rsidRPr="00684DC2">
        <w:rPr>
          <w:b/>
          <w:bCs/>
        </w:rPr>
        <w:t xml:space="preserve"> 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A91C58">
        <w:rPr>
          <w:b/>
        </w:rPr>
        <w:t>1.643,12</w:t>
      </w:r>
      <w:r w:rsidR="00C3584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632F6">
        <w:t>28</w:t>
      </w:r>
      <w:r w:rsidR="00DF072B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E632F6">
        <w:rPr>
          <w:sz w:val="20"/>
          <w:szCs w:val="20"/>
        </w:rPr>
        <w:t>28</w:t>
      </w:r>
      <w:r w:rsidR="00DF072B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1A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A91C58">
      <w:t>813</w:t>
    </w:r>
    <w:r w:rsidR="00C905F9">
      <w:t>/15-</w:t>
    </w:r>
    <w:r w:rsidR="00A91C58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0DE"/>
    <w:rsid w:val="001F05AB"/>
    <w:rsid w:val="001F08AB"/>
    <w:rsid w:val="001F0A4D"/>
    <w:rsid w:val="001F16F6"/>
    <w:rsid w:val="001F2FBB"/>
    <w:rsid w:val="001F39FE"/>
    <w:rsid w:val="001F5DD9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54F78"/>
    <w:rsid w:val="0036379E"/>
    <w:rsid w:val="00364245"/>
    <w:rsid w:val="003705B0"/>
    <w:rsid w:val="00374332"/>
    <w:rsid w:val="0038778A"/>
    <w:rsid w:val="00390B57"/>
    <w:rsid w:val="00391AB2"/>
    <w:rsid w:val="003B2995"/>
    <w:rsid w:val="003B2BB1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1D46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918A3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7F6C55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51E4"/>
    <w:rsid w:val="008F4071"/>
    <w:rsid w:val="00902599"/>
    <w:rsid w:val="00912BFB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61785"/>
    <w:rsid w:val="00A7404C"/>
    <w:rsid w:val="00A7796C"/>
    <w:rsid w:val="00A8114B"/>
    <w:rsid w:val="00A91C58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27EA4"/>
    <w:rsid w:val="00C317C2"/>
    <w:rsid w:val="00C32128"/>
    <w:rsid w:val="00C323DB"/>
    <w:rsid w:val="00C35843"/>
    <w:rsid w:val="00C42715"/>
    <w:rsid w:val="00C43526"/>
    <w:rsid w:val="00C44A1F"/>
    <w:rsid w:val="00C45DA7"/>
    <w:rsid w:val="00C51081"/>
    <w:rsid w:val="00C5617B"/>
    <w:rsid w:val="00C610A8"/>
    <w:rsid w:val="00C64BCA"/>
    <w:rsid w:val="00C65E64"/>
    <w:rsid w:val="00C77386"/>
    <w:rsid w:val="00C77447"/>
    <w:rsid w:val="00C77BDB"/>
    <w:rsid w:val="00C82148"/>
    <w:rsid w:val="00C83CC2"/>
    <w:rsid w:val="00C85545"/>
    <w:rsid w:val="00C861C3"/>
    <w:rsid w:val="00C905F9"/>
    <w:rsid w:val="00C929CB"/>
    <w:rsid w:val="00CA15EC"/>
    <w:rsid w:val="00CA28F3"/>
    <w:rsid w:val="00CA758D"/>
    <w:rsid w:val="00CB6630"/>
    <w:rsid w:val="00CB7A73"/>
    <w:rsid w:val="00CC7A96"/>
    <w:rsid w:val="00CD34FF"/>
    <w:rsid w:val="00CD3905"/>
    <w:rsid w:val="00CD757E"/>
    <w:rsid w:val="00CE003D"/>
    <w:rsid w:val="00CF56F0"/>
    <w:rsid w:val="00D01041"/>
    <w:rsid w:val="00D02729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4D4A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1A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AB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AB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AB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AB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1A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AB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AB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AB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AB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St-813/2015</izvorni_sadrzaj>
    <derivirana_varijabla naziv="DomainObject.Predmet.OznakaBroj_1">St-813/2015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ITC PROJEKTI d.o.o.  Otočac</izvorni_sadrzaj>
    <derivirana_varijabla naziv="DomainObject.Predmet.ProtustrankaFormated_1">  ITC PROJEKTI d.o.o.  Otočac</derivirana_varijabla>
  </DomainObject.Predmet.ProtustrankaFormated>
  <DomainObject.Predmet.ProtustrankaFormatedOIB>
    <izvorni_sadrzaj>  ITC PROJEKTI d.o.o.  Otočac, OIB 54420507620</izvorni_sadrzaj>
    <derivirana_varijabla naziv="DomainObject.Predmet.ProtustrankaFormatedOIB_1">  ITC PROJEKTI d.o.o.  Otočac, OIB 54420507620</derivirana_varijabla>
  </DomainObject.Predmet.ProtustrankaFormatedOIB>
  <DomainObject.Predmet.ProtustrankaFormatedWithAdress>
    <izvorni_sadrzaj> ITC PROJEKTI d.o.o.  Otočac, Fortička 15, 53220 Otočac</izvorni_sadrzaj>
    <derivirana_varijabla naziv="DomainObject.Predmet.ProtustrankaFormatedWithAdress_1"> ITC PROJEKTI d.o.o.  Otočac, Fortička 15, 53220 Otočac</derivirana_varijabla>
  </DomainObject.Predmet.ProtustrankaFormatedWithAdress>
  <DomainObject.Predmet.ProtustrankaFormatedWithAdressOIB>
    <izvorni_sadrzaj> ITC PROJEKTI d.o.o.  Otočac, OIB 54420507620, Fortička 15, 53220 Otočac</izvorni_sadrzaj>
    <derivirana_varijabla naziv="DomainObject.Predmet.ProtustrankaFormatedWithAdressOIB_1"> ITC PROJEKTI d.o.o.  Otočac, OIB 54420507620, Fortička 15, 53220 Otočac</derivirana_varijabla>
  </DomainObject.Predmet.ProtustrankaFormatedWithAdressOIB>
  <DomainObject.Predmet.ProtustrankaWithAdress>
    <izvorni_sadrzaj>ITC PROJEKTI d.o.o.  Otočac Fortička 15, 53220 Otočac</izvorni_sadrzaj>
    <derivirana_varijabla naziv="DomainObject.Predmet.ProtustrankaWithAdress_1">ITC PROJEKTI d.o.o.  Otočac Fortička 15, 53220 Otočac</derivirana_varijabla>
  </DomainObject.Predmet.ProtustrankaWithAdress>
  <DomainObject.Predmet.ProtustrankaWithAdressOIB>
    <izvorni_sadrzaj>ITC PROJEKTI d.o.o.  Otočac, OIB 54420507620, Fortička 15, 53220 Otočac</izvorni_sadrzaj>
    <derivirana_varijabla naziv="DomainObject.Predmet.ProtustrankaWithAdressOIB_1">ITC PROJEKTI d.o.o.  Otočac, OIB 54420507620, Fortička 15, 53220 Otočac</derivirana_varijabla>
  </DomainObject.Predmet.ProtustrankaWithAdressOIB>
  <DomainObject.Predmet.ProtustrankaNazivFormated>
    <izvorni_sadrzaj>ITC PROJEKTI d.o.o.  Otočac</izvorni_sadrzaj>
    <derivirana_varijabla naziv="DomainObject.Predmet.ProtustrankaNazivFormated_1">ITC PROJEKTI d.o.o.  Otočac</derivirana_varijabla>
  </DomainObject.Predmet.ProtustrankaNazivFormated>
  <DomainObject.Predmet.ProtustrankaNazivFormatedOIB>
    <izvorni_sadrzaj>ITC PROJEKTI d.o.o.  Otočac, OIB 54420507620</izvorni_sadrzaj>
    <derivirana_varijabla naziv="DomainObject.Predmet.ProtustrankaNazivFormatedOIB_1">ITC PROJEKTI d.o.o.  Otočac, OIB 54420507620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ITC PROJEKTI d.o.o.  Otočac</item>
    </izvorni_sadrzaj>
    <derivirana_varijabla naziv="DomainObject.Predmet.ProtuStrankaListFormated_1">
      <item>ITC PROJEKTI d.o.o.  Otočac</item>
    </derivirana_varijabla>
  </DomainObject.Predmet.ProtuStrankaListFormated>
  <DomainObject.Predmet.ProtuStrankaListFormatedOIB>
    <izvorni_sadrzaj>
      <item>ITC PROJEKTI d.o.o.  Otočac, OIB 54420507620</item>
    </izvorni_sadrzaj>
    <derivirana_varijabla naziv="DomainObject.Predmet.ProtuStrankaListFormatedOIB_1">
      <item>ITC PROJEKTI d.o.o.  Otočac, OIB 54420507620</item>
    </derivirana_varijabla>
  </DomainObject.Predmet.ProtuStrankaListFormatedOIB>
  <DomainObject.Predmet.ProtuStrankaListFormatedWithAdress>
    <izvorni_sadrzaj>
      <item>ITC PROJEKTI d.o.o.  Otočac, Fortička 15, 53220 Otočac</item>
    </izvorni_sadrzaj>
    <derivirana_varijabla naziv="DomainObject.Predmet.ProtuStrankaListFormatedWithAdress_1">
      <item>ITC PROJEKTI d.o.o.  Otočac, Fortička 15, 53220 Otočac</item>
    </derivirana_varijabla>
  </DomainObject.Predmet.ProtuStrankaListFormatedWithAdress>
  <DomainObject.Predmet.ProtuStrankaListFormatedWithAdressOIB>
    <izvorni_sadrzaj>
      <item>ITC PROJEKTI d.o.o.  Otočac, OIB 54420507620, Fortička 15, 53220 Otočac</item>
    </izvorni_sadrzaj>
    <derivirana_varijabla naziv="DomainObject.Predmet.ProtuStrankaListFormatedWithAdressOIB_1">
      <item>ITC PROJEKTI d.o.o.  Otočac, OIB 54420507620, Fortička 15, 53220 Otočac</item>
    </derivirana_varijabla>
  </DomainObject.Predmet.ProtuStrankaListFormatedWithAdressOIB>
  <DomainObject.Predmet.ProtuStrankaListNazivFormated>
    <izvorni_sadrzaj>
      <item>ITC PROJEKTI d.o.o.  Otočac</item>
    </izvorni_sadrzaj>
    <derivirana_varijabla naziv="DomainObject.Predmet.ProtuStrankaListNazivFormated_1">
      <item>ITC PROJEKTI d.o.o.  Otočac</item>
    </derivirana_varijabla>
  </DomainObject.Predmet.ProtuStrankaListNazivFormated>
  <DomainObject.Predmet.ProtuStrankaListNazivFormatedOIB>
    <izvorni_sadrzaj>
      <item>ITC PROJEKTI d.o.o.  Otočac, OIB 54420507620</item>
    </izvorni_sadrzaj>
    <derivirana_varijabla naziv="DomainObject.Predmet.ProtuStrankaListNazivFormatedOIB_1">
      <item>ITC PROJEKTI d.o.o.  Otočac, OIB 54420507620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ITC PROJEKTI d.o.o.  Otočac</izvorni_sadrzaj>
    <derivirana_varijabla naziv="DomainObject.Predmet.ProtustrankaIDrugi_1">ITC PROJEKTI d.o.o.  Otočac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ITC PROJEKTI d.o.o.  Otočac, OIB 54420507620, Fortička 15, 53220 Otočac</izvorni_sadrzaj>
    <derivirana_varijabla naziv="DomainObject.Predmet.ProtustrankaIDrugiAdressOIB_1">ITC PROJEKTI d.o.o.  Otočac, OIB 54420507620, Fortička 15,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ITC PROJEKTI d.o.o.  Otočac</item>
    </izvorni_sadrzaj>
    <derivirana_varijabla naziv="DomainObject.Predmet.SudioniciListNaziv_1">
      <item>FINA Rijeka</item>
      <item>ITC PROJEKTI d.o.o.  Otočac</item>
    </derivirana_varijabla>
  </DomainObject.Predmet.SudioniciListNaziv>
  <DomainObject.Predmet.SudioniciListAdressOIB>
    <izvorni_sadrzaj>
      <item>FINA Rijeka, OIB 85821130368, Frana Kurelca 8,51000 Rijeka</item>
      <item>ITC PROJEKTI d.o.o.  Otočac, OIB 54420507620, Fortička 15,53220 Otočac</item>
    </izvorni_sadrzaj>
    <derivirana_varijabla naziv="DomainObject.Predmet.SudioniciListAdressOIB_1">
      <item>FINA Rijeka, OIB 85821130368, Frana Kurelca 8,51000 Rijeka</item>
      <item>ITC PROJEKTI d.o.o.  Otočac, OIB 54420507620, Fortička 15,53220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54420507620</item>
    </izvorni_sadrzaj>
    <derivirana_varijabla naziv="DomainObject.Predmet.SudioniciListNazivOIB_1">
      <item>, OIB 85821130368</item>
      <item>, OIB 54420507620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59C92D-CCAD-43F1-9B1E-B39830E994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1442</properties:Characters>
  <properties:Lines>60</properties:Lines>
  <properties:Paragraphs>23</properties:Paragraphs>
  <properties:TotalTime>340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2015-12-28T08:31:00Z</cp:lastPrinted>
  <dcterms:modified xmlns:xsi="http://www.w3.org/2001/XMLSchema-instance" xsi:type="dcterms:W3CDTF">2015-12-28T08:32:00Z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