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cf05" w14:paraId="bbdcf05" w:rsidRDefault="00992F2D" w:rsidR="00950AA9" w:rsidRPr="00672C0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715B0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</w:p>
    <w:p w:rsidRDefault="007B3610" w:rsidP="007B3610" w:rsidR="007B3610" w:rsidRPr="009715B0">
      <w:pPr>
        <w:jc w:val="center"/>
      </w:pPr>
      <w:r>
        <w:t>U   I M E   R E P U B L I K E   H R V A T S K E</w:t>
      </w:r>
    </w:p>
    <w:p w:rsidRDefault="007B3610" w:rsidP="007B3610" w:rsidR="007B3610" w:rsidRPr="001156BA">
      <w:pPr>
        <w:jc w:val="center"/>
        <w:rPr>
          <w:sz w:val="16"/>
          <w:szCs w:val="16"/>
        </w:rPr>
      </w:pPr>
    </w:p>
    <w:p w:rsidRDefault="007B3610" w:rsidP="007B3610" w:rsidR="007B3610" w:rsidRPr="009221F6">
      <w:pPr>
        <w:jc w:val="center"/>
      </w:pPr>
      <w:r w:rsidRPr="009715B0">
        <w:t>R J E Š E N J E</w:t>
      </w:r>
    </w:p>
    <w:p w:rsidRDefault="007B3610" w:rsidP="007B3610" w:rsidR="007B3610">
      <w:pPr>
        <w:rPr>
          <w:b/>
        </w:rPr>
      </w:pPr>
    </w:p>
    <w:p w:rsidRDefault="007B3610" w:rsidP="007B3610" w:rsidR="007B3610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075748">
        <w:rPr>
          <w:color w:themeColor="text1" w:val="000000"/>
        </w:rPr>
        <w:t>TONI TRGOVINA d.o.o., OIB: 61205913986, Split, Ulica Alojza Stepinca 35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 w:rsidR="00075748">
        <w:rPr>
          <w:color w:themeColor="text1" w:val="000000"/>
        </w:rPr>
        <w:t>31</w:t>
      </w:r>
      <w:r w:rsidRPr="00E607C5">
        <w:rPr>
          <w:color w:themeColor="text1" w:val="000000"/>
        </w:rPr>
        <w:t xml:space="preserve">. </w:t>
      </w:r>
      <w:r w:rsidR="00075748">
        <w:rPr>
          <w:color w:themeColor="text1" w:val="000000"/>
        </w:rPr>
        <w:t>listopada</w:t>
      </w:r>
      <w:r w:rsidRPr="00E607C5">
        <w:rPr>
          <w:color w:themeColor="text1" w:val="000000"/>
        </w:rPr>
        <w:t xml:space="preserve"> 2016. godine</w:t>
      </w:r>
    </w:p>
    <w:p w:rsidRDefault="007B3610" w:rsidP="007B3610" w:rsidR="007B3610" w:rsidRPr="005E7AAB">
      <w:pPr>
        <w:tabs>
          <w:tab w:pos="1890" w:val="left"/>
        </w:tabs>
        <w:jc w:val="both"/>
        <w:rPr>
          <w:sz w:val="16"/>
          <w:szCs w:val="16"/>
        </w:rPr>
      </w:pPr>
      <w:r>
        <w:tab/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 w:rsidRPr="005E7AAB">
      <w:pPr>
        <w:jc w:val="both"/>
        <w:rPr>
          <w:sz w:val="20"/>
          <w:szCs w:val="20"/>
        </w:rPr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>
      <w:pPr>
        <w:jc w:val="both"/>
        <w:rPr>
          <w:color w:themeColor="text1" w:val="000000"/>
        </w:rPr>
      </w:pPr>
      <w:r>
        <w:t xml:space="preserve">Predlagatelj je </w:t>
      </w:r>
      <w:r w:rsidR="007B3610">
        <w:t>1</w:t>
      </w:r>
      <w:r w:rsidR="00075748">
        <w:t>0</w:t>
      </w:r>
      <w:r>
        <w:t xml:space="preserve">. </w:t>
      </w:r>
      <w:r w:rsidR="00075748">
        <w:t>prosinca</w:t>
      </w:r>
      <w:r>
        <w:t xml:space="preserve"> 201</w:t>
      </w:r>
      <w:r w:rsidR="00075748">
        <w:t>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075748">
        <w:rPr>
          <w:color w:themeColor="text1" w:val="000000"/>
        </w:rPr>
        <w:t>TONI TRGOVINA d.o.o., OIB: 61205913986, Split, Ulica Alojza Stepinca 35.</w:t>
      </w:r>
    </w:p>
    <w:p w:rsidRDefault="00075748" w:rsidP="00706888" w:rsidR="00075748">
      <w:pPr>
        <w:jc w:val="both"/>
      </w:pPr>
    </w:p>
    <w:p w:rsidRDefault="00950AA9" w:rsidP="00FE5480" w:rsidR="00DE4145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DE4145">
        <w:t>ra za uvodno naznačenog dužnika.</w:t>
      </w:r>
    </w:p>
    <w:p w:rsidRDefault="00DE4145" w:rsidP="00FE5480" w:rsidR="00DE4145">
      <w:pPr>
        <w:jc w:val="both"/>
      </w:pPr>
    </w:p>
    <w:p w:rsidRDefault="00DE4145" w:rsidP="00FE5480" w:rsidR="0064043E">
      <w:pPr>
        <w:jc w:val="both"/>
      </w:pPr>
      <w:r>
        <w:t xml:space="preserve">Po izvršenom uvidu sud je utvrdio da je kod ovog suda već ranije pokrenut stečajni postupak i to pod poslovnim brojem: </w:t>
      </w:r>
      <w:r w:rsidR="00075748">
        <w:t>1</w:t>
      </w:r>
      <w:r>
        <w:t xml:space="preserve"> St-</w:t>
      </w:r>
      <w:r w:rsidR="00075748">
        <w:t>500</w:t>
      </w:r>
      <w:r>
        <w:t>/</w:t>
      </w:r>
      <w:r w:rsidR="00075748">
        <w:t>2013</w:t>
      </w:r>
      <w:r>
        <w:t xml:space="preserve">, a da je </w:t>
      </w:r>
      <w:r w:rsidRPr="00DE4145">
        <w:t xml:space="preserve">rješenjem broj </w:t>
      </w:r>
      <w:r w:rsidR="00075748">
        <w:t>1</w:t>
      </w:r>
      <w:r w:rsidR="0059534A">
        <w:t xml:space="preserve"> </w:t>
      </w:r>
      <w:r w:rsidRPr="00DE4145">
        <w:t>St-</w:t>
      </w:r>
      <w:r w:rsidR="00075748">
        <w:t>500</w:t>
      </w:r>
      <w:r w:rsidRPr="00DE4145">
        <w:t>/20</w:t>
      </w:r>
      <w:r w:rsidR="00333C19">
        <w:t>1</w:t>
      </w:r>
      <w:r w:rsidR="00075748">
        <w:t>3</w:t>
      </w:r>
      <w:r w:rsidR="00333C19">
        <w:t xml:space="preserve"> od </w:t>
      </w:r>
      <w:r w:rsidR="0059534A">
        <w:t>2</w:t>
      </w:r>
      <w:r w:rsidR="00075748">
        <w:t>0</w:t>
      </w:r>
      <w:r w:rsidR="00333C19">
        <w:t>.</w:t>
      </w:r>
      <w:r w:rsidR="0059534A">
        <w:t xml:space="preserve"> </w:t>
      </w:r>
      <w:r w:rsidR="00075748">
        <w:t>travnja</w:t>
      </w:r>
      <w:r w:rsidR="0059534A">
        <w:t xml:space="preserve"> </w:t>
      </w:r>
      <w:r w:rsidR="00333C19">
        <w:t>2016. godine otvoren i istovremeno zaključen</w:t>
      </w:r>
      <w:r w:rsidRPr="00DE4145">
        <w:t xml:space="preserve"> stečajni postupak nad dužnikom </w:t>
      </w:r>
      <w:r w:rsidR="00075748">
        <w:rPr>
          <w:color w:themeColor="text1" w:val="000000"/>
        </w:rPr>
        <w:t>TONI TRGOVINA d.o.o., OIB: 61205913986, Split, Ulica Alojza Stepinca 35</w:t>
      </w:r>
      <w:r w:rsidRPr="00DE4145">
        <w:t xml:space="preserve">. </w:t>
      </w:r>
    </w:p>
    <w:p w:rsidRDefault="0064043E" w:rsidP="00FE5480" w:rsidR="0064043E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5E7AAB" w:rsidP="00B77D28" w:rsidR="005E7AAB">
      <w:pPr>
        <w:ind w:left="720"/>
        <w:jc w:val="both"/>
      </w:pPr>
    </w:p>
    <w:p w:rsidRDefault="005E7AAB" w:rsidP="005E7AAB" w:rsidR="005E7AAB">
      <w:pPr>
        <w:ind w:left="720"/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</w:t>
      </w:r>
      <w:r w:rsidR="00473D20">
        <w:t>enim dužnikom.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075748">
        <w:t>31</w:t>
      </w:r>
      <w:r w:rsidR="00135840">
        <w:t xml:space="preserve">. </w:t>
      </w:r>
      <w:r w:rsidR="00075748">
        <w:t>listopada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13584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Default="007B3610" w:rsidP="007B3610" w:rsidR="007B3610" w:rsidRPr="00046239"/>
    <w:p w:rsidRDefault="007B361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</w:p>
    <w:p w:rsidRDefault="007B3610" w:rsidP="007B3610" w:rsidR="007B3610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B3610" w:rsidP="00706888" w:rsidR="00706888" w:rsidRPr="00046239">
      <w:r>
        <w:tab/>
      </w:r>
    </w:p>
    <w:p w:rsidRDefault="007B3610" w:rsidP="007B3610" w:rsidR="007B3610">
      <w:r w:rsidRPr="00046239">
        <w:t>POUKA O PRAVNOM LIJEKU:</w:t>
      </w:r>
    </w:p>
    <w:p w:rsidRDefault="007B3610" w:rsidP="007B3610" w:rsidR="007B3610"/>
    <w:p w:rsidRDefault="007B3610" w:rsidP="007B3610" w:rsidR="007B3610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5E7AAB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5D4A77"/>
    <w:p w:rsidRDefault="007B3610" w:rsidP="007B3610" w:rsidR="007B3610" w:rsidRPr="00046239"/>
    <w:p w:rsidRDefault="007B3610" w:rsidP="007B3610" w:rsidR="007B3610" w:rsidRPr="00046239">
      <w:r w:rsidRPr="00046239">
        <w:t>DNA:</w:t>
      </w:r>
    </w:p>
    <w:p w:rsidRDefault="007B3610" w:rsidP="007B3610" w:rsidR="007B3610">
      <w:r>
        <w:t xml:space="preserve">-predlagatelju - </w:t>
      </w:r>
      <w:r w:rsidRPr="007C1CCC">
        <w:t>Financijskoj agenciji, RC Split</w:t>
      </w:r>
    </w:p>
    <w:p w:rsidRDefault="007B3610" w:rsidP="007B3610" w:rsidR="007B3610">
      <w:r>
        <w:t>-e-Oglasna ploča suda</w:t>
      </w:r>
    </w:p>
    <w:p w:rsidRDefault="007B3610" w:rsidP="007B3610" w:rsidR="00706888" w:rsidRPr="00706888">
      <w:r>
        <w:t>-spis</w:t>
      </w:r>
    </w:p>
    <w:sectPr w:rsidSect="00A20061" w:rsidR="00706888" w:rsidRPr="0070688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4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7B3610" w:rsidP="007B3610" w:rsidR="007B3610">
    <w:pPr>
      <w:pStyle w:val="Zaglavlje"/>
      <w:jc w:val="right"/>
    </w:pPr>
    <w:r>
      <w:t>21. St-</w:t>
    </w:r>
    <w:r w:rsidR="00075748">
      <w:t>2645</w:t>
    </w:r>
    <w:r>
      <w:t>/201</w:t>
    </w:r>
    <w:r w:rsidR="00075748">
      <w:t>5</w:t>
    </w:r>
  </w:p>
  <w:p w:rsidRDefault="002A4B4D" w:rsidR="002A4B4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610" w:rsidP="007B3610" w:rsidR="007B3610">
    <w:pPr>
      <w:pStyle w:val="Zaglavlje"/>
      <w:jc w:val="right"/>
    </w:pPr>
    <w:r>
      <w:t>21. St-</w:t>
    </w:r>
    <w:r w:rsidR="00075748">
      <w:t>2645</w:t>
    </w:r>
    <w:r>
      <w:t>/201</w:t>
    </w:r>
    <w:r w:rsidR="0007574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E520C"/>
    <w:rsid w:val="00135840"/>
    <w:rsid w:val="0024279B"/>
    <w:rsid w:val="002A4B4D"/>
    <w:rsid w:val="002B15A7"/>
    <w:rsid w:val="00333C19"/>
    <w:rsid w:val="003B76E7"/>
    <w:rsid w:val="004020C0"/>
    <w:rsid w:val="00473D2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6144F"/>
    <w:rsid w:val="00B77D28"/>
    <w:rsid w:val="00BB288C"/>
    <w:rsid w:val="00BF5446"/>
    <w:rsid w:val="00C04ADA"/>
    <w:rsid w:val="00C60F12"/>
    <w:rsid w:val="00C71571"/>
    <w:rsid w:val="00CA4AA9"/>
    <w:rsid w:val="00D006D7"/>
    <w:rsid w:val="00D52634"/>
    <w:rsid w:val="00DE4145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2645</izvorni_sadrzaj>
    <derivirana_varijabla naziv="DomainObject.Predmet.Broj_1">2645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St-2645/2015</izvorni_sadrzaj>
    <derivirana_varijabla naziv="DomainObject.Predmet.OznakaBroj_1">St-2645/2015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TRGOVINA za trgovinu društvo s ograničenom odgovornošću</izvorni_sadrzaj>
    <derivirana_varijabla naziv="DomainObject.Predmet.ProtustrankaFormated_1">  TONI TRGOVINA za trgovinu društvo s ograničenom odgovornošću</derivirana_varijabla>
  </DomainObject.Predmet.ProtustrankaFormated>
  <DomainObject.Predmet.ProtustrankaFormatedOIB>
    <izvorni_sadrzaj>  TONI TRGOVINA za trgovinu društvo s ograničenom odgovornošću, OIB 61205913986</izvorni_sadrzaj>
    <derivirana_varijabla naziv="DomainObject.Predmet.ProtustrankaFormatedOIB_1">  TONI TRGOVINA za trgovinu društvo s ograničenom odgovornošću, OIB 61205913986</derivirana_varijabla>
  </DomainObject.Predmet.ProtustrankaFormatedOIB>
  <DomainObject.Predmet.ProtustrankaFormatedWithAdress>
    <izvorni_sadrzaj> TONI TRGOVINA za trgovinu društvo s ograničenom odgovornošću, Ulica Alojza Stepinca 35, 21000 Split</izvorni_sadrzaj>
    <derivirana_varijabla naziv="DomainObject.Predmet.ProtustrankaFormatedWithAdress_1"> TONI TRGOVINA za trgovinu društvo s ograničenom odgovornošću, Ulica Alojza Stepinca 35, 21000 Split</derivirana_varijabla>
  </DomainObject.Predmet.ProtustrankaFormatedWithAdress>
  <DomainObject.Predmet.ProtustrankaFormatedWithAdressOIB>
    <izvorni_sadrzaj> TONI TRGOVINA za trgovinu društvo s ograničenom odgovornošću, OIB 61205913986, Ulica Alojza Stepinca 35, 21000 Split</izvorni_sadrzaj>
    <derivirana_varijabla naziv="DomainObject.Predmet.ProtustrankaFormatedWithAdressOIB_1"> TONI TRGOVINA za trgovinu društvo s ograničenom odgovornošću, OIB 61205913986, Ulica Alojza Stepinca 35, 21000 Split</derivirana_varijabla>
  </DomainObject.Predmet.ProtustrankaFormatedWithAdressOIB>
  <DomainObject.Predmet.ProtustrankaWithAdress>
    <izvorni_sadrzaj>TONI TRGOVINA za trgovinu društvo s ograničenom odgovornošću Ulica Alojza Stepinca 35, 21000 Split</izvorni_sadrzaj>
    <derivirana_varijabla naziv="DomainObject.Predmet.ProtustrankaWithAdress_1">TONI TRGOVINA za trgovinu društvo s ograničenom odgovornošću Ulica Alojza Stepinca 35, 21000 Split</derivirana_varijabla>
  </DomainObject.Predmet.ProtustrankaWithAdress>
  <DomainObject.Predmet.ProtustrankaWithAdressOIB>
    <izvorni_sadrzaj>TONI TRGOVINA za trgovinu društvo s ograničenom odgovornošću, OIB 61205913986, Ulica Alojza Stepinca 35, 21000 Split</izvorni_sadrzaj>
    <derivirana_varijabla naziv="DomainObject.Predmet.ProtustrankaWithAdressOIB_1">TONI TRGOVINA za trgovinu društvo s ograničenom odgovornošću, OIB 61205913986, Ulica Alojza Stepinca 35, 21000 Split</derivirana_varijabla>
  </DomainObject.Predmet.ProtustrankaWithAdressOIB>
  <DomainObject.Predmet.ProtustrankaNazivFormated>
    <izvorni_sadrzaj>TONI TRGOVINA za trgovinu društvo s ograničenom odgovornošću</izvorni_sadrzaj>
    <derivirana_varijabla naziv="DomainObject.Predmet.ProtustrankaNazivFormated_1">TONI TRGOVINA za trgovinu društvo s ograničenom odgovornošću</derivirana_varijabla>
  </DomainObject.Predmet.ProtustrankaNazivFormated>
  <DomainObject.Predmet.ProtustrankaNazivFormatedOIB>
    <izvorni_sadrzaj>TONI TRGOVINA za trgovinu društvo s ograničenom odgovornošću, OIB 61205913986</izvorni_sadrzaj>
    <derivirana_varijabla naziv="DomainObject.Predmet.ProtustrankaNazivFormatedOIB_1">TONI TRGOVINA za trgovinu društvo s ograničenom odgovornošću, OIB 61205913986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260941.14</izvorni_sadrzaj>
    <derivirana_varijabla naziv="DomainObject.Predmet.TrenutnaVrijednost_1">260941.14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TONI TRGOVINA za trgovinu društvo s ograničenom odgovornošću</item>
    </izvorni_sadrzaj>
    <derivirana_varijabla naziv="DomainObject.Predmet.ProtuStrankaListFormated_1">
      <item>TONI TRGOVINA za trgovinu društvo s ograničenom odgovornošću</item>
    </derivirana_varijabla>
  </DomainObject.Predmet.ProtuStrankaListFormated>
  <DomainObject.Predmet.ProtuStrankaListFormatedOIB>
    <izvorni_sadrzaj>
      <item>TONI TRGOVINA za trgovinu društvo s ograničenom odgovornošću, OIB 61205913986</item>
    </izvorni_sadrzaj>
    <derivirana_varijabla naziv="DomainObject.Predmet.ProtuStrankaListFormatedOIB_1">
      <item>TONI TRGOVINA za trgovinu društvo s ograničenom odgovornošću, OIB 61205913986</item>
    </derivirana_varijabla>
  </DomainObject.Predmet.ProtuStrankaListFormatedOIB>
  <DomainObject.Predmet.ProtuStrankaListFormatedWithAdress>
    <izvorni_sadrzaj>
      <item>TONI TRGOVINA za trgovinu društvo s ograničenom odgovornošću, Ulica Alojza Stepinca 35, 21000 Split</item>
    </izvorni_sadrzaj>
    <derivirana_varijabla naziv="DomainObject.Predmet.ProtuStrankaListFormatedWithAdress_1">
      <item>TONI TRGOVINA za trgovinu društvo s ograničenom odgovornošću, Ulica Alojza Stepinca 35, 21000 Split</item>
    </derivirana_varijabla>
  </DomainObject.Predmet.ProtuStrankaListFormatedWithAdress>
  <DomainObject.Predmet.ProtuStrankaListFormatedWithAdressOIB>
    <izvorni_sadrzaj>
      <item>TONI TRGOVINA za trgovinu društvo s ograničenom odgovornošću, OIB 61205913986, Ulica Alojza Stepinca 35, 21000 Split</item>
    </izvorni_sadrzaj>
    <derivirana_varijabla naziv="DomainObject.Predmet.ProtuStrankaListFormatedWithAdressOIB_1">
      <item>TONI TRGOVINA za trgovinu društvo s ograničenom odgovornošću, OIB 61205913986, Ulica Alojza Stepinca 35, 21000 Split</item>
    </derivirana_varijabla>
  </DomainObject.Predmet.ProtuStrankaListFormatedWithAdressOIB>
  <DomainObject.Predmet.ProtuStrankaListNazivFormated>
    <izvorni_sadrzaj>
      <item>TONI TRGOVINA za trgovinu društvo s ograničenom odgovornošću</item>
    </izvorni_sadrzaj>
    <derivirana_varijabla naziv="DomainObject.Predmet.ProtuStrankaListNazivFormated_1">
      <item>TONI TRGOVINA za trgovinu društvo s ograničenom odgovornošću</item>
    </derivirana_varijabla>
  </DomainObject.Predmet.ProtuStrankaListNazivFormated>
  <DomainObject.Predmet.ProtuStrankaListNazivFormatedOIB>
    <izvorni_sadrzaj>
      <item>TONI TRGOVINA za trgovinu društvo s ograničenom odgovornošću, OIB 61205913986</item>
    </izvorni_sadrzaj>
    <derivirana_varijabla naziv="DomainObject.Predmet.ProtuStrankaListNazivFormatedOIB_1">
      <item>TONI TRGOVINA za trgovinu društvo s ograničenom odgovornošću, OIB 61205913986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TONI TRGOVINA za trgovinu društvo s ograničenom odgovornošću</izvorni_sadrzaj>
    <derivirana_varijabla naziv="DomainObject.Predmet.ProtustrankaIDrugi_1">TONI TRGOVINA za trgovinu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TONI TRGOVINA za trgovinu društvo s ograničenom odgovornošću, OIB 61205913986, Ulica Alojza Stepinca 35, 21000 Split</izvorni_sadrzaj>
    <derivirana_varijabla naziv="DomainObject.Predmet.ProtustrankaIDrugiAdressOIB_1">TONI TRGOVINA za trgovinu društvo s ograničenom odgovornošću, OIB 61205913986, Ulica Alojza Stepinca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TRGOVINA za trgovinu društvo s ograničenom odgovornošću</item>
      <item>FINANCIJSKA AGENCIJA, RC SPLIT</item>
    </izvorni_sadrzaj>
    <derivirana_varijabla naziv="DomainObject.Predmet.SudioniciListNaziv_1">
      <item>TONI TRGOVINA za trgovinu društvo s ograničenom odgovornošću</item>
      <item>FINANCIJSKA AGENCIJA, RC SPLIT</item>
    </derivirana_varijabla>
  </DomainObject.Predmet.SudioniciListNaziv>
  <DomainObject.Predmet.SudioniciListAdressOIB>
    <izvorni_sadrzaj>
      <item>TONI TRGOVINA za trgovinu društvo s ograničenom odgovornošću, OIB 61205913986, Ulica Alojza Stepinca 35,21000 Split</item>
      <item>FINANCIJSKA AGENCIJA, RC SPLIT, OIB 85821130368, Mažuranićevo šetalište 24 b,21000 Split</item>
    </izvorni_sadrzaj>
    <derivirana_varijabla naziv="DomainObject.Predmet.SudioniciListAdressOIB_1">
      <item>TONI TRGOVINA za trgovinu društvo s ograničenom odgovornošću, OIB 61205913986, Ulica Alojza Stepinca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61205913986</item>
      <item>, OIB 85821130368</item>
    </izvorni_sadrzaj>
    <derivirana_varijabla naziv="DomainObject.Predmet.SudioniciListNazivOIB_1">
      <item>, OIB 61205913986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2266</properties:Characters>
  <properties:Lines>78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2016-10-31T07:53:00Z</cp:lastPrinted>
  <dcterms:modified xmlns:xsi="http://www.w3.org/2001/XMLSchema-instance" xsi:type="dcterms:W3CDTF">2016-10-31T07:56:00Z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