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0f2b" w14:paraId="d560f2b" w:rsidRDefault="00DA1757" w:rsidP="00DA1757" w:rsidR="00DA1757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A1757" w:rsidP="00DA1757" w:rsidR="00DA175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ARLES d.o.o., OIB: 77916132438 sa sjedištem u </w:t>
      </w:r>
      <w:proofErr w:type="spellStart"/>
      <w:r>
        <w:rPr>
          <w:rFonts w:cs="Times New Roman"/>
        </w:rPr>
        <w:t>Otokara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4, Čakovec, dana 25. travnja 2018.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A1757" w:rsidP="00DA1757" w:rsidR="00DA1757">
      <w:pPr>
        <w:spacing w:after="0"/>
        <w:jc w:val="center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ARLES d.o.o., OIB: 77916132438 sa sjedištem u </w:t>
      </w:r>
      <w:proofErr w:type="spellStart"/>
      <w:r>
        <w:rPr>
          <w:rFonts w:cs="Times New Roman"/>
        </w:rPr>
        <w:t>Otokara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4, Čakovec, s danom 25. travnja 2018. u 14,00 sati.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ARLES d.o.o., OIB: 77916132438 sa sjedištem u </w:t>
      </w:r>
      <w:proofErr w:type="spellStart"/>
      <w:r>
        <w:rPr>
          <w:rFonts w:cs="Times New Roman"/>
        </w:rPr>
        <w:t>Otokara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4, Čakovec.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OIB: 90776078028, Vukovarska 3, Čakovec.</w:t>
      </w:r>
    </w:p>
    <w:p w:rsidRDefault="00DA1757" w:rsidP="00DA1757" w:rsidR="00DA1757">
      <w:pPr>
        <w:spacing w:after="0"/>
        <w:jc w:val="both"/>
        <w:rPr>
          <w:rFonts w:cs="Times New Roman"/>
          <w:color w:val="FF0000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ARLES d.o.o., OIB: 77916132438 sa sjedištem u </w:t>
      </w:r>
      <w:proofErr w:type="spellStart"/>
      <w:r>
        <w:rPr>
          <w:rFonts w:cs="Times New Roman"/>
        </w:rPr>
        <w:t>Otokara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4, Čakovec, bit će brisan iz sudskog registra.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A1757" w:rsidP="00DA1757" w:rsidR="00DA1757">
      <w:pPr>
        <w:spacing w:after="0"/>
        <w:jc w:val="both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  <w:color w:val="FF0000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09.02.2018.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25. travnja 2018.</w:t>
      </w: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7F4537">
        <w:rPr>
          <w:rFonts w:cs="Times New Roman"/>
        </w:rPr>
        <w:t>, v.r.</w:t>
      </w:r>
    </w:p>
    <w:p w:rsidRDefault="007F4537" w:rsidP="00DA1757" w:rsidR="007F453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A1757" w:rsidP="00DA1757" w:rsidR="00DA1757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DA1757" w:rsidP="00DA1757" w:rsidR="00DA1757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DA1757" w:rsidP="00DA1757" w:rsidR="00DA1757">
      <w:pPr>
        <w:spacing w:after="0"/>
        <w:jc w:val="both"/>
      </w:pPr>
      <w:r>
        <w:tab/>
        <w:t>O žalbi protiv rješenja sudskog savjetnika odlučuje sudac pojedinac toga suda.</w:t>
      </w:r>
    </w:p>
    <w:p w:rsidRDefault="00DA1757" w:rsidP="00DA1757" w:rsidR="00DA1757">
      <w:pPr>
        <w:spacing w:after="0"/>
        <w:jc w:val="both"/>
      </w:pPr>
      <w:r>
        <w:tab/>
        <w:t>O žalbi protiv odluke suca donesene u prvom stupnju odlučuje Visoki trgovački sud.</w:t>
      </w:r>
    </w:p>
    <w:p w:rsidRDefault="00DA1757" w:rsidP="00DA1757" w:rsidR="00DA175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A1757" w:rsidP="00DA1757" w:rsidR="00DA17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A1757" w:rsidP="00DA1757" w:rsidR="00DA17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ARLES d.o.o., OIB: 77916132438 sa sjedištem u </w:t>
      </w:r>
      <w:proofErr w:type="spellStart"/>
      <w:r>
        <w:rPr>
          <w:rFonts w:cs="Times New Roman"/>
        </w:rPr>
        <w:t>Otokara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4, Čakovec 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Željko Dukić, Slovenija, </w:t>
      </w:r>
      <w:proofErr w:type="spellStart"/>
      <w:r>
        <w:rPr>
          <w:rFonts w:cs="Times New Roman"/>
        </w:rPr>
        <w:t>Lendavske</w:t>
      </w:r>
      <w:proofErr w:type="spellEnd"/>
      <w:r>
        <w:rPr>
          <w:rFonts w:cs="Times New Roman"/>
        </w:rPr>
        <w:t xml:space="preserve"> Gorice, </w:t>
      </w:r>
      <w:proofErr w:type="spellStart"/>
      <w:r>
        <w:rPr>
          <w:rFonts w:cs="Times New Roman"/>
        </w:rPr>
        <w:t>Lendavske</w:t>
      </w:r>
      <w:proofErr w:type="spellEnd"/>
      <w:r>
        <w:rPr>
          <w:rFonts w:cs="Times New Roman"/>
        </w:rPr>
        <w:t xml:space="preserve"> Gorice 223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</w:t>
      </w:r>
    </w:p>
    <w:p w:rsidRDefault="00DA1757" w:rsidP="00DA1757" w:rsidR="00DA17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spacing w:after="0"/>
        <w:rPr>
          <w:rFonts w:cs="Times New Roman"/>
        </w:rPr>
      </w:pPr>
    </w:p>
    <w:p w:rsidRDefault="00DA1757" w:rsidP="00DA1757" w:rsidR="00DA1757">
      <w:pPr>
        <w:rPr>
          <w:rFonts w:cs="Times New Roman"/>
        </w:rPr>
      </w:pPr>
    </w:p>
    <w:p w:rsidRDefault="00DA1757" w:rsidP="00DA1757" w:rsidR="00DA1757"/>
    <w:p w:rsidRDefault="00AE649C" w:rsidP="00DA1757" w:rsidR="00AE649C" w:rsidRPr="00DA1757"/>
    <w:sectPr w:rsidSect="0032366B" w:rsidR="00AE649C" w:rsidRPr="00DA175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052" w:rsidP="00537B78" w:rsidR="009C7052">
      <w:r>
        <w:separator/>
      </w:r>
    </w:p>
  </w:endnote>
  <w:endnote w:id="0" w:type="continuationSeparator">
    <w:p w:rsidRDefault="009C7052" w:rsidP="00537B78" w:rsidR="009C7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052" w:rsidP="00537B78" w:rsidR="009C7052">
      <w:r>
        <w:separator/>
      </w:r>
    </w:p>
  </w:footnote>
  <w:footnote w:id="0" w:type="continuationSeparator">
    <w:p w:rsidRDefault="009C7052" w:rsidP="00537B78" w:rsidR="009C7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757" w:rsidR="008333A9">
    <w:pPr>
      <w:pStyle w:val="Zaglavlje"/>
    </w:pPr>
    <w:r>
      <w:rPr>
        <w:rStyle w:val="PozadinaSvijetloCrvena"/>
        <w:shd w:fill="auto" w:color="auto" w:val="clear"/>
      </w:rPr>
      <w:t>Poslovni broj: 8 St-58/18-6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53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05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16C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75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A175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A175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A175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A175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23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St-58/2018-6</izvorni_sadrzaj>
    <derivirana_varijabla naziv="DomainObject.Oznaka_1">St-58/2018-6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ARLES društvo s ograničenom odgovornošću za proizvodnju i usluge zastupanog po punomoćniku Željko Dukić</izvorni_sadrzaj>
    <derivirana_varijabla naziv="DomainObject.Predmet.ProtustrankaFormated_1">  ARLES društvo s ograničenom odgovornošću za proizvodnju i usluge zastupanog po punomoćniku Željko Dukić</derivirana_varijabla>
  </DomainObject.Predmet.ProtustrankaFormated>
  <DomainObject.Predmet.ProtustrankaFormatedOIB>
    <izvorni_sadrzaj>  ARLES društvo s ograničenom odgovornošću za proizvodnju i usluge, OIB 77916132438 zastupanog po punomoćniku Željko Dukić</izvorni_sadrzaj>
    <derivirana_varijabla naziv="DomainObject.Predmet.ProtustrankaFormatedOIB_1">  ARLES društvo s ograničenom odgovornošću za proizvodnju i usluge, OIB 77916132438 zastupanog po punomoćniku Željko Dukić</derivirana_varijabla>
  </DomainObject.Predmet.ProtustrankaFormatedOIB>
  <DomainObject.Predmet.ProtustrankaFormatedWithAdress>
    <izvorni_sadrzaj> ARLES društvo s ograničenom odgovornošću za proizvodnju i usluge, Otokara Keršovanija 4, 40000 Čakovec zastupanog po punomoćniku Željko Dukić</izvorni_sadrzaj>
    <derivirana_varijabla naziv="DomainObject.Predmet.ProtustrankaFormatedWithAdress_1"> ARLES društvo s ograničenom odgovornošću za proizvodnju i usluge, Otokara Keršovanija 4, 40000 Čakovec zastupanog po punomoćniku Željko Dukić</derivirana_varijabla>
  </DomainObject.Predmet.ProtustrankaFormatedWithAdress>
  <DomainObject.Predmet.ProtustrankaFormatedWithAdressOIB>
    <izvorni_sadrzaj> ARLES društvo s ograničenom odgovornošću za proizvodnju i usluge, OIB 77916132438, Otokara Keršovanija 4, 40000 Čakovec zastupanog po punomoćniku Željko Dukić</izvorni_sadrzaj>
    <derivirana_varijabla naziv="DomainObject.Predmet.ProtustrankaFormatedWithAdressOIB_1"> ARLES društvo s ograničenom odgovornošću za proizvodnju i usluge, OIB 77916132438, Otokara Keršovanija 4, 40000 Čakovec zastupanog po punomoćniku Željko Dukić</derivirana_varijabla>
  </DomainObject.Predmet.ProtustrankaFormatedWithAdressOIB>
  <DomainObject.Predmet.ProtustrankaWithAdress>
    <izvorni_sadrzaj>ARLES društvo s ograničenom odgovornošću za proizvodnju i usluge Otokara Keršovanija 4, 40000 Čakovec</izvorni_sadrzaj>
    <derivirana_varijabla naziv="DomainObject.Predmet.ProtustrankaWithAdress_1">ARLES društvo s ograničenom odgovornošću za proizvodnju i usluge Otokara Keršovanija 4, 40000 Čakovec</derivirana_varijabla>
  </DomainObject.Predmet.ProtustrankaWithAdress>
  <DomainObject.Predmet.ProtustrankaWithAdressOIB>
    <izvorni_sadrzaj>ARLES društvo s ograničenom odgovornošću za proizvodnju i usluge, OIB 77916132438, Otokara Keršovanija 4, 40000 Čakovec</izvorni_sadrzaj>
    <derivirana_varijabla naziv="DomainObject.Predmet.ProtustrankaWithAdressOIB_1">ARLES društvo s ograničenom odgovornošću za proizvodnju i usluge, OIB 77916132438, Otokara Keršovanija 4, 40000 Čakovec</derivirana_varijabla>
  </DomainObject.Predmet.ProtustrankaWithAdressOIB>
  <DomainObject.Predmet.ProtustrankaNazivFormated>
    <izvorni_sadrzaj>ARLES društvo s ograničenom odgovornošću za proizvodnju i usluge</izvorni_sadrzaj>
    <derivirana_varijabla naziv="DomainObject.Predmet.ProtustrankaNazivFormated_1">ARLES društvo s ograničenom odgovornošću za proizvodnju i usluge</derivirana_varijabla>
  </DomainObject.Predmet.ProtustrankaNazivFormated>
  <DomainObject.Predmet.ProtustrankaNazivFormatedOIB>
    <izvorni_sadrzaj>ARLES društvo s ograničenom odgovornošću za proizvodnju i usluge, OIB 77916132438</izvorni_sadrzaj>
    <derivirana_varijabla naziv="DomainObject.Predmet.ProtustrankaNazivFormatedOIB_1">ARLES društvo s ograničenom odgovornošću za proizvodnju i usluge, OIB 77916132438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18010.99</izvorni_sadrzaj>
    <derivirana_varijabla naziv="DomainObject.Predmet.TrenutnaVrijednost_1">18010.99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ARLES društvo s ograničenom odgovornošću za proizvodnju i usluge zastupanog po punomoćniku Željko Dukić</item>
    </izvorni_sadrzaj>
    <derivirana_varijabla naziv="DomainObject.Predmet.ProtuStrankaListFormated_1">
      <item>ARLES društvo s ograničenom odgovornošću za proizvodnju i usluge zastupanog po punomoćniku Željko Dukić</item>
    </derivirana_varijabla>
  </DomainObject.Predmet.ProtuStrankaListFormated>
  <DomainObject.Predmet.ProtuStrankaListFormatedOIB>
    <izvorni_sadrzaj>
      <item>ARLES društvo s ograničenom odgovornošću za proizvodnju i usluge, OIB 77916132438 zastupanog po punomoćniku Željko Dukić</item>
    </izvorni_sadrzaj>
    <derivirana_varijabla naziv="DomainObject.Predmet.ProtuStrankaListFormatedOIB_1">
      <item>ARLES društvo s ograničenom odgovornošću za proizvodnju i usluge, OIB 77916132438 zastupanog po punomoćniku Željko Dukić</item>
    </derivirana_varijabla>
  </DomainObject.Predmet.ProtuStrankaListFormatedOIB>
  <DomainObject.Predmet.ProtuStrankaListFormatedWithAdress>
    <izvorni_sadrzaj>
      <item>ARLES društvo s ograničenom odgovornošću za proizvodnju i usluge, Otokara Keršovanija 4, 40000 Čakovec zastupanog po punomoćniku Željko Dukić</item>
    </izvorni_sadrzaj>
    <derivirana_varijabla naziv="DomainObject.Predmet.ProtuStrankaListFormatedWithAdress_1">
      <item>ARLES društvo s ograničenom odgovornošću za proizvodnju i usluge, Otokara Keršovanija 4, 40000 Čakovec zastupanog po punomoćniku Željko Dukić</item>
    </derivirana_varijabla>
  </DomainObject.Predmet.ProtuStrankaListFormatedWithAdress>
  <DomainObject.Predmet.ProtuStrankaListFormatedWithAdressOIB>
    <izvorni_sadrzaj>
      <item>ARLES društvo s ograničenom odgovornošću za proizvodnju i usluge, OIB 77916132438, Otokara Keršovanija 4, 40000 Čakovec zastupanog po punomoćniku Željko Dukić</item>
    </izvorni_sadrzaj>
    <derivirana_varijabla naziv="DomainObject.Predmet.ProtuStrankaListFormatedWithAdressOIB_1">
      <item>ARLES društvo s ograničenom odgovornošću za proizvodnju i usluge, OIB 77916132438, Otokara Keršovanija 4, 40000 Čakovec zastupanog po punomoćniku Željko Dukić</item>
    </derivirana_varijabla>
  </DomainObject.Predmet.ProtuStrankaListFormatedWithAdressOIB>
  <DomainObject.Predmet.ProtuStrankaListNazivFormated>
    <izvorni_sadrzaj>
      <item>ARLES društvo s ograničenom odgovornošću za proizvodnju i usluge</item>
    </izvorni_sadrzaj>
    <derivirana_varijabla naziv="DomainObject.Predmet.ProtuStrankaListNazivFormated_1">
      <item>ARLES društvo s ograničenom odgovornošću za proizvodnju i usluge</item>
    </derivirana_varijabla>
  </DomainObject.Predmet.ProtuStrankaListNazivFormated>
  <DomainObject.Predmet.ProtuStrankaListNazivFormatedOIB>
    <izvorni_sadrzaj>
      <item>ARLES društvo s ograničenom odgovornošću za proizvodnju i usluge, OIB 77916132438</item>
    </izvorni_sadrzaj>
    <derivirana_varijabla naziv="DomainObject.Predmet.ProtuStrankaListNazivFormatedOIB_1">
      <item>ARLES društvo s ograničenom odgovornošću za proizvodnju i usluge, OIB 77916132438</item>
    </derivirana_varijabla>
  </DomainObject.Predmet.ProtuStrankaListNazivFormatedOIB>
  <DomainObject.Predmet.OstaliListFormated>
    <izvorni_sadrzaj>
      <item>Sudski registar</item>
      <item>Željko Dukić punomoćnik sudionika u postupku ARLES društvo s ograničenom odgovornošću za proizvodnju i usluge</item>
    </izvorni_sadrzaj>
    <derivirana_varijabla naziv="DomainObject.Predmet.OstaliListFormated_1">
      <item>Sudski registar</item>
      <item>Željko Dukić punomoćnik sudionika u postupku ARLES društvo s ograničenom odgovornošću za proizvodnju i usluge</item>
    </derivirana_varijabla>
  </DomainObject.Predmet.OstaliListFormated>
  <DomainObject.Predmet.OstaliListFormatedOIB>
    <izvorni_sadrzaj>
      <item>Sudski registar</item>
      <item>Željko Dukić, OIB 95208496873 punomoćnik sudionika u postupku ARLES društvo s ograničenom odgovornošću za proizvodnju i usluge</item>
    </izvorni_sadrzaj>
    <derivirana_varijabla naziv="DomainObject.Predmet.OstaliListFormatedOIB_1">
      <item>Sudski registar</item>
      <item>Željko Dukić, OIB 95208496873 punomoćnik sudionika u postupku ARLES društvo s ograničenom odgovornošću za proizvodnju i usluge</item>
    </derivirana_varijabla>
  </DomainObject.Predmet.OstaliListFormatedOIB>
  <DomainObject.Predmet.OstaliListFormatedWithAdress>
    <izvorni_sadrzaj>
      <item>Sudski registar</item>
      <item>Željko Dukić, Lendavske Gorice 223, 9220 Lendava punomoćnik sudionika u postupku ARLES društvo s ograničenom odgovornošću za proizvodnju i usluge</item>
    </izvorni_sadrzaj>
    <derivirana_varijabla naziv="DomainObject.Predmet.OstaliListFormatedWithAdress_1">
      <item>Sudski registar</item>
      <item>Željko Dukić, Lendavske Gorice 223, 9220 Lendava punomoćnik sudionika u postupku ARLES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Željko Dukić, OIB 95208496873, Lendavske Gorice 223, 9220 Lendava punomoćnik sudionika u postupku ARLES društvo s ograničenom odgovornošću za proizvodnju i usluge</item>
    </izvorni_sadrzaj>
    <derivirana_varijabla naziv="DomainObject.Predmet.OstaliListFormatedWithAdressOIB_1">
      <item>Sudski registar</item>
      <item>Željko Dukić, OIB 95208496873, Lendavske Gorice 223, 9220 Lendava punomoćnik sudionika u postupku ARLES društvo s ograničenom odgovornošću za proizvodnju i usluge</item>
    </derivirana_varijabla>
  </DomainObject.Predmet.OstaliListFormatedWithAdressOIB>
  <DomainObject.Predmet.OstaliListNazivFormated>
    <izvorni_sadrzaj>
      <item>Sudski registar</item>
      <item>Željko Dukić</item>
    </izvorni_sadrzaj>
    <derivirana_varijabla naziv="DomainObject.Predmet.OstaliListNazivFormated_1">
      <item>Sudski registar</item>
      <item>Željko Dukić</item>
    </derivirana_varijabla>
  </DomainObject.Predmet.OstaliListNazivFormated>
  <DomainObject.Predmet.OstaliListNazivFormatedOIB>
    <izvorni_sadrzaj>
      <item>Sudski registar</item>
      <item>Željko Dukić, OIB 95208496873</item>
    </izvorni_sadrzaj>
    <derivirana_varijabla naziv="DomainObject.Predmet.OstaliListNazivFormatedOIB_1">
      <item>Sudski registar</item>
      <item>Željko Dukić, OIB 95208496873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St-58/2018-6</izvorni_sadrzaj>
    <derivirana_varijabla naziv="DomainObject.PoslovniBrojDokumenta_1">St-58/2018-6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ARLES društvo s ograničenom odgovornošću za proizvodnju i usluge</izvorni_sadrzaj>
    <derivirana_varijabla naziv="DomainObject.Predmet.ProtustrankaIDrugi_1">ARLES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ARLES društvo s ograničenom odgovornošću za proizvodnju i usluge, OIB 77916132438, Otokara Keršovanija 4, 40000 Čakovec</izvorni_sadrzaj>
    <derivirana_varijabla naziv="DomainObject.Predmet.ProtustrankaIDrugiAdressOIB_1">ARLES društvo s ograničenom odgovornošću za proizvodnju i usluge, OIB 77916132438, Otokara Keršovanija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St-58/2018-6</izvorni_sadrzaj>
    <derivirana_varijabla naziv="DomainObject.Predmet.OdlukaRjesenje.Oznaka_1">St-58/2018-6</derivirana_varijabla>
  </DomainObject.Predmet.OdlukaRjesenje.Oznaka>
  <DomainObject.Predmet.SudioniciListNaziv>
    <izvorni_sadrzaj>
      <item>Financijska agencija</item>
      <item>ARLES društvo s ograničenom odgovornošću za proizvodnju i usluge</item>
      <item>Sudski registar</item>
      <item>Željko Dukić</item>
    </izvorni_sadrzaj>
    <derivirana_varijabla naziv="DomainObject.Predmet.SudioniciListNaziv_1">
      <item>Financijska agencija</item>
      <item>ARLES društvo s ograničenom odgovornošću za proizvodnju i usluge</item>
      <item>Sudski registar</item>
      <item>Željko Dukić</item>
    </derivirana_varijabla>
  </DomainObject.Predmet.SudioniciListNaziv>
  <DomainObject.Predmet.SudioniciListAdressOIB>
    <izvorni_sadrzaj>
      <item>Financijska agencija, OIB 85821130368, Ulica grada Vukovara 70,10000 Zagreb</item>
      <item>ARLES društvo s ograničenom odgovornošću za proizvodnju i usluge, OIB 77916132438, Otokara Keršovanija 4,40000 Čakovec</item>
      <item>Sudski registar</item>
      <item>Željko Dukić, OIB 95208496873, Lendavske Gorice 223,9220 Lendava</item>
    </izvorni_sadrzaj>
    <derivirana_varijabla naziv="DomainObject.Predmet.SudioniciListAdressOIB_1">
      <item>Financijska agencija, OIB 85821130368, Ulica grada Vukovara 70,10000 Zagreb</item>
      <item>ARLES društvo s ograničenom odgovornošću za proizvodnju i usluge, OIB 77916132438, Otokara Keršovanija 4,40000 Čakovec</item>
      <item>Sudski registar</item>
      <item>Željko Dukić, OIB 95208496873, Lendavske Gorice 223,9220 Lendava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933E7-8E50-4360-96BA-324A00BCC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2864</properties:Characters>
  <properties:Lines>91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2018-04-25T11:21:00Z</cp:lastPrinted>
  <dcterms:modified xmlns:xsi="http://www.w3.org/2001/XMLSchema-instance" xsi:type="dcterms:W3CDTF">2018-04-25T11:21:00Z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St-58/2018-6 / Odluka - Rješenje o otvaranju i zaključenju skraćenog stečajnog postupka (odluka_St-58_2018-6.docx)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