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07d62" w14:paraId="f307d62" w:rsidRDefault="009A3951" w:rsidP="000B76BE" w:rsidR="000B76BE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6ED6" w:rsidR="008E6ED6">
      <w:r>
        <w:t>REPUBLIKA HRVATSKA</w:t>
      </w:r>
    </w:p>
    <w:p w:rsidRDefault="008E6ED6" w:rsidR="008E6ED6">
      <w:r>
        <w:t>TRGOVAČKI SUD U</w:t>
      </w:r>
      <w:r w:rsidR="00670949">
        <w:t xml:space="preserve"> OSIJEKU</w:t>
      </w:r>
    </w:p>
    <w:p w:rsidRDefault="008E6ED6" w:rsidR="00CA7BDE">
      <w:r>
        <w:t>S</w:t>
      </w:r>
      <w:r w:rsidR="00670949">
        <w:t xml:space="preserve">TALNA SLUŽBA </w:t>
      </w:r>
      <w:r w:rsidR="004C2EAB">
        <w:t>U SLAVONSKOM BRODU</w:t>
      </w:r>
    </w:p>
    <w:p w:rsidRDefault="00CA7BDE" w:rsidR="00CA7BDE">
      <w:r>
        <w:t>Trg pobjede 13</w:t>
      </w:r>
    </w:p>
    <w:p w:rsidRDefault="00CA7BDE" w:rsidR="000B76BE" w:rsidRPr="004C2EAB">
      <w:r>
        <w:t>35000 Slavonski Brod</w:t>
      </w:r>
      <w:r w:rsidR="008E6ED6">
        <w:t xml:space="preserve">                                               </w:t>
      </w:r>
      <w:r w:rsidR="000A24DF">
        <w:tab/>
      </w:r>
      <w:r w:rsidR="008E6ED6">
        <w:t xml:space="preserve"> </w:t>
      </w:r>
      <w:r w:rsidR="00AD6624">
        <w:t xml:space="preserve">           </w:t>
      </w:r>
      <w:r w:rsidR="00670949">
        <w:t xml:space="preserve"> </w:t>
      </w:r>
      <w:r w:rsidR="000A24DF">
        <w:t xml:space="preserve">    </w:t>
      </w:r>
      <w:r w:rsidR="008E6ED6" w:rsidRPr="004C2EAB">
        <w:t xml:space="preserve">Broj: </w:t>
      </w:r>
      <w:r w:rsidR="00D02299">
        <w:t>1/</w:t>
      </w:r>
      <w:r w:rsidR="008E6ED6" w:rsidRPr="004C2EAB">
        <w:t>St-</w:t>
      </w:r>
      <w:r w:rsidR="00633850">
        <w:t>14/2011-185</w:t>
      </w:r>
    </w:p>
    <w:p w:rsidRDefault="004C2EAB" w:rsidP="00CA7BDE" w:rsidR="008E6ED6" w:rsidRPr="004C2EAB">
      <w:pPr>
        <w:jc w:val="center"/>
      </w:pPr>
      <w:r w:rsidRPr="004C2EAB">
        <w:t>Z A K L J U Č A K</w:t>
      </w:r>
    </w:p>
    <w:p w:rsidRDefault="008E6ED6" w:rsidR="008E6ED6"/>
    <w:p w:rsidRDefault="008E6ED6" w:rsidP="00A25F7F" w:rsidR="00E92428">
      <w:pPr>
        <w:jc w:val="both"/>
      </w:pPr>
      <w:r>
        <w:tab/>
        <w:t xml:space="preserve">TRGOVAČKI SUD U </w:t>
      </w:r>
      <w:r w:rsidR="00587C13">
        <w:t xml:space="preserve">OSIJEKU STALNA SLUŽBA </w:t>
      </w:r>
      <w:r w:rsidR="004C2EAB">
        <w:t>U SLAVONSKOM BRODU</w:t>
      </w:r>
      <w:r>
        <w:t xml:space="preserve">, po stečajnom sucu Vesni Vukelić, u postupku </w:t>
      </w:r>
      <w:r w:rsidR="00D02299">
        <w:t>stečaja nad dužnikom ZRC TOPLICE d.o.o. u stečaju Velika, Ul.Franje Tuđmana 2c, OIB 31108182358,</w:t>
      </w:r>
      <w:r w:rsidR="000A4374">
        <w:t xml:space="preserve"> </w:t>
      </w:r>
      <w:r>
        <w:t xml:space="preserve"> dana </w:t>
      </w:r>
      <w:r w:rsidR="00D02299">
        <w:t>20.rujna</w:t>
      </w:r>
      <w:r w:rsidR="000A4374">
        <w:t xml:space="preserve"> 2017</w:t>
      </w:r>
      <w:r w:rsidR="00E34446">
        <w:t>.g.</w:t>
      </w:r>
    </w:p>
    <w:p w:rsidRDefault="00E92428" w:rsidP="00A25F7F" w:rsidR="00E92428">
      <w:pPr>
        <w:jc w:val="both"/>
      </w:pPr>
    </w:p>
    <w:p w:rsidRDefault="00A25F7F" w:rsidP="00A25F7F" w:rsidR="00A25F7F">
      <w:pPr>
        <w:jc w:val="both"/>
      </w:pPr>
    </w:p>
    <w:p w:rsidRDefault="004C2EAB" w:rsidP="00A25F7F" w:rsidR="00C164A9">
      <w:pPr>
        <w:jc w:val="center"/>
      </w:pPr>
      <w:r w:rsidRPr="004C2EAB">
        <w:t xml:space="preserve">z a k l j u č i o    </w:t>
      </w:r>
      <w:r w:rsidR="008E6ED6" w:rsidRPr="004C2EAB">
        <w:t xml:space="preserve">    j e</w:t>
      </w:r>
    </w:p>
    <w:p w:rsidRDefault="00C164A9" w:rsidP="001B7F0D" w:rsidR="00C164A9">
      <w:pPr>
        <w:jc w:val="center"/>
        <w:rPr>
          <w:b/>
        </w:rPr>
      </w:pPr>
    </w:p>
    <w:p w:rsidRDefault="006F6D42" w:rsidP="00AA0893" w:rsidR="007B124A">
      <w:pPr>
        <w:ind w:firstLine="708"/>
        <w:jc w:val="both"/>
      </w:pPr>
      <w:r>
        <w:t xml:space="preserve">Utvrđuje se da je stečajni sudac </w:t>
      </w:r>
      <w:r w:rsidR="00612175">
        <w:t xml:space="preserve">u </w:t>
      </w:r>
      <w:r w:rsidR="00D02299">
        <w:t xml:space="preserve">postupku stečaja nad dužnikom ZRC TOPLICE d.o.o. u stečaju Velika, Ul.Franje Tuđmana 2c, </w:t>
      </w:r>
      <w:r>
        <w:t xml:space="preserve">ispitao i </w:t>
      </w:r>
      <w:r w:rsidR="00D02299">
        <w:t>potvrdio završni račun stečajnog upravitelja</w:t>
      </w:r>
      <w:r w:rsidR="006E24CA">
        <w:t xml:space="preserve"> </w:t>
      </w:r>
      <w:r w:rsidR="00D02299">
        <w:t>Milana Nakića</w:t>
      </w:r>
      <w:r>
        <w:t xml:space="preserve"> </w:t>
      </w:r>
      <w:r w:rsidR="007B124A">
        <w:t xml:space="preserve">od </w:t>
      </w:r>
      <w:r w:rsidR="00D02299">
        <w:t>27.srpnja</w:t>
      </w:r>
      <w:r w:rsidR="00B37905">
        <w:t xml:space="preserve"> 2017</w:t>
      </w:r>
      <w:r w:rsidR="008E0F3C">
        <w:t>.</w:t>
      </w:r>
      <w:r w:rsidR="00D02299">
        <w:t>g.</w:t>
      </w:r>
    </w:p>
    <w:p w:rsidRDefault="008E0F3C" w:rsidP="00AA0893" w:rsidR="00C164A9">
      <w:pPr>
        <w:ind w:firstLine="708"/>
        <w:jc w:val="both"/>
      </w:pPr>
      <w:r>
        <w:t xml:space="preserve">Ispitani završni račun objavljuje se na mrežnoj stanici e-Oglasna ploča sudova, a uvid u ostale isprave temeljem kojih je završni račun izrađen, vjerovnici mogu izvršiti u pisarnici ovog suda. </w:t>
      </w:r>
      <w:r w:rsidR="00C164A9">
        <w:t xml:space="preserve">   </w:t>
      </w:r>
    </w:p>
    <w:p w:rsidRDefault="00E92428" w:rsidP="00AA0893" w:rsidR="00E92428">
      <w:pPr>
        <w:ind w:firstLine="708"/>
        <w:jc w:val="both"/>
      </w:pPr>
    </w:p>
    <w:p w:rsidRDefault="00C164A9" w:rsidP="00C164A9" w:rsidR="00E92428">
      <w:pPr>
        <w:jc w:val="center"/>
      </w:pPr>
      <w:r w:rsidRPr="004C2EAB">
        <w:t>Obrazloženje</w:t>
      </w:r>
    </w:p>
    <w:p w:rsidRDefault="00851C0E" w:rsidP="00C164A9" w:rsidR="00851C0E" w:rsidRPr="004C2EAB">
      <w:pPr>
        <w:jc w:val="center"/>
      </w:pPr>
    </w:p>
    <w:p w:rsidRDefault="00C164A9" w:rsidP="00D049B3" w:rsidR="00D049B3">
      <w:pPr>
        <w:jc w:val="both"/>
      </w:pPr>
      <w:r>
        <w:tab/>
      </w:r>
      <w:r w:rsidR="00D049B3">
        <w:t xml:space="preserve">Nakon unovčenja imovine stečajnog dužnika koja ulazi u stečajnu masu, stečajni upravitelj Milan Nakić je  podneskom od 27.srpnja 2017. dostavio svoj završni račun.  </w:t>
      </w:r>
    </w:p>
    <w:p w:rsidRDefault="00D049B3" w:rsidP="00D049B3" w:rsidR="00D049B3">
      <w:pPr>
        <w:jc w:val="both"/>
      </w:pPr>
      <w:r>
        <w:tab/>
        <w:t>Budući u ovom stečajnom postupku nije osnovan Odbor vjerovnika, to je sud ispunjavajući zakonsku obvezu propisanu odredbom čl. 95 st. 3 Stečajnog zakona (NN br.71/15, dalje SZ), završni račun objavio na mrežnoj stanici e-Oglasna ploča sudova, te pozvao sve vjerovnike u roku od 15 dana od dana objave, dostaviti svoje pisano očitovanje.</w:t>
      </w:r>
    </w:p>
    <w:p w:rsidRDefault="00D049B3" w:rsidP="00D049B3" w:rsidR="00D049B3">
      <w:pPr>
        <w:jc w:val="both"/>
      </w:pPr>
      <w:r>
        <w:tab/>
        <w:t>U ostavljenom roku svoje pisano očitovanje dostavio je samo vjerovnik RH Ministarstvo financija putem zak.zastupnika koji je u podnesku od 19.rujna 2017. naveo da nema primjedbi na završno izvješće i završni račun steč.upravitelja, dok se ostali vjerovnici nisu očitovali.</w:t>
      </w:r>
    </w:p>
    <w:p w:rsidRDefault="00D049B3" w:rsidP="00D049B3" w:rsidR="00D049B3">
      <w:pPr>
        <w:jc w:val="both"/>
      </w:pPr>
      <w:r>
        <w:tab/>
        <w:t>Kako je stečajni sudac prilikom ispitivanja  računa, utvrdio da je završni račun izrađen u skladu s osnovama knjigovodstva, da su u  njemu obuhvaćeni svi poslovni događaji, da je račun iskazan realno i nije utvrđena razlika u odnosu na iznos sredstava koji je steč.upravitelj iskazao u odnosu na iznos utvrđen analizom priljeva i odljeva sredstava na žiro računu, to je valjalo odlučiti kao o u izreci ovog zaključka na temelju čl. 95 st. 2 i 4 SZ-a.</w:t>
      </w:r>
    </w:p>
    <w:p w:rsidRDefault="00D049B3" w:rsidP="00D049B3" w:rsidR="00D049B3">
      <w:pPr>
        <w:jc w:val="both"/>
      </w:pPr>
    </w:p>
    <w:p w:rsidRDefault="00C164A9" w:rsidP="00D049B3" w:rsidR="00C164A9">
      <w:pPr>
        <w:jc w:val="both"/>
      </w:pPr>
      <w:r>
        <w:tab/>
      </w:r>
      <w:r>
        <w:tab/>
      </w:r>
      <w:r>
        <w:tab/>
      </w:r>
      <w:r w:rsidR="00AA0893">
        <w:t xml:space="preserve">             </w:t>
      </w:r>
      <w:r>
        <w:t xml:space="preserve">U Slav.Brodu, </w:t>
      </w:r>
      <w:r w:rsidR="0066516D">
        <w:t xml:space="preserve"> </w:t>
      </w:r>
      <w:r w:rsidR="00D049B3">
        <w:t>20.rujna</w:t>
      </w:r>
      <w:r w:rsidR="00235501">
        <w:t xml:space="preserve"> 2017</w:t>
      </w:r>
      <w:r w:rsidR="0066516D">
        <w:t>.</w:t>
      </w:r>
    </w:p>
    <w:p w:rsidRDefault="00C164A9" w:rsidP="00C164A9" w:rsidR="0089702F">
      <w:r>
        <w:t xml:space="preserve">                                                                                        </w:t>
      </w:r>
      <w:r>
        <w:tab/>
      </w:r>
      <w:r w:rsidR="00747EEA">
        <w:t xml:space="preserve">              </w:t>
      </w:r>
      <w:r w:rsidR="00AA0893">
        <w:t xml:space="preserve">     </w:t>
      </w:r>
      <w:r>
        <w:t>STEČAJNI SUDAC:</w:t>
      </w:r>
    </w:p>
    <w:p w:rsidRDefault="00C164A9" w:rsidP="00C164A9" w:rsidR="00235501">
      <w:r>
        <w:t xml:space="preserve">                                                                                         </w:t>
      </w:r>
      <w:r>
        <w:tab/>
      </w:r>
      <w:r w:rsidR="00747EEA">
        <w:t xml:space="preserve">                 </w:t>
      </w:r>
      <w:r w:rsidR="00AA0893">
        <w:t xml:space="preserve">   </w:t>
      </w:r>
      <w:r w:rsidR="007D1472">
        <w:t xml:space="preserve">    </w:t>
      </w:r>
      <w:r w:rsidR="008E0F3C">
        <w:t>Vesna Vukelić</w:t>
      </w:r>
    </w:p>
    <w:p w:rsidRDefault="00C164A9" w:rsidP="00C164A9" w:rsidR="00C164A9"/>
    <w:p w:rsidRDefault="00080B22" w:rsidP="00B86B26" w:rsidR="001B7F0D" w:rsidRPr="004B1702">
      <w:pPr>
        <w:rPr>
          <w:b/>
          <w:sz w:val="20"/>
          <w:szCs w:val="20"/>
        </w:rPr>
      </w:pPr>
      <w:r w:rsidRPr="004B1702">
        <w:rPr>
          <w:b/>
          <w:sz w:val="20"/>
          <w:szCs w:val="20"/>
        </w:rPr>
        <w:t>NAPUTAK O PRAVNOM LIJEKU:</w:t>
      </w:r>
    </w:p>
    <w:p w:rsidRDefault="001B7220" w:rsidP="00B86B26" w:rsidR="007D1472">
      <w:pPr>
        <w:rPr>
          <w:sz w:val="20"/>
          <w:szCs w:val="20"/>
        </w:rPr>
      </w:pPr>
      <w:r w:rsidRPr="004B1702">
        <w:rPr>
          <w:sz w:val="20"/>
          <w:szCs w:val="20"/>
        </w:rPr>
        <w:t xml:space="preserve">Protiv </w:t>
      </w:r>
      <w:r w:rsidR="008E0F3C">
        <w:rPr>
          <w:sz w:val="20"/>
          <w:szCs w:val="20"/>
        </w:rPr>
        <w:t>zaključka žalba nije dopuštena</w:t>
      </w:r>
    </w:p>
    <w:p w:rsidRDefault="005457EF" w:rsidP="00B86B26" w:rsidR="005457EF">
      <w:pPr>
        <w:rPr>
          <w:sz w:val="20"/>
          <w:szCs w:val="20"/>
        </w:rPr>
      </w:pPr>
    </w:p>
    <w:p w:rsidRDefault="007D1472" w:rsidP="00B86B26" w:rsidR="00AA0893">
      <w:pPr>
        <w:rPr>
          <w:sz w:val="20"/>
          <w:szCs w:val="20"/>
        </w:rPr>
      </w:pPr>
      <w:r>
        <w:rPr>
          <w:sz w:val="20"/>
          <w:szCs w:val="20"/>
        </w:rPr>
        <w:tab/>
      </w:r>
      <w:r w:rsidR="008E0F3C">
        <w:rPr>
          <w:sz w:val="20"/>
          <w:szCs w:val="20"/>
        </w:rPr>
        <w:t>Dostaviti putem mrežne stanice e-Oglasna ploča suda, uz završni račun</w:t>
      </w:r>
    </w:p>
    <w:p w:rsidRDefault="007D1472" w:rsidP="00B86B26" w:rsidR="0042503B">
      <w:pPr>
        <w:rPr>
          <w:sz w:val="20"/>
          <w:szCs w:val="20"/>
        </w:rPr>
      </w:pPr>
      <w:r>
        <w:rPr>
          <w:sz w:val="20"/>
          <w:szCs w:val="20"/>
        </w:rPr>
        <w:tab/>
      </w:r>
      <w:r w:rsidR="0042503B">
        <w:rPr>
          <w:sz w:val="20"/>
          <w:szCs w:val="20"/>
        </w:rPr>
        <w:t>1.steč.upravitelj</w:t>
      </w:r>
    </w:p>
    <w:p w:rsidRDefault="007D1472" w:rsidP="00B86B26" w:rsidR="008E0F3C">
      <w:pPr>
        <w:rPr>
          <w:sz w:val="20"/>
          <w:szCs w:val="20"/>
        </w:rPr>
      </w:pPr>
      <w:r>
        <w:rPr>
          <w:sz w:val="20"/>
          <w:szCs w:val="20"/>
        </w:rPr>
        <w:tab/>
      </w:r>
      <w:r w:rsidR="008E0F3C">
        <w:rPr>
          <w:sz w:val="20"/>
          <w:szCs w:val="20"/>
        </w:rPr>
        <w:t>2. vjerovnici</w:t>
      </w:r>
    </w:p>
    <w:sectPr w:rsidSect="005457EF" w:rsidR="008E0F3C">
      <w:pgSz w:h="16838" w:w="11906"/>
      <w:pgMar w:gutter="0" w:footer="708" w:header="708" w:left="1417" w:bottom="1417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A654DC"/>
    <w:multiLevelType w:val="hybridMultilevel"/>
    <w:tmpl w:val="8DE0483C"/>
    <w:lvl w:tplc="353000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D3B0E8B"/>
    <w:multiLevelType w:val="hybridMultilevel"/>
    <w:tmpl w:val="00587F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0B91356"/>
    <w:multiLevelType w:val="hybridMultilevel"/>
    <w:tmpl w:val="62828A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F667821"/>
    <w:multiLevelType w:val="hybridMultilevel"/>
    <w:tmpl w:val="48CADAD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FEB0A86"/>
    <w:multiLevelType w:val="hybridMultilevel"/>
    <w:tmpl w:val="11DCA3EC"/>
    <w:lvl w:tplc="0D249AEE" w:ilvl="0">
      <w:start w:val="1"/>
      <w:numFmt w:val="decimal"/>
      <w:lvlText w:val="%1."/>
      <w:lvlJc w:val="left"/>
      <w:pPr>
        <w:ind w:hanging="360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ind w:hanging="180" w:left="7533"/>
      </w:pPr>
    </w:lvl>
  </w:abstractNum>
  <w:abstractNum w:abstractNumId="5">
    <w:nsid w:val="7EAF42F4"/>
    <w:multiLevelType w:val="hybridMultilevel"/>
    <w:tmpl w:val="E43091C6"/>
    <w:lvl w:tplc="55C00DE2" w:ilvl="0">
      <w:start w:val="9"/>
      <w:numFmt w:val="bullet"/>
      <w:lvlText w:val="-"/>
      <w:lvlJc w:val="left"/>
      <w:pPr>
        <w:ind w:hanging="360" w:left="3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13703"/>
    <w:rsid w:val="00043960"/>
    <w:rsid w:val="00080B22"/>
    <w:rsid w:val="000A24DF"/>
    <w:rsid w:val="000A4374"/>
    <w:rsid w:val="000B76BE"/>
    <w:rsid w:val="000C621E"/>
    <w:rsid w:val="0011049C"/>
    <w:rsid w:val="0014428A"/>
    <w:rsid w:val="001812D1"/>
    <w:rsid w:val="001B27AA"/>
    <w:rsid w:val="001B7220"/>
    <w:rsid w:val="001B7F0D"/>
    <w:rsid w:val="0020366C"/>
    <w:rsid w:val="00235501"/>
    <w:rsid w:val="00240854"/>
    <w:rsid w:val="00250DF5"/>
    <w:rsid w:val="002F2E75"/>
    <w:rsid w:val="00320B33"/>
    <w:rsid w:val="00353F46"/>
    <w:rsid w:val="00362A55"/>
    <w:rsid w:val="003C05F4"/>
    <w:rsid w:val="003C351D"/>
    <w:rsid w:val="00401BB2"/>
    <w:rsid w:val="004067BB"/>
    <w:rsid w:val="0042503B"/>
    <w:rsid w:val="00450D30"/>
    <w:rsid w:val="00453432"/>
    <w:rsid w:val="004567F5"/>
    <w:rsid w:val="004647F3"/>
    <w:rsid w:val="004B1702"/>
    <w:rsid w:val="004C2EAB"/>
    <w:rsid w:val="004E7FCB"/>
    <w:rsid w:val="005457EF"/>
    <w:rsid w:val="00587C13"/>
    <w:rsid w:val="005C7031"/>
    <w:rsid w:val="005E6735"/>
    <w:rsid w:val="005F26AD"/>
    <w:rsid w:val="00612175"/>
    <w:rsid w:val="00623755"/>
    <w:rsid w:val="006316DE"/>
    <w:rsid w:val="00633850"/>
    <w:rsid w:val="006623EF"/>
    <w:rsid w:val="0066516D"/>
    <w:rsid w:val="00670397"/>
    <w:rsid w:val="00670949"/>
    <w:rsid w:val="00695FBB"/>
    <w:rsid w:val="006A167C"/>
    <w:rsid w:val="006E24CA"/>
    <w:rsid w:val="006F6D42"/>
    <w:rsid w:val="0073360D"/>
    <w:rsid w:val="00740679"/>
    <w:rsid w:val="00747EEA"/>
    <w:rsid w:val="007A57D0"/>
    <w:rsid w:val="007B124A"/>
    <w:rsid w:val="007D1472"/>
    <w:rsid w:val="007E6E1A"/>
    <w:rsid w:val="00802805"/>
    <w:rsid w:val="00811D06"/>
    <w:rsid w:val="00830C5D"/>
    <w:rsid w:val="008504B2"/>
    <w:rsid w:val="00851C0E"/>
    <w:rsid w:val="008556DD"/>
    <w:rsid w:val="00866BE0"/>
    <w:rsid w:val="0089702F"/>
    <w:rsid w:val="008B0F3C"/>
    <w:rsid w:val="008B2719"/>
    <w:rsid w:val="008C2D8B"/>
    <w:rsid w:val="008E0F3C"/>
    <w:rsid w:val="008E262B"/>
    <w:rsid w:val="008E6ED6"/>
    <w:rsid w:val="00913EAC"/>
    <w:rsid w:val="00941FF2"/>
    <w:rsid w:val="009A3951"/>
    <w:rsid w:val="009D1B8B"/>
    <w:rsid w:val="009D3A89"/>
    <w:rsid w:val="009E3908"/>
    <w:rsid w:val="00A00A9D"/>
    <w:rsid w:val="00A246C4"/>
    <w:rsid w:val="00A250B7"/>
    <w:rsid w:val="00A25F7F"/>
    <w:rsid w:val="00A9112C"/>
    <w:rsid w:val="00AA0893"/>
    <w:rsid w:val="00AA53F5"/>
    <w:rsid w:val="00AC48E4"/>
    <w:rsid w:val="00AC7EB8"/>
    <w:rsid w:val="00AD6624"/>
    <w:rsid w:val="00B30F61"/>
    <w:rsid w:val="00B37905"/>
    <w:rsid w:val="00B42EA9"/>
    <w:rsid w:val="00B86B26"/>
    <w:rsid w:val="00B97F5B"/>
    <w:rsid w:val="00C164A9"/>
    <w:rsid w:val="00C95E1C"/>
    <w:rsid w:val="00CA4A38"/>
    <w:rsid w:val="00CA7BDE"/>
    <w:rsid w:val="00CC1691"/>
    <w:rsid w:val="00CE0923"/>
    <w:rsid w:val="00CE5439"/>
    <w:rsid w:val="00D02299"/>
    <w:rsid w:val="00D049B3"/>
    <w:rsid w:val="00D052D4"/>
    <w:rsid w:val="00D153FF"/>
    <w:rsid w:val="00D16089"/>
    <w:rsid w:val="00D22615"/>
    <w:rsid w:val="00D27826"/>
    <w:rsid w:val="00D40229"/>
    <w:rsid w:val="00D70080"/>
    <w:rsid w:val="00DC43AA"/>
    <w:rsid w:val="00E015AC"/>
    <w:rsid w:val="00E27BED"/>
    <w:rsid w:val="00E34446"/>
    <w:rsid w:val="00E41CE6"/>
    <w:rsid w:val="00E92428"/>
    <w:rsid w:val="00EA4DF7"/>
    <w:rsid w:val="00EB4B47"/>
    <w:rsid w:val="00ED6F32"/>
    <w:rsid w:val="00EF1B00"/>
    <w:rsid w:val="00EF59AD"/>
    <w:rsid w:val="00F87B04"/>
    <w:rsid w:val="00FE2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4D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4D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4D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4D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4D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4D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4D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4D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4D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4D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865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St-14/2011</izvorni_sadrzaj>
    <derivirana_varijabla naziv="DomainObject.Predmet.OznakaBroj_1">St-14/2011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 III ,, IV, V, kod  Dubi,  VI i VII u  ref.</izvorni_sadrzaj>
    <derivirana_varijabla naziv="DomainObject.Predmet.PrimjedbaSuca_1">I,II, III ,, IV, V, kod  Dubi,  VI i VII u  ref.</derivirana_varijabla>
  </DomainObject.Predmet.PrimjedbaSuca>
  <DomainObject.Predmet.ProtustrankaFormated>
    <izvorni_sadrzaj>  ZRC TOPLICE d.o.o Velika</izvorni_sadrzaj>
    <derivirana_varijabla naziv="DomainObject.Predmet.ProtustrankaFormated_1">  ZRC TOPLICE d.o.o Velika</derivirana_varijabla>
  </DomainObject.Predmet.ProtustrankaFormated>
  <DomainObject.Predmet.ProtustrankaFormatedOIB>
    <izvorni_sadrzaj>  ZRC TOPLICE d.o.o Velika, OIB 31108182358</izvorni_sadrzaj>
    <derivirana_varijabla naziv="DomainObject.Predmet.ProtustrankaFormatedOIB_1">  ZRC TOPLICE d.o.o Velika, OIB 31108182358</derivirana_varijabla>
  </DomainObject.Predmet.ProtustrankaFormatedOIB>
  <DomainObject.Predmet.ProtustrankaFormatedWithAdress>
    <izvorni_sadrzaj> ZRC TOPLICE d.o.o Velika, Dr.F.Tuđmana 2c, 34330 Velika</izvorni_sadrzaj>
    <derivirana_varijabla naziv="DomainObject.Predmet.ProtustrankaFormatedWithAdress_1"> ZRC TOPLICE d.o.o Velika, Dr.F.Tuđmana 2c, 34330 Velika</derivirana_varijabla>
  </DomainObject.Predmet.ProtustrankaFormatedWithAdress>
  <DomainObject.Predmet.ProtustrankaFormatedWithAdressOIB>
    <izvorni_sadrzaj> ZRC TOPLICE d.o.o Velika, OIB 31108182358, Dr.F.Tuđmana 2c, 34330 Velika</izvorni_sadrzaj>
    <derivirana_varijabla naziv="DomainObject.Predmet.ProtustrankaFormatedWithAdressOIB_1"> ZRC TOPLICE d.o.o Velika, OIB 31108182358, Dr.F.Tuđmana 2c, 34330 Velika</derivirana_varijabla>
  </DomainObject.Predmet.ProtustrankaFormatedWithAdressOIB>
  <DomainObject.Predmet.ProtustrankaWithAdress>
    <izvorni_sadrzaj>ZRC TOPLICE d.o.o Velika Dr.F.Tuđmana 2c, 34330 Velika</izvorni_sadrzaj>
    <derivirana_varijabla naziv="DomainObject.Predmet.ProtustrankaWithAdress_1">ZRC TOPLICE d.o.o Velika Dr.F.Tuđmana 2c, 34330 Velika</derivirana_varijabla>
  </DomainObject.Predmet.ProtustrankaWithAdress>
  <DomainObject.Predmet.ProtustrankaWithAdressOIB>
    <izvorni_sadrzaj>ZRC TOPLICE d.o.o Velika, OIB 31108182358, Dr.F.Tuđmana 2c, 34330 Velika</izvorni_sadrzaj>
    <derivirana_varijabla naziv="DomainObject.Predmet.ProtustrankaWithAdressOIB_1">ZRC TOPLICE d.o.o Velika, OIB 31108182358, Dr.F.Tuđmana 2c, 34330 Velika</derivirana_varijabla>
  </DomainObject.Predmet.ProtustrankaWithAdressOIB>
  <DomainObject.Predmet.ProtustrankaNazivFormated>
    <izvorni_sadrzaj>ZRC TOPLICE d.o.o Velika</izvorni_sadrzaj>
    <derivirana_varijabla naziv="DomainObject.Predmet.ProtustrankaNazivFormated_1">ZRC TOPLICE d.o.o Velika</derivirana_varijabla>
  </DomainObject.Predmet.ProtustrankaNazivFormated>
  <DomainObject.Predmet.ProtustrankaNazivFormatedOIB>
    <izvorni_sadrzaj>ZRC TOPLICE d.o.o Velika, OIB 31108182358</izvorni_sadrzaj>
    <derivirana_varijabla naziv="DomainObject.Predmet.ProtustrankaNazivFormatedOIB_1">ZRC TOPLICE d.o.o Velika, OIB 31108182358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Zlatko Prajzler; Milan Pastuović; Franjo Baltić; Josip Jelić,odvj.; Željko Šimunović; Ivan Grbavac; Marija Bešlić; Stanko Raguž; Đurđica Blažević; Zdenko Zlomislić; Željko Terzić</izvorni_sadrzaj>
    <derivirana_varijabla naziv="DomainObject.Predmet.StrankaFormated_1">  Zlatko Prajzler; Milan Pastuović; Franjo Baltić; Josip Jelić,odvj.; Željko Šimunović; Ivan Grbavac; Marija Bešlić; Stanko Raguž; Đurđica Blažević; Zdenko Zlomislić; Željko Terzić</derivirana_varijabla>
  </DomainObject.Predmet.StrankaFormated>
  <DomainObject.Predmet.StrankaFormatedOIB>
    <izvorni_sadrzaj>  Zlatko Prajzler; Milan Pastuović; Franjo Baltić; Josip Jelić,odvj.; Željko Šimunović; Ivan Grbavac; Marija Bešlić; Stanko Raguž; Đurđica Blažević; Zdenko Zlomislić; Željko Terzić</izvorni_sadrzaj>
    <derivirana_varijabla naziv="DomainObject.Predmet.StrankaFormatedOIB_1">  Zlatko Prajzler; Milan Pastuović; Franjo Baltić; Josip Jelić,odvj.; Željko Šimunović; Ivan Grbavac; Marija Bešlić; Stanko Raguž; Đurđica Blažević; Zdenko Zlomislić; Željko Terzić</derivirana_varijabla>
  </DomainObject.Predmet.StrankaFormatedOIB>
  <DomainObject.Predmet.StrankaFormatedWithAdress>
    <izvorni_sadrzaj> Zlatko Prajzler; Milan Pastuović; Franjo Baltić; Josip Jelić,odvj., Slavonski Brod; Željko Šimunović; Ivan Grbavac; Marija Bešlić; Stanko Raguž; Đurđica Blažević; Zdenko Zlomislić; Željko Terzić</izvorni_sadrzaj>
    <derivirana_varijabla naziv="DomainObject.Predmet.StrankaFormatedWithAdress_1"> Zlatko Prajzler; Milan Pastuović; Franjo Baltić; Josip Jelić,odvj., Slavonski Brod; Željko Šimunović; Ivan Grbavac; Marija Bešlić; Stanko Raguž; Đurđica Blažević; Zdenko Zlomislić; Željko Terzić</derivirana_varijabla>
  </DomainObject.Predmet.StrankaFormatedWithAdress>
  <DomainObject.Predmet.StrankaFormatedWithAdressOIB>
    <izvorni_sadrzaj> Zlatko Prajzler; Milan Pastuović; Franjo Baltić; Josip Jelić,odvj., Slavonski Brod; Željko Šimunović; Ivan Grbavac; Marija Bešlić; Stanko Raguž; Đurđica Blažević; Zdenko Zlomislić; Željko Terzić</izvorni_sadrzaj>
    <derivirana_varijabla naziv="DomainObject.Predmet.StrankaFormatedWithAdressOIB_1"> Zlatko Prajzler; Milan Pastuović; Franjo Baltić; Josip Jelić,odvj., Slavonski Brod; Željko Šimunović; Ivan Grbavac; Marija Bešlić; Stanko Raguž; Đurđica Blažević; Zdenko Zlomislić; Željko Terzić</derivirana_varijabla>
  </DomainObject.Predmet.StrankaFormatedWithAdressOIB>
  <DomainObject.Predmet.StrankaWithAdress>
    <izvorni_sadrzaj>Zlatko Prajzler ,Milan Pastuović ,Franjo Baltić ,Josip Jelić,odvj. Slavonski Brod,Željko Šimunović ,Ivan Grbavac ,Marija Bešlić ,Stanko Raguž ,Đurđica Blažević ,Zdenko Zlomislić ,Željko Terzić </izvorni_sadrzaj>
    <derivirana_varijabla naziv="DomainObject.Predmet.StrankaWithAdress_1">Zlatko Prajzler ,Milan Pastuović ,Franjo Baltić ,Josip Jelić,odvj. Slavonski Brod,Željko Šimunović ,Ivan Grbavac ,Marija Bešlić ,Stanko Raguž ,Đurđica Blažević ,Zdenko Zlomislić ,Željko Terzić </derivirana_varijabla>
  </DomainObject.Predmet.StrankaWithAdress>
  <DomainObject.Predmet.StrankaWithAdressOIB>
    <izvorni_sadrzaj>Zlatko Prajzler,Milan Pastuović,Franjo Baltić,Josip Jelić,odvj., Slavonski Brod,Željko Šimunović,Ivan Grbavac,Marija Bešlić,Stanko Raguž,Đurđica Blažević,Zdenko Zlomislić,Željko Terzić</izvorni_sadrzaj>
    <derivirana_varijabla naziv="DomainObject.Predmet.StrankaWithAdressOIB_1">Zlatko Prajzler,Milan Pastuović,Franjo Baltić,Josip Jelić,odvj., Slavonski Brod,Željko Šimunović,Ivan Grbavac,Marija Bešlić,Stanko Raguž,Đurđica Blažević,Zdenko Zlomislić,Željko Terzić</derivirana_varijabla>
  </DomainObject.Predmet.StrankaWithAdressOIB>
  <DomainObject.Predmet.StrankaNazivFormated>
    <izvorni_sadrzaj>Zlatko Prajzler,Milan Pastuović,Franjo Baltić,Josip Jelić,odvj.,Željko Šimunović,Ivan Grbavac,Marija Bešlić,Stanko Raguž,Đurđica Blažević,Zdenko Zlomislić,Željko Terzić</izvorni_sadrzaj>
    <derivirana_varijabla naziv="DomainObject.Predmet.StrankaNazivFormated_1">Zlatko Prajzler,Milan Pastuović,Franjo Baltić,Josip Jelić,odvj.,Željko Šimunović,Ivan Grbavac,Marija Bešlić,Stanko Raguž,Đurđica Blažević,Zdenko Zlomislić,Željko Terzić</derivirana_varijabla>
  </DomainObject.Predmet.StrankaNazivFormated>
  <DomainObject.Predmet.StrankaNazivFormatedOIB>
    <izvorni_sadrzaj>Zlatko Prajzler,Milan Pastuović,Franjo Baltić,Josip Jelić,odvj.,Željko Šimunović,Ivan Grbavac,Marija Bešlić,Stanko Raguž,Đurđica Blažević,Zdenko Zlomislić,Željko Terzić</izvorni_sadrzaj>
    <derivirana_varijabla naziv="DomainObject.Predmet.StrankaNazivFormatedOIB_1">Zlatko Prajzler,Milan Pastuović,Franjo Baltić,Josip Jelić,odvj.,Željko Šimunović,Ivan Grbavac,Marija Bešlić,Stanko Raguž,Đurđica Blažević,Zdenko Zlomislić,Željko Terzić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Formated_1"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Formated>
  <DomainObject.Predmet.StrankaListFormatedOIB>
    <izvorni_sadrzaj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FormatedOIB_1"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FormatedOIB>
  <DomainObject.Predmet.StrankaListFormatedWithAdress>
    <izvorni_sadrzaj>
      <item>Zlatko Prajzler</item>
      <item>Milan Pastuović</item>
      <item>Franjo Baltić</item>
      <item>Josip Jelić,odvj., Slavonski Brod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FormatedWithAdress_1">
      <item>Zlatko Prajzler</item>
      <item>Milan Pastuović</item>
      <item>Franjo Baltić</item>
      <item>Josip Jelić,odvj., Slavonski Brod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FormatedWithAdress>
  <DomainObject.Predmet.StrankaListFormatedWithAdressOIB>
    <izvorni_sadrzaj>
      <item>Zlatko Prajzler</item>
      <item>Milan Pastuović</item>
      <item>Franjo Baltić</item>
      <item>Josip Jelić,odvj., Slavonski Brod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FormatedWithAdressOIB_1">
      <item>Zlatko Prajzler</item>
      <item>Milan Pastuović</item>
      <item>Franjo Baltić</item>
      <item>Josip Jelić,odvj., Slavonski Brod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FormatedWithAdressOIB>
  <DomainObject.Predmet.StrankaListNazivFormated>
    <izvorni_sadrzaj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NazivFormated_1"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NazivFormated>
  <DomainObject.Predmet.StrankaListNazivFormatedOIB>
    <izvorni_sadrzaj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NazivFormatedOIB_1"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NazivFormatedOIB>
  <DomainObject.Predmet.ProtuStrankaListFormated>
    <izvorni_sadrzaj>
      <item>ZRC TOPLICE d.o.o Velika</item>
    </izvorni_sadrzaj>
    <derivirana_varijabla naziv="DomainObject.Predmet.ProtuStrankaListFormated_1">
      <item>ZRC TOPLICE d.o.o Velika</item>
    </derivirana_varijabla>
  </DomainObject.Predmet.ProtuStrankaListFormated>
  <DomainObject.Predmet.ProtuStrankaListFormatedOIB>
    <izvorni_sadrzaj>
      <item>ZRC TOPLICE d.o.o Velika, OIB 31108182358</item>
    </izvorni_sadrzaj>
    <derivirana_varijabla naziv="DomainObject.Predmet.ProtuStrankaListFormatedOIB_1">
      <item>ZRC TOPLICE d.o.o Velika, OIB 31108182358</item>
    </derivirana_varijabla>
  </DomainObject.Predmet.ProtuStrankaListFormatedOIB>
  <DomainObject.Predmet.ProtuStrankaListFormatedWithAdress>
    <izvorni_sadrzaj>
      <item>ZRC TOPLICE d.o.o Velika, Dr.F.Tuđmana 2c, 34330 Velika</item>
    </izvorni_sadrzaj>
    <derivirana_varijabla naziv="DomainObject.Predmet.ProtuStrankaListFormatedWithAdress_1">
      <item>ZRC TOPLICE d.o.o Velika, Dr.F.Tuđmana 2c, 34330 Velika</item>
    </derivirana_varijabla>
  </DomainObject.Predmet.ProtuStrankaListFormatedWithAdress>
  <DomainObject.Predmet.ProtuStrankaListFormatedWithAdressOIB>
    <izvorni_sadrzaj>
      <item>ZRC TOPLICE d.o.o Velika, OIB 31108182358, Dr.F.Tuđmana 2c, 34330 Velika</item>
    </izvorni_sadrzaj>
    <derivirana_varijabla naziv="DomainObject.Predmet.ProtuStrankaListFormatedWithAdressOIB_1">
      <item>ZRC TOPLICE d.o.o Velika, OIB 31108182358, Dr.F.Tuđmana 2c, 34330 Velika</item>
    </derivirana_varijabla>
  </DomainObject.Predmet.ProtuStrankaListFormatedWithAdressOIB>
  <DomainObject.Predmet.ProtuStrankaListNazivFormated>
    <izvorni_sadrzaj>
      <item>ZRC TOPLICE d.o.o Velika</item>
    </izvorni_sadrzaj>
    <derivirana_varijabla naziv="DomainObject.Predmet.ProtuStrankaListNazivFormated_1">
      <item>ZRC TOPLICE d.o.o Velika</item>
    </derivirana_varijabla>
  </DomainObject.Predmet.ProtuStrankaListNazivFormated>
  <DomainObject.Predmet.ProtuStrankaListNazivFormatedOIB>
    <izvorni_sadrzaj>
      <item>ZRC TOPLICE d.o.o Velika, OIB 31108182358</item>
    </izvorni_sadrzaj>
    <derivirana_varijabla naziv="DomainObject.Predmet.ProtuStrankaListNazivFormatedOIB_1">
      <item>ZRC TOPLICE d.o.o Velika, OIB 31108182358</item>
    </derivirana_varijabla>
  </DomainObject.Predmet.ProtuStrankaListNazivFormatedOIB>
  <DomainObject.Predmet.OstaliListFormated>
    <izvorni_sadrzaj>
      <item>Željko dDamjanac,odvj.</item>
      <item>Hrvatska banka za obnovu i razvitak Zagreb</item>
      <item>Podravska banka d.d. Koprivnica</item>
      <item>Viktor Breznik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Formated_1">
      <item>Željko dDamjanac,odvj.</item>
      <item>Hrvatska banka za obnovu i razvitak Zagreb</item>
      <item>Podravska banka d.d. Koprivnica</item>
      <item>Viktor Breznik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Formated>
  <DomainObject.Predmet.OstaliListFormatedOIB>
    <izvorni_sadrzaj>
      <item>Željko dDamjanac,odvj.</item>
      <item>Hrvatska banka za obnovu i razvitak Zagreb</item>
      <item>Podravska banka d.d. Koprivnica</item>
      <item>Viktor Breznik, OIB 94651290364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FormatedOIB_1">
      <item>Željko dDamjanac,odvj.</item>
      <item>Hrvatska banka za obnovu i razvitak Zagreb</item>
      <item>Podravska banka d.d. Koprivnica</item>
      <item>Viktor Breznik, OIB 94651290364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FormatedOIB>
  <DomainObject.Predmet.OstaliListFormatedWithAdress>
    <izvorni_sadrzaj>
      <item>Željko dDamjanac,odvj., Sv.Florijana 9, 34000 Požega</item>
      <item>Hrvatska banka za obnovu i razvitak Zagreb, Trg J.J.Strossmayera 9, 10000 Zagreb</item>
      <item>Podravska banka d.d. Koprivnica, 48000 Koprivnica</item>
      <item>Viktor Breznik, Nas. Slavonija I  3/1, 35000 Slavonski Brod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FormatedWithAdress_1">
      <item>Željko dDamjanac,odvj., Sv.Florijana 9, 34000 Požega</item>
      <item>Hrvatska banka za obnovu i razvitak Zagreb, Trg J.J.Strossmayera 9, 10000 Zagreb</item>
      <item>Podravska banka d.d. Koprivnica, 48000 Koprivnica</item>
      <item>Viktor Breznik, Nas. Slavonija I  3/1, 35000 Slavonski Brod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FormatedWithAdress>
  <DomainObject.Predmet.OstaliListFormatedWithAdressOIB>
    <izvorni_sadrzaj>
      <item>Željko dDamjanac,odvj., Sv.Florijana 9, 34000 Požega</item>
      <item>Hrvatska banka za obnovu i razvitak Zagreb, Trg J.J.Strossmayera 9, 10000 Zagreb</item>
      <item>Podravska banka d.d. Koprivnica, 48000 Koprivnica</item>
      <item>Viktor Breznik, OIB 94651290364, Nas. Slavonija I  3/1, 35000 Slavonski Brod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FormatedWithAdressOIB_1">
      <item>Željko dDamjanac,odvj., Sv.Florijana 9, 34000 Požega</item>
      <item>Hrvatska banka za obnovu i razvitak Zagreb, Trg J.J.Strossmayera 9, 10000 Zagreb</item>
      <item>Podravska banka d.d. Koprivnica, 48000 Koprivnica</item>
      <item>Viktor Breznik, OIB 94651290364, Nas. Slavonija I  3/1, 35000 Slavonski Brod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FormatedWithAdressOIB>
  <DomainObject.Predmet.OstaliListNazivFormated>
    <izvorni_sadrzaj>
      <item>Željko dDamjanac,odvj.</item>
      <item>Hrvatska banka za obnovu i razvitak Zagreb</item>
      <item>Podravska banka d.d. Koprivnica</item>
      <item>Viktor Breznik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NazivFormated_1">
      <item>Željko dDamjanac,odvj.</item>
      <item>Hrvatska banka za obnovu i razvitak Zagreb</item>
      <item>Podravska banka d.d. Koprivnica</item>
      <item>Viktor Breznik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NazivFormated>
  <DomainObject.Predmet.OstaliListNazivFormatedOIB>
    <izvorni_sadrzaj>
      <item>Željko dDamjanac,odvj.</item>
      <item>Hrvatska banka za obnovu i razvitak Zagreb</item>
      <item>Podravska banka d.d. Koprivnica</item>
      <item>Viktor Breznik, OIB 94651290364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OstaliListNazivFormatedOIB_1">
      <item>Željko dDamjanac,odvj.</item>
      <item>Hrvatska banka za obnovu i razvitak Zagreb</item>
      <item>Podravska banka d.d. Koprivnica</item>
      <item>Viktor Breznik, OIB 94651290364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Zlatko Prajzler i dr.</izvorni_sadrzaj>
    <derivirana_varijabla naziv="DomainObject.Predmet.StrankaIDrugi_1">Zlatko Prajzler i dr.</derivirana_varijabla>
  </DomainObject.Predmet.StrankaIDrugi>
  <DomainObject.Predmet.ProtustrankaIDrugi>
    <izvorni_sadrzaj>ZRC TOPLICE d.o.o Velika</izvorni_sadrzaj>
    <derivirana_varijabla naziv="DomainObject.Predmet.ProtustrankaIDrugi_1">ZRC TOPLICE d.o.o Velika</derivirana_varijabla>
  </DomainObject.Predmet.ProtustrankaIDrugi>
  <DomainObject.Predmet.StrankaIDrugiAdressOIB>
    <izvorni_sadrzaj>Zlatko Prajzler i dr.</izvorni_sadrzaj>
    <derivirana_varijabla naziv="DomainObject.Predmet.StrankaIDrugiAdressOIB_1">Zlatko Prajzler i dr.</derivirana_varijabla>
  </DomainObject.Predmet.StrankaIDrugiAdressOIB>
  <DomainObject.Predmet.ProtustrankaIDrugiAdressOIB>
    <izvorni_sadrzaj>ZRC TOPLICE d.o.o Velika, OIB 31108182358, Dr.F.Tuđmana 2c, 34330 Velika</izvorni_sadrzaj>
    <derivirana_varijabla naziv="DomainObject.Predmet.ProtustrankaIDrugiAdressOIB_1">ZRC TOPLICE d.o.o Velika, OIB 31108182358, Dr.F.Tuđmana 2c,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dDamjanac,odvj.</item>
      <item>Zlatko Prajzler</item>
      <item>Milan Pastuović</item>
      <item>Franjo Baltić</item>
      <item>Josip Jelić,odvj.</item>
      <item>Željko Šimunović</item>
      <item>Ivan Grbavac</item>
      <item>Hrvatska banka za obnovu i razvitak Zagreb</item>
      <item>Podravska banka d.d. Koprivnica</item>
      <item>Marija Bešlić</item>
      <item>Stanko Raguž</item>
      <item>Đurđica Blažević</item>
      <item>Viktor Breznik</item>
      <item>Zdenko Zlomislić</item>
      <item>Željko Terzić</item>
      <item>ZRC TOPLICE d.o.o Velika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SudioniciListNaziv_1">
      <item>Željko dDamjanac,odvj.</item>
      <item>Zlatko Prajzler</item>
      <item>Milan Pastuović</item>
      <item>Franjo Baltić</item>
      <item>Josip Jelić,odvj.</item>
      <item>Željko Šimunović</item>
      <item>Ivan Grbavac</item>
      <item>Hrvatska banka za obnovu i razvitak Zagreb</item>
      <item>Podravska banka d.d. Koprivnica</item>
      <item>Marija Bešlić</item>
      <item>Stanko Raguž</item>
      <item>Đurđica Blažević</item>
      <item>Viktor Breznik</item>
      <item>Zdenko Zlomislić</item>
      <item>Željko Terzić</item>
      <item>ZRC TOPLICE d.o.o Velika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SudioniciListNaziv>
  <DomainObject.Predmet.SudioniciListAdressOIB>
    <izvorni_sadrzaj>
      <item>Željko dDamjanac,odvj., Sv.Florijana 9,34000 Požega</item>
      <item>Zlatko Prajzler</item>
      <item>Milan Pastuović</item>
      <item>Franjo Baltić</item>
      <item>Josip Jelić,odvj., Slavonski Brod</item>
      <item>Željko Šimunović</item>
      <item>Ivan Grbavac</item>
      <item>Hrvatska banka za obnovu i razvitak Zagreb, Trg J.J.Strossmayera 9,10000 Zagreb</item>
      <item>Podravska banka d.d. Koprivnica, 48000 Koprivnica</item>
      <item>Marija Bešlić</item>
      <item>Stanko Raguž</item>
      <item>Đurđica Blažević</item>
      <item>Viktor Breznik, OIB 94651290364, Nas. Slavonija I  3/1,35000 Slavonski Brod</item>
      <item>Zdenko Zlomislić</item>
      <item>Željko Terzić</item>
      <item>ZRC TOPLICE d.o.o Velika, OIB 31108182358, Dr.F.Tuđmana 2c,34330 Velika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izvorni_sadrzaj>
    <derivirana_varijabla naziv="DomainObject.Predmet.SudioniciListAdressOIB_1">
      <item>Željko dDamjanac,odvj., Sv.Florijana 9,34000 Požega</item>
      <item>Zlatko Prajzler</item>
      <item>Milan Pastuović</item>
      <item>Franjo Baltić</item>
      <item>Josip Jelić,odvj., Slavonski Brod</item>
      <item>Željko Šimunović</item>
      <item>Ivan Grbavac</item>
      <item>Hrvatska banka za obnovu i razvitak Zagreb, Trg J.J.Strossmayera 9,10000 Zagreb</item>
      <item>Podravska banka d.d. Koprivnica, 48000 Koprivnica</item>
      <item>Marija Bešlić</item>
      <item>Stanko Raguž</item>
      <item>Đurđica Blažević</item>
      <item>Viktor Breznik, OIB 94651290364, Nas. Slavonija I  3/1,35000 Slavonski Brod</item>
      <item>Zdenko Zlomislić</item>
      <item>Željko Terzić</item>
      <item>ZRC TOPLICE d.o.o Velika, OIB 31108182358, Dr.F.Tuđmana 2c,34330 Velika</item>
      <item>Matija Pečatnik,odvj. Zagreb, Savska cesta 41/III</item>
      <item>Vesna Lazarić</item>
      <item>Andrea Lukačević</item>
      <item>Vlado Boban</item>
      <item>Krunoslav Prpić</item>
      <item>Milan Nakić</item>
      <item>Domagoj Miličević</item>
      <item>Ante Ivaniš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94651290364</item>
      <item>, OIB null</item>
      <item>, OIB null</item>
      <item>, OIB 31108182358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94651290364</item>
      <item>, OIB null</item>
      <item>, OIB null</item>
      <item>, OIB 31108182358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354</properties:Words>
  <properties:Characters>1909</properties:Characters>
  <properties:Lines>50</properties:Lines>
  <properties:Paragraphs>23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2017-05-09T12:27:00Z</dcterms:created>
  <dc:creator>Korisnik</dc:creator>
  <cp:keywords/>
  <cp:lastModifiedBy>wsadmin</cp:lastModifiedBy>
  <cp:lastPrinted>2017-09-20T10:16:00Z</cp:lastPrinted>
  <dcterms:modified xmlns:xsi="http://www.w3.org/2001/XMLSchema-instance" xsi:type="dcterms:W3CDTF">2017-09-20T11:36:00Z</dcterms:modified>
  <cp:revision>8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