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53ab" w14:paraId="0b553a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E466B4">
        <w:t>3762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466B4" w:rsidRPr="00E466B4">
        <w:t>ATIS INDUSTRIJSKI CENTAR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E466B4" w:rsidRPr="00E466B4">
        <w:t>11. Vrbik 5</w:t>
      </w:r>
      <w:r w:rsidR="00223F58">
        <w:t>,</w:t>
      </w:r>
      <w:r w:rsidR="000566AD" w:rsidRPr="00D80305">
        <w:t xml:space="preserve"> OIB: </w:t>
      </w:r>
      <w:r w:rsidR="00E466B4" w:rsidRPr="00E466B4">
        <w:t>73410552283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466B4">
        <w:t>462.865,37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AE7DB0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466B4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3762</izvorni_sadrzaj>
    <derivirana_varijabla naziv="DomainObject.Predmet.Broj_1">3762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St-3762/2015</izvorni_sadrzaj>
    <derivirana_varijabla naziv="DomainObject.Predmet.OznakaBroj_1">St-3762/2015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ATIS INDUSTRIJSKI CENTAR d.o.o.</izvorni_sadrzaj>
    <derivirana_varijabla naziv="DomainObject.Predmet.ProtustrankaFormated_1">  ATIS INDUSTRIJSKI CENTAR d.o.o.</derivirana_varijabla>
  </DomainObject.Predmet.ProtustrankaFormated>
  <DomainObject.Predmet.ProtustrankaFormatedOIB>
    <izvorni_sadrzaj>  ATIS INDUSTRIJSKI CENTAR d.o.o., OIB 73410552283</izvorni_sadrzaj>
    <derivirana_varijabla naziv="DomainObject.Predmet.ProtustrankaFormatedOIB_1">  ATIS INDUSTRIJSKI CENTAR d.o.o., OIB 73410552283</derivirana_varijabla>
  </DomainObject.Predmet.ProtustrankaFormatedOIB>
  <DomainObject.Predmet.ProtustrankaFormatedWithAdress>
    <izvorni_sadrzaj> ATIS INDUSTRIJSKI CENTAR d.o.o., 11. Vrbik 5, 10000 Zagreb</izvorni_sadrzaj>
    <derivirana_varijabla naziv="DomainObject.Predmet.ProtustrankaFormatedWithAdress_1"> ATIS INDUSTRIJSKI CENTAR d.o.o., 11. Vrbik 5, 10000 Zagreb</derivirana_varijabla>
  </DomainObject.Predmet.ProtustrankaFormatedWithAdress>
  <DomainObject.Predmet.ProtustrankaFormatedWithAdressOIB>
    <izvorni_sadrzaj> ATIS INDUSTRIJSKI CENTAR d.o.o., OIB 73410552283, 11. Vrbik 5, 10000 Zagreb</izvorni_sadrzaj>
    <derivirana_varijabla naziv="DomainObject.Predmet.ProtustrankaFormatedWithAdressOIB_1"> ATIS INDUSTRIJSKI CENTAR d.o.o., OIB 73410552283, 11. Vrbik 5, 10000 Zagreb</derivirana_varijabla>
  </DomainObject.Predmet.ProtustrankaFormatedWithAdressOIB>
  <DomainObject.Predmet.ProtustrankaWithAdress>
    <izvorni_sadrzaj>ATIS INDUSTRIJSKI CENTAR d.o.o. 11. Vrbik 5, 10000 Zagreb</izvorni_sadrzaj>
    <derivirana_varijabla naziv="DomainObject.Predmet.ProtustrankaWithAdress_1">ATIS INDUSTRIJSKI CENTAR d.o.o. 11. Vrbik 5, 10000 Zagreb</derivirana_varijabla>
  </DomainObject.Predmet.ProtustrankaWithAdress>
  <DomainObject.Predmet.ProtustrankaWithAdressOIB>
    <izvorni_sadrzaj>ATIS INDUSTRIJSKI CENTAR d.o.o., OIB 73410552283, 11. Vrbik 5, 10000 Zagreb</izvorni_sadrzaj>
    <derivirana_varijabla naziv="DomainObject.Predmet.ProtustrankaWithAdressOIB_1">ATIS INDUSTRIJSKI CENTAR d.o.o., OIB 73410552283, 11. Vrbik 5, 10000 Zagreb</derivirana_varijabla>
  </DomainObject.Predmet.ProtustrankaWithAdressOIB>
  <DomainObject.Predmet.ProtustrankaNazivFormated>
    <izvorni_sadrzaj>ATIS INDUSTRIJSKI CENTAR d.o.o.</izvorni_sadrzaj>
    <derivirana_varijabla naziv="DomainObject.Predmet.ProtustrankaNazivFormated_1">ATIS INDUSTRIJSKI CENTAR d.o.o.</derivirana_varijabla>
  </DomainObject.Predmet.ProtustrankaNazivFormated>
  <DomainObject.Predmet.ProtustrankaNazivFormatedOIB>
    <izvorni_sadrzaj>ATIS INDUSTRIJSKI CENTAR d.o.o., OIB 73410552283</izvorni_sadrzaj>
    <derivirana_varijabla naziv="DomainObject.Predmet.ProtustrankaNazivFormatedOIB_1">ATIS INDUSTRIJSKI CENTAR d.o.o., OIB 73410552283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ATIS INDUSTRIJSKI CENTAR d.o.o.</item>
    </izvorni_sadrzaj>
    <derivirana_varijabla naziv="DomainObject.Predmet.ProtuStrankaListFormated_1">
      <item>ATIS INDUSTRIJSKI CENTAR d.o.o.</item>
    </derivirana_varijabla>
  </DomainObject.Predmet.ProtuStrankaListFormated>
  <DomainObject.Predmet.ProtuStrankaListFormatedOIB>
    <izvorni_sadrzaj>
      <item>ATIS INDUSTRIJSKI CENTAR d.o.o., OIB 73410552283</item>
    </izvorni_sadrzaj>
    <derivirana_varijabla naziv="DomainObject.Predmet.ProtuStrankaListFormatedOIB_1">
      <item>ATIS INDUSTRIJSKI CENTAR d.o.o., OIB 73410552283</item>
    </derivirana_varijabla>
  </DomainObject.Predmet.ProtuStrankaListFormatedOIB>
  <DomainObject.Predmet.ProtuStrankaListFormatedWithAdress>
    <izvorni_sadrzaj>
      <item>ATIS INDUSTRIJSKI CENTAR d.o.o., 11. Vrbik 5, 10000 Zagreb</item>
    </izvorni_sadrzaj>
    <derivirana_varijabla naziv="DomainObject.Predmet.ProtuStrankaListFormatedWithAdress_1">
      <item>ATIS INDUSTRIJSKI CENTAR d.o.o., 11. Vrbik 5, 10000 Zagreb</item>
    </derivirana_varijabla>
  </DomainObject.Predmet.ProtuStrankaListFormatedWithAdress>
  <DomainObject.Predmet.ProtuStrankaListFormatedWithAdressOIB>
    <izvorni_sadrzaj>
      <item>ATIS INDUSTRIJSKI CENTAR d.o.o., OIB 73410552283, 11. Vrbik 5, 10000 Zagreb</item>
    </izvorni_sadrzaj>
    <derivirana_varijabla naziv="DomainObject.Predmet.ProtuStrankaListFormatedWithAdressOIB_1">
      <item>ATIS INDUSTRIJSKI CENTAR d.o.o., OIB 73410552283, 11. Vrbik 5, 10000 Zagreb</item>
    </derivirana_varijabla>
  </DomainObject.Predmet.ProtuStrankaListFormatedWithAdressOIB>
  <DomainObject.Predmet.ProtuStrankaListNazivFormated>
    <izvorni_sadrzaj>
      <item>ATIS INDUSTRIJSKI CENTAR d.o.o.</item>
    </izvorni_sadrzaj>
    <derivirana_varijabla naziv="DomainObject.Predmet.ProtuStrankaListNazivFormated_1">
      <item>ATIS INDUSTRIJSKI CENTAR d.o.o.</item>
    </derivirana_varijabla>
  </DomainObject.Predmet.ProtuStrankaListNazivFormated>
  <DomainObject.Predmet.ProtuStrankaListNazivFormatedOIB>
    <izvorni_sadrzaj>
      <item>ATIS INDUSTRIJSKI CENTAR d.o.o., OIB 73410552283</item>
    </izvorni_sadrzaj>
    <derivirana_varijabla naziv="DomainObject.Predmet.ProtuStrankaListNazivFormatedOIB_1">
      <item>ATIS INDUSTRIJSKI CENTAR d.o.o., OIB 73410552283</item>
    </derivirana_varijabla>
  </DomainObject.Predmet.ProtuStrankaListNazivFormatedOIB>
  <DomainObject.Predmet.OstaliListFormated>
    <izvorni_sadrzaj>
      <item>Oskar Svržnjak</item>
    </izvorni_sadrzaj>
    <derivirana_varijabla naziv="DomainObject.Predmet.OstaliListFormated_1">
      <item>Oskar Svržnjak</item>
    </derivirana_varijabla>
  </DomainObject.Predmet.OstaliListFormated>
  <DomainObject.Predmet.OstaliListFormatedOIB>
    <izvorni_sadrzaj>
      <item>Oskar Svržnjak, OIB 55902633505</item>
    </izvorni_sadrzaj>
    <derivirana_varijabla naziv="DomainObject.Predmet.OstaliListFormatedOIB_1">
      <item>Oskar Svržnjak, OIB 55902633505</item>
    </derivirana_varijabla>
  </DomainObject.Predmet.OstaliListFormatedOIB>
  <DomainObject.Predmet.OstaliListFormatedWithAdress>
    <izvorni_sadrzaj>
      <item>Oskar Svržnjak, 11. Vrbik 5, 10000 Zagreb</item>
    </izvorni_sadrzaj>
    <derivirana_varijabla naziv="DomainObject.Predmet.OstaliListFormatedWithAdress_1">
      <item>Oskar Svržnjak, 11. Vrbik 5, 10000 Zagreb</item>
    </derivirana_varijabla>
  </DomainObject.Predmet.OstaliListFormatedWithAdress>
  <DomainObject.Predmet.OstaliListFormatedWithAdressOIB>
    <izvorni_sadrzaj>
      <item>Oskar Svržnjak, OIB 55902633505, 11. Vrbik 5, 10000 Zagreb</item>
    </izvorni_sadrzaj>
    <derivirana_varijabla naziv="DomainObject.Predmet.OstaliListFormatedWithAdressOIB_1">
      <item>Oskar Svržnjak, OIB 55902633505, 11. Vrbik 5, 10000 Zagreb</item>
    </derivirana_varijabla>
  </DomainObject.Predmet.OstaliListFormatedWithAdressOIB>
  <DomainObject.Predmet.OstaliListNazivFormated>
    <izvorni_sadrzaj>
      <item>Oskar Svržnjak</item>
    </izvorni_sadrzaj>
    <derivirana_varijabla naziv="DomainObject.Predmet.OstaliListNazivFormated_1">
      <item>Oskar Svržnjak</item>
    </derivirana_varijabla>
  </DomainObject.Predmet.OstaliListNazivFormated>
  <DomainObject.Predmet.OstaliListNazivFormatedOIB>
    <izvorni_sadrzaj>
      <item>Oskar Svržnjak, OIB 55902633505</item>
    </izvorni_sadrzaj>
    <derivirana_varijabla naziv="DomainObject.Predmet.OstaliListNazivFormatedOIB_1">
      <item>Oskar Svržnjak, OIB 55902633505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ATIS INDUSTRIJSKI CENTAR d.o.o.</izvorni_sadrzaj>
    <derivirana_varijabla naziv="DomainObject.Predmet.ProtustrankaIDrugi_1">ATIS INDUSTRIJSKI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ATIS INDUSTRIJSKI CENTAR d.o.o., OIB 73410552283, 11. Vrbik 5, 10000 Zagreb</izvorni_sadrzaj>
    <derivirana_varijabla naziv="DomainObject.Predmet.ProtustrankaIDrugiAdressOIB_1">ATIS INDUSTRIJSKI CENTAR d.o.o., OIB 73410552283, 11. Vrbik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ATIS INDUSTRIJSKI CENTAR d.o.o.</item>
      <item>Oskar Svržnjak</item>
    </izvorni_sadrzaj>
    <derivirana_varijabla naziv="DomainObject.Predmet.SudioniciListNaziv_1">
      <item>FINA Regionalni centar Zagreb</item>
      <item>ATIS INDUSTRIJSKI CENTAR d.o.o.</item>
      <item>Oskar Svržnjak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ATIS INDUSTRIJSKI CENTAR d.o.o., OIB 73410552283, 11. Vrbik 5,10000 Zagreb</item>
      <item>Oskar Svržnjak, OIB 55902633505, 11. Vrbik 5,10000 Zagreb</item>
    </izvorni_sadrzaj>
    <derivirana_varijabla naziv="DomainObject.Predmet.SudioniciListAdressOIB_1">
      <item>FINA Regionalni centar Zagreb, OIB 85821130368, Trg svibanjskih žrtava 1995. 1,10000 Zagreb</item>
      <item>ATIS INDUSTRIJSKI CENTAR d.o.o., OIB 73410552283, 11. Vrbik 5,10000 Zagreb</item>
      <item>Oskar Svržnjak, OIB 55902633505, 11. Vrbik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73410552283</item>
      <item>, OIB 55902633505</item>
    </izvorni_sadrzaj>
    <derivirana_varijabla naziv="DomainObject.Predmet.SudioniciListNazivOIB_1">
      <item>, OIB 85821130368</item>
      <item>, OIB 73410552283</item>
      <item>, OIB 55902633505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6055B-BBC2-4E5E-B844-54F02CC57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1347</properties:Characters>
  <properties:Lines>45</properties:Lines>
  <properties:Paragraphs>19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2015-12-02T08:06:00Z</cp:lastPrinted>
  <dcterms:modified xmlns:xsi="http://www.w3.org/2001/XMLSchema-instance" xsi:type="dcterms:W3CDTF">2015-12-02T08:14:00Z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