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99c0" w14:paraId="5de99c0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2E5C4F">
        <w:rPr>
          <w:rFonts w:cs="Times New Roman" w:hAnsi="Times New Roman" w:ascii="Times New Roman"/>
          <w:b w:val="false"/>
          <w:sz w:val="24"/>
          <w:szCs w:val="24"/>
        </w:rPr>
        <w:t>51</w:t>
      </w:r>
      <w:r w:rsidR="00CB2B39">
        <w:rPr>
          <w:rFonts w:cs="Times New Roman" w:hAnsi="Times New Roman" w:ascii="Times New Roman"/>
          <w:b w:val="false"/>
          <w:sz w:val="24"/>
          <w:szCs w:val="24"/>
        </w:rPr>
        <w:t>41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CB2B39">
        <w:t xml:space="preserve">DRAGICA GOLUBIĆ j.d.o.o., Mala Rakovica, Mirnovečka 49, OIB: 95184035314 </w:t>
      </w:r>
      <w:r w:rsidR="00E22F68">
        <w:t>,</w:t>
      </w:r>
      <w:r w:rsidR="004702FA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B2B39">
        <w:t>DRAGICA GOLUBIĆ j.d.o.o., Mala Rakovica, Mirnovečka 49, OIB: 95184035314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4702F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CB2B39">
        <w:t>DRAGICA GOLUBIĆ j.d.o.o., Mala Rakovica, Mirnovečka 49, OIB: 95184035314</w:t>
      </w:r>
      <w:r w:rsidR="006C4C3C">
        <w:t xml:space="preserve">, </w:t>
      </w:r>
      <w:r w:rsidR="00CB2B39">
        <w:t>Dragici Golubić, Mala Rakovica, Podmelinci 6, OIB: 20253809769</w:t>
      </w:r>
      <w:r w:rsidR="00704CD9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10. siječnja 2018</w:t>
      </w:r>
      <w:r w:rsidR="00607035">
        <w:rPr>
          <w:b/>
        </w:rPr>
        <w:t xml:space="preserve">. u </w:t>
      </w:r>
      <w:r w:rsidR="00CB2B39">
        <w:rPr>
          <w:b/>
        </w:rPr>
        <w:t>10,00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E5C4F">
        <w:t>28.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CB2B39">
        <w:t>DRAGICA GOLUBIĆ j.d.o.o., Mala Rakovica, Mirnovečka 49, OIB: 95184035314</w:t>
      </w:r>
      <w:r w:rsidR="00704CD9">
        <w:t xml:space="preserve">, </w:t>
      </w:r>
      <w:r w:rsidR="004702FA">
        <w:t xml:space="preserve">temeljem čl. </w:t>
      </w:r>
      <w:r w:rsidR="00704CD9">
        <w:t>444. st.</w:t>
      </w:r>
      <w:r w:rsidR="00FB1E50">
        <w:t xml:space="preserve"> </w:t>
      </w:r>
      <w:r w:rsidR="00704CD9">
        <w:t>2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07B" w:rsidR="0074507B">
      <w:r>
        <w:separator/>
      </w:r>
    </w:p>
  </w:endnote>
  <w:endnote w:id="0" w:type="continuationSeparator">
    <w:p w:rsidRDefault="0074507B" w:rsidR="00745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07B" w:rsidR="0074507B">
      <w:r>
        <w:separator/>
      </w:r>
    </w:p>
  </w:footnote>
  <w:footnote w:id="0" w:type="continuationSeparator">
    <w:p w:rsidRDefault="0074507B" w:rsidR="00745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A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B2B39">
      <w:rPr>
        <w:rFonts w:hAnsi="Verdana" w:ascii="Verdana"/>
        <w:b w:val="false"/>
        <w:sz w:val="24"/>
        <w:szCs w:val="24"/>
      </w:rPr>
      <w:t>5141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60A86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E5C4F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A61E8"/>
    <w:rsid w:val="003C5353"/>
    <w:rsid w:val="003E30D1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4F03F5"/>
    <w:rsid w:val="005003CE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5D705F"/>
    <w:rsid w:val="00607035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924DF6"/>
    <w:rsid w:val="00954AC7"/>
    <w:rsid w:val="00987BB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46272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A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A8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A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A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0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A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A8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A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A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5141</izvorni_sadrzaj>
    <derivirana_varijabla naziv="DomainObject.Predmet.Broj_1">5141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St-5141/2016</izvorni_sadrzaj>
    <derivirana_varijabla naziv="DomainObject.Predmet.OznakaBroj_1">St-5141/2016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GOLUBIĆ j.d.o.o. zastupanog po punomoćniku Dragica Golubić</izvorni_sadrzaj>
    <derivirana_varijabla naziv="DomainObject.Predmet.ProtustrankaFormated_1">  DRAGICA GOLUBIĆ j.d.o.o. zastupanog po punomoćniku Dragica Golubić</derivirana_varijabla>
  </DomainObject.Predmet.ProtustrankaFormated>
  <DomainObject.Predmet.ProtustrankaFormatedOIB>
    <izvorni_sadrzaj>  DRAGICA GOLUBIĆ j.d.o.o., OIB 95184035314 zastupanog po punomoćniku Dragica Golubić</izvorni_sadrzaj>
    <derivirana_varijabla naziv="DomainObject.Predmet.ProtustrankaFormatedOIB_1">  DRAGICA GOLUBIĆ j.d.o.o., OIB 95184035314 zastupanog po punomoćniku Dragica Golubić</derivirana_varijabla>
  </DomainObject.Predmet.ProtustrankaFormatedOIB>
  <DomainObject.Predmet.ProtustrankaFormatedWithAdress>
    <izvorni_sadrzaj> DRAGICA GOLUBIĆ j.d.o.o., Mirnovečka 49, 10430 Mala Rakovica zastupanog po punomoćniku Dragica Golubić</izvorni_sadrzaj>
    <derivirana_varijabla naziv="DomainObject.Predmet.ProtustrankaFormatedWithAdress_1"> DRAGICA GOLUBIĆ j.d.o.o., Mirnovečka 49, 10430 Mala Rakovica zastupanog po punomoćniku Dragica Golubić</derivirana_varijabla>
  </DomainObject.Predmet.ProtustrankaFormatedWithAdress>
  <DomainObject.Predmet.ProtustrankaFormatedWithAdressOIB>
    <izvorni_sadrzaj> DRAGICA GOLUBIĆ j.d.o.o., OIB 95184035314, Mirnovečka 49, 10430 Mala Rakovica zastupanog po punomoćniku Dragica Golubić</izvorni_sadrzaj>
    <derivirana_varijabla naziv="DomainObject.Predmet.ProtustrankaFormatedWithAdressOIB_1"> DRAGICA GOLUBIĆ j.d.o.o., OIB 95184035314, Mirnovečka 49, 10430 Mala Rakovica zastupanog po punomoćniku Dragica Golubić</derivirana_varijabla>
  </DomainObject.Predmet.ProtustrankaFormatedWithAdressOIB>
  <DomainObject.Predmet.ProtustrankaWithAdress>
    <izvorni_sadrzaj>DRAGICA GOLUBIĆ j.d.o.o. Mirnovečka 49, 10430 Mala Rakovica</izvorni_sadrzaj>
    <derivirana_varijabla naziv="DomainObject.Predmet.ProtustrankaWithAdress_1">DRAGICA GOLUBIĆ j.d.o.o. Mirnovečka 49, 10430 Mala Rakovica</derivirana_varijabla>
  </DomainObject.Predmet.ProtustrankaWithAdress>
  <DomainObject.Predmet.ProtustrankaWithAdressOIB>
    <izvorni_sadrzaj>DRAGICA GOLUBIĆ j.d.o.o., OIB 95184035314, Mirnovečka 49, 10430 Mala Rakovica</izvorni_sadrzaj>
    <derivirana_varijabla naziv="DomainObject.Predmet.ProtustrankaWithAdressOIB_1">DRAGICA GOLUBIĆ j.d.o.o., OIB 95184035314, Mirnovečka 49, 10430 Mala Rakovica</derivirana_varijabla>
  </DomainObject.Predmet.ProtustrankaWithAdressOIB>
  <DomainObject.Predmet.ProtustrankaNazivFormated>
    <izvorni_sadrzaj>DRAGICA GOLUBIĆ j.d.o.o.</izvorni_sadrzaj>
    <derivirana_varijabla naziv="DomainObject.Predmet.ProtustrankaNazivFormated_1">DRAGICA GOLUBIĆ j.d.o.o.</derivirana_varijabla>
  </DomainObject.Predmet.ProtustrankaNazivFormated>
  <DomainObject.Predmet.ProtustrankaNazivFormatedOIB>
    <izvorni_sadrzaj>DRAGICA GOLUBIĆ j.d.o.o., OIB 95184035314</izvorni_sadrzaj>
    <derivirana_varijabla naziv="DomainObject.Predmet.ProtustrankaNazivFormatedOIB_1">DRAGICA GOLUBIĆ j.d.o.o., OIB 95184035314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GOLUBIĆ j.d.o.o. zastupanog po punomoćniku Dragica Golubić</item>
    </izvorni_sadrzaj>
    <derivirana_varijabla naziv="DomainObject.Predmet.ProtuStrankaListFormated_1">
      <item>DRAGICA GOLUBIĆ j.d.o.o. zastupanog po punomoćniku Dragica Golubić</item>
    </derivirana_varijabla>
  </DomainObject.Predmet.ProtuStrankaListFormated>
  <DomainObject.Predmet.ProtuStrankaListFormatedOIB>
    <izvorni_sadrzaj>
      <item>DRAGICA GOLUBIĆ j.d.o.o., OIB 95184035314 zastupanog po punomoćniku Dragica Golubić</item>
    </izvorni_sadrzaj>
    <derivirana_varijabla naziv="DomainObject.Predmet.ProtuStrankaListFormatedOIB_1">
      <item>DRAGICA GOLUBIĆ j.d.o.o., OIB 95184035314 zastupanog po punomoćniku Dragica Golubić</item>
    </derivirana_varijabla>
  </DomainObject.Predmet.ProtuStrankaListFormatedOIB>
  <DomainObject.Predmet.ProtuStrankaListFormatedWithAdress>
    <izvorni_sadrzaj>
      <item>DRAGICA GOLUBIĆ j.d.o.o., Mirnovečka 49, 10430 Mala Rakovica zastupanog po punomoćniku Dragica Golubić</item>
    </izvorni_sadrzaj>
    <derivirana_varijabla naziv="DomainObject.Predmet.ProtuStrankaListFormatedWithAdress_1">
      <item>DRAGICA GOLUBIĆ j.d.o.o., Mirnovečka 49, 10430 Mala Rakovica zastupanog po punomoćniku Dragica Golubić</item>
    </derivirana_varijabla>
  </DomainObject.Predmet.ProtuStrankaListFormatedWithAdress>
  <DomainObject.Predmet.ProtuStrankaListFormatedWithAdressOIB>
    <izvorni_sadrzaj>
      <item>DRAGICA GOLUBIĆ j.d.o.o., OIB 95184035314, Mirnovečka 49, 10430 Mala Rakovica zastupanog po punomoćniku Dragica Golubić</item>
    </izvorni_sadrzaj>
    <derivirana_varijabla naziv="DomainObject.Predmet.ProtuStrankaListFormatedWithAdressOIB_1">
      <item>DRAGICA GOLUBIĆ j.d.o.o., OIB 95184035314, Mirnovečka 49, 10430 Mala Rakovica zastupanog po punomoćniku Dragica Golubić</item>
    </derivirana_varijabla>
  </DomainObject.Predmet.ProtuStrankaListFormatedWithAdressOIB>
  <DomainObject.Predmet.ProtuStrankaListNazivFormated>
    <izvorni_sadrzaj>
      <item>DRAGICA GOLUBIĆ j.d.o.o.</item>
    </izvorni_sadrzaj>
    <derivirana_varijabla naziv="DomainObject.Predmet.ProtuStrankaListNazivFormated_1">
      <item>DRAGICA GOLUBIĆ j.d.o.o.</item>
    </derivirana_varijabla>
  </DomainObject.Predmet.ProtuStrankaListNazivFormated>
  <DomainObject.Predmet.ProtuStrankaListNazivFormatedOIB>
    <izvorni_sadrzaj>
      <item>DRAGICA GOLUBIĆ j.d.o.o., OIB 95184035314</item>
    </izvorni_sadrzaj>
    <derivirana_varijabla naziv="DomainObject.Predmet.ProtuStrankaListNazivFormatedOIB_1">
      <item>DRAGICA GOLUBIĆ j.d.o.o., OIB 95184035314</item>
    </derivirana_varijabla>
  </DomainObject.Predmet.ProtuStrankaListNazivFormatedOIB>
  <DomainObject.Predmet.OstaliListFormated>
    <izvorni_sadrzaj>
      <item>Dragica Golubić punomoćnik sudionika u postupku DRAGICA GOLUBIĆ j.d.o.o.</item>
    </izvorni_sadrzaj>
    <derivirana_varijabla naziv="DomainObject.Predmet.OstaliListFormated_1">
      <item>Dragica Golubić punomoćnik sudionika u postupku DRAGICA GOLUBIĆ j.d.o.o.</item>
    </derivirana_varijabla>
  </DomainObject.Predmet.OstaliListFormated>
  <DomainObject.Predmet.OstaliListFormatedOIB>
    <izvorni_sadrzaj>
      <item>Dragica Golubić, OIB 20253809769 punomoćnik sudionika u postupku DRAGICA GOLUBIĆ j.d.o.o.</item>
    </izvorni_sadrzaj>
    <derivirana_varijabla naziv="DomainObject.Predmet.OstaliListFormatedOIB_1">
      <item>Dragica Golubić, OIB 20253809769 punomoćnik sudionika u postupku DRAGICA GOLUBIĆ j.d.o.o.</item>
    </derivirana_varijabla>
  </DomainObject.Predmet.OstaliListFormatedOIB>
  <DomainObject.Predmet.OstaliListFormatedWithAdress>
    <izvorni_sadrzaj>
      <item>Dragica Golubić, Podmelinci 6, 10430 Mala Rakovica punomoćnik sudionika u postupku DRAGICA GOLUBIĆ j.d.o.o.</item>
    </izvorni_sadrzaj>
    <derivirana_varijabla naziv="DomainObject.Predmet.OstaliListFormatedWithAdress_1">
      <item>Dragica Golubić, Podmelinci 6, 10430 Mala Rakovica punomoćnik sudionika u postupku DRAGICA GOLUBIĆ j.d.o.o.</item>
    </derivirana_varijabla>
  </DomainObject.Predmet.OstaliListFormatedWithAdress>
  <DomainObject.Predmet.OstaliListFormatedWithAdressOIB>
    <izvorni_sadrzaj>
      <item>Dragica Golubić, OIB 20253809769, Podmelinci 6, 10430 Mala Rakovica punomoćnik sudionika u postupku DRAGICA GOLUBIĆ j.d.o.o.</item>
    </izvorni_sadrzaj>
    <derivirana_varijabla naziv="DomainObject.Predmet.OstaliListFormatedWithAdressOIB_1">
      <item>Dragica Golubić, OIB 20253809769, Podmelinci 6, 10430 Mala Rakovica punomoćnik sudionika u postupku DRAGICA GOLUBIĆ j.d.o.o.</item>
    </derivirana_varijabla>
  </DomainObject.Predmet.OstaliListFormatedWithAdressOIB>
  <DomainObject.Predmet.OstaliListNazivFormated>
    <izvorni_sadrzaj>
      <item>Dragica Golubić</item>
    </izvorni_sadrzaj>
    <derivirana_varijabla naziv="DomainObject.Predmet.OstaliListNazivFormated_1">
      <item>Dragica Golubić</item>
    </derivirana_varijabla>
  </DomainObject.Predmet.OstaliListNazivFormated>
  <DomainObject.Predmet.OstaliListNazivFormatedOIB>
    <izvorni_sadrzaj>
      <item>Dragica Golubić, OIB 20253809769</item>
    </izvorni_sadrzaj>
    <derivirana_varijabla naziv="DomainObject.Predmet.OstaliListNazivFormatedOIB_1">
      <item>Dragica Golubić, OIB 20253809769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GOLUBIĆ j.d.o.o.</izvorni_sadrzaj>
    <derivirana_varijabla naziv="DomainObject.Predmet.ProtustrankaIDrugi_1">DRAGICA GOLUBIĆ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DRAGICA GOLUBIĆ j.d.o.o., OIB 95184035314, Mirnovečka 49, 10430 Mala Rakovica</izvorni_sadrzaj>
    <derivirana_varijabla naziv="DomainObject.Predmet.ProtustrankaIDrugiAdressOIB_1">DRAGICA GOLUBIĆ j.d.o.o., OIB 95184035314, Mirnovečka 49, 10430 Mala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GOLUBIĆ j.d.o.o.</item>
      <item>Dragica Golubić</item>
    </izvorni_sadrzaj>
    <derivirana_varijabla naziv="DomainObject.Predmet.SudioniciListNaziv_1">
      <item>FINA Regionalni centar Zagreb</item>
      <item>DRAGICA GOLUBIĆ j.d.o.o.</item>
      <item>Dragica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DRAGICA GOLUBIĆ j.d.o.o., OIB 95184035314, Mirnovečka 49,10430 Mala Rakovica</item>
      <item>Dragica Golubić, OIB 20253809769, Podmelinci 6,10430 Mala Rakovica</item>
    </izvorni_sadrzaj>
    <derivirana_varijabla naziv="DomainObject.Predmet.SudioniciListAdressOIB_1">
      <item>FINA Regionalni centar Zagreb, OIB 85821130368, Trg svibanjskih žrtava 1995. 1,10000 Zagreb</item>
      <item>DRAGICA GOLUBIĆ j.d.o.o., OIB 95184035314, Mirnovečka 49,10430 Mala Rakovica</item>
      <item>Dragica Golubić, OIB 20253809769, Podmelinci 6,10430 Mala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95184035314</item>
      <item>, OIB 20253809769</item>
    </izvorni_sadrzaj>
    <derivirana_varijabla naziv="DomainObject.Predmet.SudioniciListNazivOIB_1">
      <item>, OIB 85821130368</item>
      <item>, OIB 95184035314</item>
      <item>, OIB 20253809769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5DFEC-968A-4182-9C08-B9E7FE3169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895</properties:Words>
  <properties:Characters>4668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2017-10-20T10:59:00Z</dcterms:created>
  <dc:creator>Korisnik</dc:creator>
  <cp:lastModifiedBy>Draženka Prpić</cp:lastModifiedBy>
  <cp:lastPrinted>2017-10-20T10:59:00Z</cp:lastPrinted>
  <dcterms:modified xmlns:xsi="http://www.w3.org/2001/XMLSchema-instance" xsi:type="dcterms:W3CDTF">2017-10-20T11:00:00Z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