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e80b" w14:paraId="3d1e80b" w:rsidRDefault="0012356E" w:rsidP="0012356E" w:rsidR="0012356E" w:rsidRPr="0012356E">
      <w:pPr>
        <w15:collapsed w:val="false"/>
        <w:rPr>
          <w:bCs/>
        </w:rPr>
      </w:pPr>
      <w:bookmarkStart w:name="_GoBack" w:id="0"/>
      <w:bookmarkEnd w:id="0"/>
      <w:r w:rsidRPr="0012356E">
        <w:rPr>
          <w:bCs/>
        </w:rPr>
        <w:t xml:space="preserve">          </w:t>
      </w:r>
      <w:r w:rsidRPr="0012356E">
        <w:rPr>
          <w:bCs/>
        </w:rPr>
        <w:tab/>
      </w:r>
      <w:r w:rsidRPr="0012356E">
        <w:rPr>
          <w:bCs/>
        </w:rPr>
        <w:tab/>
        <w:t xml:space="preserve">                             </w:t>
      </w:r>
    </w:p>
    <w:p w:rsidRDefault="0012356E" w:rsidP="0012356E" w:rsidR="0012356E">
      <w:pPr>
        <w:rPr>
          <w:bCs/>
        </w:rPr>
      </w:pPr>
      <w:r w:rsidRPr="0012356E">
        <w:rPr>
          <w:bCs/>
        </w:rPr>
        <w:t xml:space="preserve">    </w:t>
      </w:r>
      <w:r>
        <w:rPr>
          <w:bCs/>
        </w:rPr>
        <w:t xml:space="preserve">   </w:t>
      </w:r>
      <w:r w:rsidRPr="0012356E">
        <w:rPr>
          <w:bCs/>
        </w:rPr>
        <w:t xml:space="preserve"> </w:t>
      </w:r>
      <w:r>
        <w:rPr>
          <w:bCs/>
          <w:noProof/>
          <w:lang w:eastAsia="hr-HR"/>
        </w:rPr>
        <w:drawing>
          <wp:inline distR="0" distL="0" distB="0" distT="0">
            <wp:extent cy="956945" cx="725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2356E" w:rsidP="0012356E" w:rsidR="0012356E" w:rsidRPr="0012356E">
      <w:pPr>
        <w:rPr>
          <w:bCs/>
        </w:rPr>
      </w:pPr>
      <w:r>
        <w:rPr>
          <w:bCs/>
        </w:rPr>
        <w:t xml:space="preserve">  </w:t>
      </w:r>
      <w:r w:rsidRPr="0012356E">
        <w:rPr>
          <w:bCs/>
        </w:rPr>
        <w:t>Republika Hrvatska</w:t>
      </w:r>
    </w:p>
    <w:p w:rsidRDefault="0012356E" w:rsidP="0012356E" w:rsidR="0012356E" w:rsidRPr="0012356E">
      <w:pPr>
        <w:rPr>
          <w:bCs/>
        </w:rPr>
      </w:pPr>
      <w:r w:rsidRPr="0012356E">
        <w:rPr>
          <w:bCs/>
        </w:rPr>
        <w:t xml:space="preserve">Trgovački sud u Zagrebu </w:t>
      </w:r>
    </w:p>
    <w:p w:rsidRDefault="0012356E" w:rsidP="0012356E" w:rsidR="0012356E" w:rsidRPr="0012356E">
      <w:pPr>
        <w:rPr>
          <w:bCs/>
        </w:rPr>
      </w:pPr>
      <w:r w:rsidRPr="0012356E">
        <w:rPr>
          <w:bCs/>
        </w:rPr>
        <w:t xml:space="preserve">  Zagreb, Amruševa 2/II                                               </w:t>
      </w:r>
    </w:p>
    <w:p w:rsidRDefault="0012356E" w:rsidP="0012356E" w:rsidR="0012356E" w:rsidRPr="0012356E">
      <w:pPr>
        <w:rPr>
          <w:bCs/>
        </w:rPr>
      </w:pPr>
    </w:p>
    <w:p w:rsidRDefault="0012356E" w:rsidP="0012356E" w:rsidR="0012356E" w:rsidRPr="0012356E">
      <w:pPr>
        <w:jc w:val="center"/>
        <w:rPr>
          <w:bCs/>
        </w:rPr>
      </w:pPr>
      <w:r w:rsidRPr="0012356E">
        <w:rPr>
          <w:bCs/>
        </w:rPr>
        <w:t>R E P U B L I K A     H R V A T S K A</w:t>
      </w:r>
    </w:p>
    <w:p w:rsidRDefault="0012356E" w:rsidP="0012356E" w:rsidR="0012356E">
      <w:pPr>
        <w:jc w:val="center"/>
        <w:rPr>
          <w:bCs/>
        </w:rPr>
      </w:pPr>
      <w:r w:rsidRPr="0012356E">
        <w:rPr>
          <w:bCs/>
        </w:rPr>
        <w:t>Z A K L J U Č A K</w:t>
      </w:r>
    </w:p>
    <w:p w:rsidRDefault="00155027" w:rsidP="0012356E" w:rsidR="00155027">
      <w:pPr>
        <w:jc w:val="center"/>
        <w:rPr>
          <w:bCs/>
        </w:rPr>
      </w:pPr>
    </w:p>
    <w:p w:rsidRDefault="0012356E" w:rsidP="0012356E" w:rsidR="0012356E" w:rsidRPr="0012356E">
      <w:pPr>
        <w:ind w:firstLine="708"/>
        <w:jc w:val="both"/>
        <w:rPr>
          <w:bCs/>
        </w:rPr>
      </w:pPr>
      <w:r w:rsidRPr="0012356E">
        <w:rPr>
          <w:bCs/>
        </w:rPr>
        <w:t xml:space="preserve">Trgovački sud u Zagrebu po sucu pojedincu Mislavu Kolakušiću, kao stečajnom sucu u stečajnom postupku nad </w:t>
      </w:r>
      <w:r w:rsidR="00155027" w:rsidRPr="00155027">
        <w:rPr>
          <w:bCs/>
        </w:rPr>
        <w:t>Stambena zadruga MANDUŠEVAC</w:t>
      </w:r>
      <w:r w:rsidR="00155027">
        <w:rPr>
          <w:bCs/>
        </w:rPr>
        <w:t xml:space="preserve"> u stečaju</w:t>
      </w:r>
      <w:r w:rsidR="00155027" w:rsidRPr="00155027">
        <w:rPr>
          <w:bCs/>
        </w:rPr>
        <w:t>, Zagreb, Badovinčeva 9a, MBS:080416107, OIB:46963234972</w:t>
      </w:r>
      <w:r w:rsidRPr="0012356E">
        <w:rPr>
          <w:bCs/>
        </w:rPr>
        <w:t xml:space="preserve">, </w:t>
      </w:r>
      <w:r>
        <w:rPr>
          <w:bCs/>
        </w:rPr>
        <w:t>2</w:t>
      </w:r>
      <w:r w:rsidR="00316299">
        <w:rPr>
          <w:bCs/>
        </w:rPr>
        <w:t>1</w:t>
      </w:r>
      <w:r w:rsidRPr="0012356E">
        <w:rPr>
          <w:bCs/>
        </w:rPr>
        <w:t xml:space="preserve">. </w:t>
      </w:r>
      <w:r w:rsidR="00316299">
        <w:rPr>
          <w:bCs/>
        </w:rPr>
        <w:t>veljače</w:t>
      </w:r>
      <w:r w:rsidRPr="0012356E">
        <w:rPr>
          <w:bCs/>
        </w:rPr>
        <w:t xml:space="preserve"> 201</w:t>
      </w:r>
      <w:r w:rsidR="00316299">
        <w:rPr>
          <w:bCs/>
        </w:rPr>
        <w:t>8</w:t>
      </w:r>
      <w:r w:rsidRPr="0012356E">
        <w:rPr>
          <w:bCs/>
        </w:rPr>
        <w:t>.</w:t>
      </w:r>
      <w:r w:rsidR="00D06EE0">
        <w:rPr>
          <w:bCs/>
        </w:rPr>
        <w:t>,</w:t>
      </w:r>
      <w:r w:rsidRPr="0012356E">
        <w:rPr>
          <w:bCs/>
        </w:rPr>
        <w:t xml:space="preserve"> </w:t>
      </w:r>
    </w:p>
    <w:p w:rsidRDefault="00FA2DFD" w:rsidP="00FA2DFD" w:rsidR="00FA2DFD">
      <w:pPr>
        <w:jc w:val="center"/>
      </w:pPr>
    </w:p>
    <w:p w:rsidRDefault="0012356E" w:rsidP="00FA2DFD" w:rsidR="00FA2DFD">
      <w:pPr>
        <w:jc w:val="center"/>
      </w:pPr>
      <w:r>
        <w:t>z a k l</w:t>
      </w:r>
      <w:r w:rsidR="00631ACF">
        <w:t xml:space="preserve"> </w:t>
      </w:r>
      <w:r>
        <w:t>j u č i o  j e</w:t>
      </w:r>
    </w:p>
    <w:p w:rsidRDefault="00FA2DFD" w:rsidP="00FA2DFD" w:rsidR="00FA2DFD"/>
    <w:p w:rsidRDefault="0012356E" w:rsidP="0012356E" w:rsidR="00FA2DFD">
      <w:pPr>
        <w:jc w:val="both"/>
      </w:pPr>
      <w:r>
        <w:t>I</w:t>
      </w:r>
      <w:r w:rsidR="00FA2DFD">
        <w:t xml:space="preserve">  </w:t>
      </w:r>
      <w:r w:rsidR="00FA2DFD">
        <w:tab/>
        <w:t xml:space="preserve">Određuje se prodaja elektroničkom javnom dražbom nekretnine u vlasništvu stečajnog dužnika </w:t>
      </w:r>
      <w:r w:rsidR="00C83073" w:rsidRPr="00C83073">
        <w:t>upisane kod Općinskog građanskog suda u Zagrebu, Zemljišno knjižni odjel Zagreb, zk.ul. 16105, k.o. 3355568 Gornje Vrapče, k.č.br. 1187/65, u naravi Stambena građevina br 245C, pov 175 m2 i dvorište pov.495 m2, Kustošijanska, i to: 6. etaža, garaža oznake G-1, u podrumu zgrade, pov. 15,11 m2, sve u nacrtu označeno rozom bojom</w:t>
      </w:r>
      <w:r w:rsidR="00C83073">
        <w:t>.</w:t>
      </w:r>
    </w:p>
    <w:p w:rsidRDefault="0012356E" w:rsidP="00D06EE0" w:rsidR="00FA2DFD">
      <w:pPr>
        <w:ind w:firstLine="708"/>
        <w:jc w:val="both"/>
      </w:pPr>
      <w:r w:rsidRPr="0012356E">
        <w:t>Na nekretninama je upisano založno  pravo u korist razlučnog vjerovnika: Nava banka d.d. u stečaju.</w:t>
      </w:r>
    </w:p>
    <w:p w:rsidRDefault="0012356E" w:rsidP="00FA2DFD" w:rsidR="00FA2DFD">
      <w:pPr>
        <w:jc w:val="both"/>
      </w:pPr>
      <w:r>
        <w:t>II</w:t>
      </w:r>
      <w:r>
        <w:tab/>
      </w:r>
      <w:r w:rsidR="00FA2DFD">
        <w:t>Utvrđuje se vrijednost nek</w:t>
      </w:r>
      <w:r>
        <w:t>retnina i pokretnina iz točke I</w:t>
      </w:r>
      <w:r w:rsidR="00FA2DFD">
        <w:t xml:space="preserve"> izreke ovog zaključka u iznosu od </w:t>
      </w:r>
      <w:r w:rsidR="00C83073" w:rsidRPr="00C83073">
        <w:t xml:space="preserve">82.500,00 </w:t>
      </w:r>
      <w:r w:rsidRPr="0012356E">
        <w:t xml:space="preserve"> kn</w:t>
      </w:r>
      <w:r w:rsidR="00FA2DFD">
        <w:t>.</w:t>
      </w:r>
    </w:p>
    <w:p w:rsidRDefault="0012356E" w:rsidP="00FA2DFD" w:rsidR="00FA2DFD">
      <w:pPr>
        <w:jc w:val="both"/>
      </w:pPr>
      <w:r>
        <w:t>III</w:t>
      </w:r>
      <w:r>
        <w:tab/>
      </w:r>
      <w:r w:rsidR="00FA2DFD">
        <w:t>NAČIN PRODAJE:</w:t>
      </w:r>
    </w:p>
    <w:p w:rsidRDefault="00FA2DFD" w:rsidP="0012356E" w:rsidR="00FA2DFD">
      <w:pPr>
        <w:ind w:firstLine="708"/>
        <w:jc w:val="both"/>
      </w:pPr>
      <w:r>
        <w:rPr>
          <w:bCs/>
        </w:rPr>
        <w:t xml:space="preserve">Prodaju nekretnine </w:t>
      </w:r>
      <w:r w:rsidR="0012356E">
        <w:rPr>
          <w:bCs/>
        </w:rPr>
        <w:t>iz točke I</w:t>
      </w:r>
      <w:r>
        <w:rPr>
          <w:bCs/>
        </w:rPr>
        <w:t xml:space="preserve"> ovog zaključka provest će Financijska agencija elektroničkom javnom dražbom.</w:t>
      </w:r>
    </w:p>
    <w:p w:rsidRDefault="00FA2DFD" w:rsidP="00FA2DFD" w:rsidR="00FA2DFD">
      <w:pPr>
        <w:jc w:val="both"/>
      </w:pPr>
      <w:r>
        <w:tab/>
      </w:r>
      <w:r w:rsidRPr="001B7EBA">
        <w:t>Stečajni upravitelj dužan je Financijskoj agenciji dostaviti podatke o nekretnini koja se prodaj</w:t>
      </w:r>
      <w:r w:rsidR="0012356E">
        <w:t>e</w:t>
      </w:r>
      <w:r w:rsidRPr="001B7EBA">
        <w:t xml:space="preserve"> u stečajnom postupku (uredno popunjeni zahtjev), kao i oglasiti prodaju na web stranici Visokog trgovačkog suda Republike Hrvatske u Zagrebu, a radi uvođenja u očevidnik nekretnina i pokretnina koje se prodaju u stečajnom postupku.</w:t>
      </w:r>
    </w:p>
    <w:p w:rsidRDefault="00FA2DFD" w:rsidP="00FA2DFD" w:rsidR="00FA2DFD">
      <w:pPr>
        <w:jc w:val="both"/>
      </w:pPr>
      <w:r>
        <w:t>IV</w:t>
      </w:r>
      <w:r w:rsidR="00631ACF">
        <w:tab/>
      </w:r>
      <w:r>
        <w:t xml:space="preserve">   UVJETI  PRODAJE:</w:t>
      </w:r>
    </w:p>
    <w:p w:rsidRDefault="00FA2DFD" w:rsidP="0012356E" w:rsidR="00FA2DFD">
      <w:pPr>
        <w:numPr>
          <w:ilvl w:val="0"/>
          <w:numId w:val="2"/>
        </w:numPr>
        <w:tabs>
          <w:tab w:pos="0" w:val="left"/>
        </w:tabs>
        <w:jc w:val="both"/>
        <w:rPr>
          <w:color w:val="000000"/>
        </w:rPr>
      </w:pPr>
      <w:r>
        <w:rPr>
          <w:color w:val="000000"/>
        </w:rPr>
        <w:t xml:space="preserve">Utvrđena vrijednost nekretnine i pokretnina iznosi </w:t>
      </w:r>
      <w:r w:rsidR="0012356E" w:rsidRPr="0012356E">
        <w:rPr>
          <w:color w:val="000000"/>
        </w:rPr>
        <w:t>82.500,00 kn</w:t>
      </w:r>
      <w:r>
        <w:rPr>
          <w:color w:val="000000"/>
        </w:rPr>
        <w:t>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rPr>
          <w:color w:val="000000"/>
        </w:rPr>
        <w:t xml:space="preserve">Nekretnina se </w:t>
      </w:r>
      <w:r>
        <w:rPr>
          <w:b/>
          <w:color w:val="000000"/>
        </w:rPr>
        <w:t>ne mo</w:t>
      </w:r>
      <w:r w:rsidR="0012356E">
        <w:rPr>
          <w:b/>
          <w:color w:val="000000"/>
        </w:rPr>
        <w:t>že</w:t>
      </w:r>
      <w:r>
        <w:rPr>
          <w:color w:val="000000"/>
        </w:rPr>
        <w:t xml:space="preserve"> prodati:</w:t>
      </w:r>
    </w:p>
    <w:p w:rsidRDefault="00FA2DFD" w:rsidP="00C83073" w:rsidR="00FA2DFD">
      <w:pPr>
        <w:numPr>
          <w:ilvl w:val="0"/>
          <w:numId w:val="1"/>
        </w:numPr>
        <w:jc w:val="both"/>
      </w:pPr>
      <w:r>
        <w:t xml:space="preserve">na prvoj dražbi ispod tri četvrtine (3/4) utvrđene vrijednosti, tj. ispod iznosa od </w:t>
      </w:r>
      <w:r w:rsidR="00FE268D">
        <w:t>61</w:t>
      </w:r>
      <w:r w:rsidR="00C83073">
        <w:t>.</w:t>
      </w:r>
      <w:r w:rsidR="00FE268D">
        <w:t>875</w:t>
      </w:r>
      <w:r w:rsidR="00C83073">
        <w:t>,00</w:t>
      </w:r>
      <w:r>
        <w:t xml:space="preserve"> kn;</w:t>
      </w:r>
    </w:p>
    <w:p w:rsidRDefault="00FA2DFD" w:rsidP="00C83073" w:rsidR="00FA2DFD">
      <w:pPr>
        <w:numPr>
          <w:ilvl w:val="0"/>
          <w:numId w:val="1"/>
        </w:numPr>
        <w:jc w:val="both"/>
      </w:pPr>
      <w:r>
        <w:t xml:space="preserve">na drugoj dražbi ispod jedne polovine (1/2) utvrđene vrijednosti tj. ispod iznosa od </w:t>
      </w:r>
      <w:r w:rsidR="00C83073" w:rsidRPr="00C83073">
        <w:t>41</w:t>
      </w:r>
      <w:r w:rsidR="00C83073">
        <w:t>.</w:t>
      </w:r>
      <w:r w:rsidR="00C83073" w:rsidRPr="00C83073">
        <w:t>250</w:t>
      </w:r>
      <w:r w:rsidR="0012356E">
        <w:t>,00</w:t>
      </w:r>
      <w:r>
        <w:t xml:space="preserve"> kn;</w:t>
      </w:r>
    </w:p>
    <w:p w:rsidRDefault="00FA2DFD" w:rsidP="00C83073" w:rsidR="00FA2DFD">
      <w:pPr>
        <w:numPr>
          <w:ilvl w:val="0"/>
          <w:numId w:val="1"/>
        </w:numPr>
        <w:jc w:val="both"/>
      </w:pPr>
      <w:r>
        <w:t xml:space="preserve">na trećoj dražbi ispod jedne četvrtine (1/4) utvrđene vrijednosti tj. ispod iznosa od </w:t>
      </w:r>
      <w:r w:rsidR="00C83073" w:rsidRPr="00C83073">
        <w:t>20</w:t>
      </w:r>
      <w:r w:rsidR="00C83073">
        <w:t>.</w:t>
      </w:r>
      <w:r w:rsidR="00C83073" w:rsidRPr="00C83073">
        <w:t>625</w:t>
      </w:r>
      <w:r w:rsidR="00C83073">
        <w:t>,00</w:t>
      </w:r>
      <w:r>
        <w:t xml:space="preserve"> kn</w:t>
      </w:r>
    </w:p>
    <w:p w:rsidRDefault="00FA2DFD" w:rsidP="00FA2DFD" w:rsidR="00FA2DFD">
      <w:pPr>
        <w:numPr>
          <w:ilvl w:val="0"/>
          <w:numId w:val="1"/>
        </w:numPr>
        <w:jc w:val="both"/>
      </w:pPr>
      <w:r>
        <w:t>na četvrtoj dražbi nekretnina se prodaje po početnoj cijeni od 1,00 kn.</w:t>
      </w:r>
    </w:p>
    <w:p w:rsidRDefault="00316299" w:rsidP="00316299" w:rsidR="00316299">
      <w:pPr>
        <w:numPr>
          <w:ilvl w:val="0"/>
          <w:numId w:val="1"/>
        </w:numPr>
        <w:jc w:val="both"/>
      </w:pPr>
      <w:r>
        <w:t>d</w:t>
      </w:r>
      <w:r w:rsidRPr="00316299">
        <w:t xml:space="preserve">ražbeni korak iznosi </w:t>
      </w:r>
      <w:r w:rsidR="00276746">
        <w:t>5</w:t>
      </w:r>
      <w:r w:rsidRPr="00316299">
        <w:t>00,00 kn.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  <w:rPr>
          <w:color w:val="000000"/>
        </w:rPr>
      </w:pPr>
      <w:r>
        <w:rPr>
          <w:color w:val="000000"/>
        </w:rPr>
        <w:t>Porez na dodanu vrijednost na pokretnine uračunat je u cijenu. Sve ostale troškove i poreze u svezi s prodajom snosi kupac.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Nakon prodaje nekretnine i nakon što budu ispunjeni uvjeti za upis kupca u zemljišne knjige, brisati će se tereti koji su upisani u zemljišnim knjigama. </w:t>
      </w:r>
    </w:p>
    <w:p w:rsidRDefault="00FA2DFD" w:rsidP="00C83073" w:rsidR="00FA2DFD">
      <w:pPr>
        <w:numPr>
          <w:ilvl w:val="0"/>
          <w:numId w:val="2"/>
        </w:numPr>
        <w:tabs>
          <w:tab w:pos="0" w:val="left"/>
        </w:tabs>
        <w:jc w:val="both"/>
      </w:pPr>
      <w:r>
        <w:lastRenderedPageBreak/>
        <w:t xml:space="preserve">Pravo nadmetanja imaju samo osobe koje su  najkasnije 3 dana prije održavanja elektroničke javne dražbe uplatile jamčevinu u iznosu od 5% od utvrđene vrijednosti nekretnine i pokretnina, tj. u iznosu od </w:t>
      </w:r>
      <w:r w:rsidR="00C83073" w:rsidRPr="00C83073">
        <w:t>4</w:t>
      </w:r>
      <w:r w:rsidR="00C83073">
        <w:t>.</w:t>
      </w:r>
      <w:r w:rsidR="00C83073" w:rsidRPr="00C83073">
        <w:t>125</w:t>
      </w:r>
      <w:r w:rsidR="0012356E">
        <w:t>,00</w:t>
      </w:r>
      <w:r>
        <w:t xml:space="preserve">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 Potvrdu o uplati jamčevine svaki sudionik dužan je predočiti prije početka dražbe.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Osobe koje ne uplate jamčevinu u roku iz točke IV f.) ovog zaključka neće moći sudjelovati u dražbi.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Sudionik čija će ponuda biti prihvaćena, jamčevina će se uračunati u kupoprodajnu cijenu,  a ostalim sudionicima će biti vraćena.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 xml:space="preserve">Kupac je dužan uplatiti razliku između uplaćene jamčevine i postignute kupoprodajne cijene u roku od 30 dana od dana zaključenja javne dražbe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FA2DFD" w:rsidP="00D06EE0" w:rsidR="00FA2DFD">
      <w:pPr>
        <w:ind w:firstLine="3" w:left="1065"/>
        <w:jc w:val="both"/>
      </w:pPr>
      <w: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A2DFD" w:rsidP="00FA2DFD" w:rsidR="00FA2DFD">
      <w:pPr>
        <w:numPr>
          <w:ilvl w:val="0"/>
          <w:numId w:val="2"/>
        </w:numPr>
        <w:tabs>
          <w:tab w:pos="0" w:val="left"/>
        </w:tabs>
        <w:jc w:val="both"/>
      </w:pPr>
      <w:r>
        <w:t>Nekretnine i pokretnine će se rješenjem o dosudi dosuditi kupcu koji ponudi najpovoljniju cijenu. Nekretnine će se dosuditi i kupcima koji su ponudili nižu cijenu prema veličini ponuđene cijene, ako kupci koji su ponudili veću cijenu ne polože kupovninu u roku iz  točke IV</w:t>
      </w:r>
      <w:r w:rsidR="0012356E">
        <w:t xml:space="preserve"> </w:t>
      </w:r>
      <w:r w:rsidR="00155027">
        <w:t>i</w:t>
      </w:r>
      <w:r>
        <w:t>) ovog zaključka.</w:t>
      </w:r>
    </w:p>
    <w:p w:rsidRDefault="0092379D" w:rsidP="00FA2DFD" w:rsidR="00FA2DFD">
      <w:pPr>
        <w:jc w:val="both"/>
      </w:pPr>
      <w:r>
        <w:t>V</w:t>
      </w:r>
      <w:r w:rsidR="0012356E">
        <w:tab/>
        <w:t xml:space="preserve">      </w:t>
      </w:r>
      <w:r w:rsidR="00FA2DFD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92379D" w:rsidP="00FA2DFD" w:rsidR="00FA2DFD">
      <w:pPr>
        <w:jc w:val="both"/>
      </w:pPr>
      <w:r>
        <w:t>VI</w:t>
      </w:r>
      <w:r>
        <w:tab/>
      </w:r>
      <w:r w:rsidR="00FA2DFD">
        <w:t>Nakon pravomoćnosti rješenja o dosudi i nakon što kupac položi kupovninu, sud će donijeti zaključak o predaji nekretnine i pokretnina kupcu, čime kupac stupa u posjed istih.</w:t>
      </w:r>
    </w:p>
    <w:p w:rsidRDefault="00FA2DFD" w:rsidP="00FA2DFD" w:rsidR="00FA2DFD">
      <w:pPr>
        <w:jc w:val="both"/>
      </w:pPr>
      <w:r>
        <w:t>VII</w:t>
      </w:r>
      <w:r w:rsidR="0092379D">
        <w:tab/>
      </w:r>
      <w: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FA2DFD" w:rsidP="00FA2DFD" w:rsidR="00FA2DFD">
      <w:pPr>
        <w:jc w:val="both"/>
      </w:pPr>
      <w:r>
        <w:t>VIII</w:t>
      </w:r>
      <w:r w:rsidR="0092379D">
        <w:tab/>
      </w:r>
      <w:r>
        <w:t>Prodaja se provodi po načelu „viđeno – kupljeno“, što isključuje sve naknadne prigovore kupca.</w:t>
      </w:r>
    </w:p>
    <w:p w:rsidRDefault="00FA2DFD" w:rsidP="00FA2DFD" w:rsidR="00FA2DFD">
      <w:pPr>
        <w:jc w:val="both"/>
      </w:pPr>
      <w:r>
        <w:t>IX</w:t>
      </w:r>
      <w:r w:rsidR="0092379D">
        <w:tab/>
      </w:r>
      <w:r>
        <w:t xml:space="preserve">Zainteresirane osobe mogu razgledati nekretnine i pokretnine koje su predmet prodaje,  uz prethodni dogovor sa stečajnim upraviteljem </w:t>
      </w:r>
      <w:r w:rsidR="00C83073" w:rsidRPr="00C83073">
        <w:t>ANA MARIA MEĐIMUREC na broj telefona 091 2444 525</w:t>
      </w:r>
      <w:r>
        <w:t>.</w:t>
      </w:r>
    </w:p>
    <w:p w:rsidRDefault="00FA2DFD" w:rsidP="00FA2DFD" w:rsidR="00FA2DFD">
      <w:pPr>
        <w:jc w:val="center"/>
      </w:pPr>
      <w:r>
        <w:t xml:space="preserve">U </w:t>
      </w:r>
      <w:r w:rsidR="00631ACF">
        <w:t>Zagrebu</w:t>
      </w:r>
      <w:r>
        <w:t xml:space="preserve"> </w:t>
      </w:r>
      <w:r w:rsidR="0092379D">
        <w:t>2</w:t>
      </w:r>
      <w:r w:rsidR="00316299">
        <w:t>1</w:t>
      </w:r>
      <w:r>
        <w:t xml:space="preserve">. </w:t>
      </w:r>
      <w:r w:rsidR="00316299">
        <w:t>veljače</w:t>
      </w:r>
      <w:r>
        <w:t xml:space="preserve"> 201</w:t>
      </w:r>
      <w:r w:rsidR="00316299">
        <w:t>8</w:t>
      </w:r>
      <w:r>
        <w:t>.</w:t>
      </w:r>
    </w:p>
    <w:p w:rsidRDefault="00FA2DFD" w:rsidP="0092379D" w:rsidR="00523C5B" w:rsidRPr="006F44C4">
      <w:r>
        <w:t xml:space="preserve">                                                                                    </w:t>
      </w:r>
      <w:r w:rsidR="006669A7">
        <w:tab/>
      </w:r>
      <w:r>
        <w:t xml:space="preserve"> </w:t>
      </w:r>
      <w:r w:rsidR="00523C5B" w:rsidRPr="006F44C4">
        <w:tab/>
        <w:t>SUDAC</w:t>
      </w:r>
    </w:p>
    <w:p w:rsidRDefault="0092379D" w:rsidP="00523C5B" w:rsidR="00523C5B" w:rsidRPr="006F44C4">
      <w:pPr>
        <w:ind w:left="4956"/>
        <w:jc w:val="both"/>
      </w:pPr>
      <w:r>
        <w:t xml:space="preserve"> </w:t>
      </w:r>
      <w:r>
        <w:tab/>
      </w:r>
      <w:r>
        <w:tab/>
        <w:t>Mislav Kolakušić</w:t>
      </w:r>
      <w:r w:rsidR="00D45DD9">
        <w:t xml:space="preserve"> v.r.</w:t>
      </w:r>
    </w:p>
    <w:p w:rsidRDefault="00523C5B" w:rsidP="00FA2DFD" w:rsidR="00523C5B">
      <w:pPr>
        <w:jc w:val="both"/>
      </w:pPr>
    </w:p>
    <w:p w:rsidRDefault="00FA2DFD" w:rsidP="00FA2DFD" w:rsidR="00FA2DFD">
      <w:pPr>
        <w:jc w:val="both"/>
      </w:pPr>
      <w:r>
        <w:t>Pouka o pravnom lijeku:</w:t>
      </w:r>
    </w:p>
    <w:p w:rsidRDefault="00FA2DFD" w:rsidP="00FA2DFD" w:rsidR="00FA2DFD">
      <w:pPr>
        <w:jc w:val="both"/>
      </w:pPr>
      <w:r>
        <w:t>Protiv ovog zaključka nije dopušten poseban pravni lijek (čl. 11. st. 9. Stečajnog zakona).</w:t>
      </w:r>
    </w:p>
    <w:p w:rsidRDefault="00FA2DFD" w:rsidP="00FA2DFD" w:rsidR="00FA2DFD">
      <w:pPr>
        <w:jc w:val="both"/>
      </w:pPr>
    </w:p>
    <w:p w:rsidRDefault="00D45DD9" w:rsidR="00D45DD9">
      <w:r>
        <w:t>Za točnost otpravka - ovlašteni službenik</w:t>
      </w:r>
    </w:p>
    <w:p w:rsidRDefault="00D45DD9" w:rsidR="00D45DD9" w:rsidRPr="000504A6">
      <w:r>
        <w:tab/>
        <w:t xml:space="preserve">      </w:t>
      </w:r>
      <w:r w:rsidRPr="000E6531">
        <w:t>Ivana Stampf</w:t>
      </w:r>
    </w:p>
    <w:p w:rsidRDefault="00FA2DFD" w:rsidP="00D45DD9" w:rsidR="00FA2DFD">
      <w:pPr>
        <w:jc w:val="both"/>
      </w:pPr>
    </w:p>
    <w:sectPr w:rsidSect="00FA2DFD" w:rsidR="00FA2DF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8C5" w:rsidP="00FA2DFD" w:rsidR="006E58C5">
      <w:r>
        <w:separator/>
      </w:r>
    </w:p>
  </w:endnote>
  <w:endnote w:id="0" w:type="continuationSeparator">
    <w:p w:rsidRDefault="006E58C5" w:rsidP="00FA2DFD" w:rsidR="006E5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8C5" w:rsidP="00FA2DFD" w:rsidR="006E58C5">
      <w:r>
        <w:separator/>
      </w:r>
    </w:p>
  </w:footnote>
  <w:footnote w:id="0" w:type="continuationSeparator">
    <w:p w:rsidRDefault="006E58C5" w:rsidP="00FA2DFD" w:rsidR="006E58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0201695"/>
      <w:docPartObj>
        <w:docPartGallery w:val="Page Numbers (Top of Page)"/>
        <w:docPartUnique/>
      </w:docPartObj>
    </w:sdtPr>
    <w:sdtEndPr/>
    <w:sdtContent>
      <w:p w:rsidRDefault="00FA2DFD" w:rsidR="00FA2DF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DD9">
          <w:rPr>
            <w:noProof/>
          </w:rPr>
          <w:t>2</w:t>
        </w:r>
        <w:r>
          <w:fldChar w:fldCharType="end"/>
        </w:r>
      </w:p>
    </w:sdtContent>
  </w:sdt>
  <w:p w:rsidRDefault="0012356E" w:rsidP="00FA2DFD" w:rsidR="00FA2DFD">
    <w:pPr>
      <w:pStyle w:val="Zaglavlje"/>
      <w:jc w:val="right"/>
      <w:rPr>
        <w:rFonts w:cs="Arial" w:hAnsi="Arial" w:ascii="Arial"/>
        <w:sz w:val="22"/>
        <w:szCs w:val="22"/>
      </w:rPr>
    </w:pPr>
    <w:r>
      <w:t>66</w:t>
    </w:r>
    <w:r w:rsidR="00FA2DFD" w:rsidRPr="0051650D">
      <w:t xml:space="preserve"> St-</w:t>
    </w:r>
    <w:r>
      <w:t>694/15</w:t>
    </w:r>
  </w:p>
  <w:p w:rsidRDefault="00FA2DFD" w:rsidR="00FA2D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56E" w:rsidP="00FA2DFD" w:rsidR="00FA2DFD">
    <w:pPr>
      <w:pStyle w:val="Zaglavlje"/>
      <w:jc w:val="right"/>
      <w:rPr>
        <w:rFonts w:cs="Arial" w:hAnsi="Arial" w:ascii="Arial"/>
        <w:sz w:val="22"/>
        <w:szCs w:val="22"/>
      </w:rPr>
    </w:pPr>
    <w:r>
      <w:t>66</w:t>
    </w:r>
    <w:r w:rsidR="00FA2DFD" w:rsidRPr="0051650D">
      <w:t xml:space="preserve"> St-</w:t>
    </w:r>
    <w:r>
      <w:t>694</w:t>
    </w:r>
    <w:r w:rsidR="00FA2DFD" w:rsidRPr="0051650D">
      <w:t>/15</w:t>
    </w:r>
  </w:p>
  <w:p w:rsidRDefault="00FA2DFD" w:rsidR="00FA2D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2DFD"/>
    <w:rsid w:val="0012356E"/>
    <w:rsid w:val="00155027"/>
    <w:rsid w:val="00276746"/>
    <w:rsid w:val="00316299"/>
    <w:rsid w:val="00523C5B"/>
    <w:rsid w:val="0052558E"/>
    <w:rsid w:val="00631ACF"/>
    <w:rsid w:val="00636258"/>
    <w:rsid w:val="006669A7"/>
    <w:rsid w:val="006E58C5"/>
    <w:rsid w:val="00706323"/>
    <w:rsid w:val="007E4BD5"/>
    <w:rsid w:val="00826138"/>
    <w:rsid w:val="0092379D"/>
    <w:rsid w:val="00954519"/>
    <w:rsid w:val="00AF37FE"/>
    <w:rsid w:val="00B65CF6"/>
    <w:rsid w:val="00C83073"/>
    <w:rsid w:val="00CC43DB"/>
    <w:rsid w:val="00CE7AF6"/>
    <w:rsid w:val="00D06EE0"/>
    <w:rsid w:val="00D45DD9"/>
    <w:rsid w:val="00FA2DFD"/>
    <w:rsid w:val="00FE268D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2DFD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2D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2DFD"/>
    <w:rPr>
      <w:rFonts w:cs="Tahoma" w:eastAsia="Times New Roman" w:hAnsi="Tahoma" w:asci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2DFD"/>
    <w:rPr>
      <w:rFonts w:cs="Times New Roman" w:eastAsia="Times New Roman" w:hAnsi="Times New Roman" w:asci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2DFD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qFormat/>
    <w:rsid w:val="00FA2DF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45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DD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DD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DD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DD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2DFD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A2D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2DFD"/>
    <w:rPr>
      <w:rFonts w:ascii="Tahoma" w:cs="Tahoma" w:eastAsia="Times New Roman" w:hAnsi="Tahoma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2DFD"/>
    <w:rPr>
      <w:rFonts w:ascii="Times New Roman" w:cs="Times New Roman" w:eastAsia="Times New Roman" w:hAnsi="Times New Roman"/>
      <w:sz w:val="24"/>
      <w:szCs w:val="24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FA2D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2DFD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qFormat/>
    <w:rsid w:val="00FA2DF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45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DD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DD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DD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DD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MANDUŠEVAC; GRAD ZAGREB, Stručna služba Gradonačelnika</izvorni_sadrzaj>
    <derivirana_varijabla naziv="DomainObject.Predmet.StrankaFormated_1">  Stambena zadruga MANDUŠEVAC; GRAD ZAGREB, Stručna služba Gradonačelnika</derivirana_varijabla>
  </DomainObject.Predmet.StrankaFormated>
  <DomainObject.Predmet.StrankaFormatedOIB>
    <izvorni_sadrzaj>  Stambena zadruga MANDUŠEVAC, OIB 46963234972; GRAD ZAGREB, Stručna služba Gradonačelnika, OIB 61817894937</izvorni_sadrzaj>
    <derivirana_varijabla naziv="DomainObject.Predmet.StrankaFormatedOIB_1">  Stambena zadruga MANDUŠEVAC, OIB 46963234972; GRAD ZAGREB, Stručna služba Gradonačelnika, OIB 61817894937</derivirana_varijabla>
  </DomainObject.Predmet.StrankaFormatedOIB>
  <DomainObject.Predmet.StrankaFormatedWithAdress>
    <izvorni_sadrzaj> Stambena zadruga MANDUŠEVAC, Badovinčeva 9a, 10000 Zagreb; GRAD ZAGREB, Stručna služba Gradonačelnika, Trg Stjepana Radića 1, 10000 Zagreb</izvorni_sadrzaj>
    <derivirana_varijabla naziv="DomainObject.Predmet.StrankaFormatedWithAdress_1"> Stambena zadruga MANDUŠEVAC, Badovinčeva 9a, 10000 Zagreb; GRAD ZAGREB, Stručna služba Gradonačelnika, Trg Stjepana Radića 1, 10000 Zagreb</derivirana_varijabla>
  </DomainObject.Predmet.StrankaFormatedWithAdress>
  <DomainObject.Predmet.StrankaFormatedWithAdressOIB>
    <izvorni_sadrzaj> Stambena zadruga MANDUŠEVAC, OIB 46963234972, Badovinčeva 9a, 10000 Zagreb; GRAD ZAGREB, Stručna služba Gradonačelnika, OIB 61817894937, Trg Stjepana Radića 1, 10000 Zagreb</izvorni_sadrzaj>
    <derivirana_varijabla naziv="DomainObject.Predmet.StrankaFormatedWithAdressOIB_1"> Stambena zadruga MANDUŠEVAC, OIB 46963234972, Badovinčeva 9a, 10000 Zagreb; GRAD ZAGREB, Stručna služba Gradonačelnika, OIB 61817894937, Trg Stjepana Radića 1, 10000 Zagreb</derivirana_varijabla>
  </DomainObject.Predmet.StrankaFormatedWithAdressOIB>
  <DomainObject.Predmet.StrankaWithAdress>
    <izvorni_sadrzaj>Stambena zadruga MANDUŠEVAC Badovinčeva 9a,10000 Zagreb,GRAD ZAGREB, Stručna služba Gradonačelnika Trg Stjepana Radića 1,10000 Zagreb</izvorni_sadrzaj>
    <derivirana_varijabla naziv="DomainObject.Predmet.StrankaWithAdress_1">Stambena zadruga MANDUŠEVAC Badovinčeva 9a,10000 Zagreb,GRAD ZAGREB, Stručna služba Gradonačelnika Trg Stjepana Radića 1,10000 Zagreb</derivirana_varijabla>
  </DomainObject.Predmet.StrankaWithAdress>
  <DomainObject.Predmet.StrankaWithAdressOIB>
    <izvorni_sadrzaj>Stambena zadruga MANDUŠEVAC, OIB 46963234972, Badovinčeva 9a,10000 Zagreb,GRAD ZAGREB, Stručna služba Gradonačelnika, OIB 61817894937, Trg Stjepana Radića 1,10000 Zagreb</izvorni_sadrzaj>
    <derivirana_varijabla naziv="DomainObject.Predmet.StrankaWithAdressOIB_1">Stambena zadruga MANDUŠEVAC, OIB 46963234972, Badovinčeva 9a,10000 Zagreb,GRAD ZAGREB, Stručna služba Gradonačelnika, OIB 61817894937, Trg Stjepana Radića 1,10000 Zagreb</derivirana_varijabla>
  </DomainObject.Predmet.StrankaWithAdressOIB>
  <DomainObject.Predmet.StrankaNazivFormated>
    <izvorni_sadrzaj>Stambena zadruga MANDUŠEVAC,GRAD ZAGREB, Stručna služba Gradonačelnika</izvorni_sadrzaj>
    <derivirana_varijabla naziv="DomainObject.Predmet.StrankaNazivFormated_1">Stambena zadruga MANDUŠEVAC,GRAD ZAGREB, Stručna služba Gradonačelnika</derivirana_varijabla>
  </DomainObject.Predmet.StrankaNazivFormated>
  <DomainObject.Predmet.StrankaNazivFormatedOIB>
    <izvorni_sadrzaj>Stambena zadruga MANDUŠEVAC, OIB 46963234972,GRAD ZAGREB, Stručna služba Gradonačelnika, OIB 61817894937</izvorni_sadrzaj>
    <derivirana_varijabla naziv="DomainObject.Predmet.StrankaNazivFormatedOIB_1">Stambena zadruga MANDUŠEVAC, OIB 46963234972,GRAD ZAGREB, Stručna služba Gradonačelnika,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Stambena zadruga MANDUŠEVAC</item>
      <item>GRAD ZAGREB, Stručna služba Gradonačelnika</item>
    </izvorni_sadrzaj>
    <derivirana_varijabla naziv="DomainObject.Predmet.StrankaListFormated_1">
      <item>Stambena zadruga MANDUŠEVAC</item>
      <item>GRAD ZAGREB, Stručna služba Gradonačelnika</item>
    </derivirana_varijabla>
  </DomainObject.Predmet.StrankaListFormated>
  <DomainObject.Predmet.StrankaListFormatedOIB>
    <izvorni_sadrzaj>
      <item>Stambena zadruga MANDUŠEVAC, OIB 46963234972</item>
      <item>GRAD ZAGREB, Stručna služba Gradonačelnika, OIB 61817894937</item>
    </izvorni_sadrzaj>
    <derivirana_varijabla naziv="DomainObject.Predmet.StrankaListFormatedOIB_1">
      <item>Stambena zadruga MANDUŠEVAC, OIB 46963234972</item>
      <item>GRAD ZAGREB, Stručna služba Gradonačelnika, OIB 61817894937</item>
    </derivirana_varijabla>
  </DomainObject.Predmet.StrankaListFormatedOIB>
  <DomainObject.Predmet.StrankaListFormatedWithAdress>
    <izvorni_sadrzaj>
      <item>Stambena zadruga MANDUŠEVAC, Badovinčeva 9a, 10000 Zagreb</item>
      <item>GRAD ZAGREB, Stručna služba Gradonačelnika, Trg Stjepana Radića 1, 10000 Zagreb</item>
    </izvorni_sadrzaj>
    <derivirana_varijabla naziv="DomainObject.Predmet.StrankaListFormatedWithAdress_1">
      <item>Stambena zadruga MANDUŠEVAC, Badovinčeva 9a, 10000 Zagreb</item>
      <item>GRAD ZAGREB, Stručna služba Gradonačelnika, Trg Stjepana Radića 1,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  <item>GRAD ZAGREB, Stručna služba Gradonačelnika, OIB 61817894937, Trg Stjepana Radića 1, 10000 Zagreb</item>
    </izvorni_sadrzaj>
    <derivirana_varijabla naziv="DomainObject.Predmet.StrankaListFormatedWithAdressOIB_1">
      <item>Stambena zadruga MANDUŠEVAC, OIB 46963234972, Badovinčeva 9a, 10000 Zagreb</item>
      <item>GRAD ZAGREB, Stručna služba Gradonačelnika, OIB 61817894937, Trg Stjepana Radića 1, 10000 Zagreb</item>
    </derivirana_varijabla>
  </DomainObject.Predmet.StrankaListFormatedWithAdressOIB>
  <DomainObject.Predmet.StrankaListNazivFormated>
    <izvorni_sadrzaj>
      <item>Stambena zadruga MANDUŠEVAC</item>
      <item>GRAD ZAGREB, Stručna služba Gradonačelnika</item>
    </izvorni_sadrzaj>
    <derivirana_varijabla naziv="DomainObject.Predmet.StrankaListNazivFormated_1">
      <item>Stambena zadruga MANDUŠEVAC</item>
      <item>GRAD ZAGREB, Stručna služba Gradonačelnika</item>
    </derivirana_varijabla>
  </DomainObject.Predmet.StrankaListNazivFormated>
  <DomainObject.Predmet.StrankaListNazivFormatedOIB>
    <izvorni_sadrzaj>
      <item>Stambena zadruga MANDUŠEVAC, OIB 46963234972</item>
      <item>GRAD ZAGREB, Stručna služba Gradonačelnika, OIB 61817894937</item>
    </izvorni_sadrzaj>
    <derivirana_varijabla naziv="DomainObject.Predmet.StrankaListNazivFormatedOIB_1">
      <item>Stambena zadruga MANDUŠEVAC, OIB 46963234972</item>
      <item>GRAD ZAGREB, Stručna služba Gradonačelnika, OIB 61817894937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Stambena zadruga MANDUŠEVAC i dr.</izvorni_sadrzaj>
    <derivirana_varijabla naziv="DomainObject.Predmet.StrankaIDrugi_1">Stambena zadruga MANDUŠEVAC i dr.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 i dr.</izvorni_sadrzaj>
    <derivirana_varijabla naziv="DomainObject.Predmet.StrankaIDrugiAdressOIB_1">Stambena zadruga MANDUŠEVAC, OIB 46963234972, Badovinčeva 9a, 10000 Zagreb i dr.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  <item>GRAD ZAGREB, Stručna služba Gradonačelnika</item>
    </izvorni_sadrzaj>
    <derivirana_varijabla naziv="DomainObject.Predmet.SudioniciListNaziv_1">
      <item>Stambena zadruga MANDUŠEVAC</item>
      <item>Stambena zadruga MANDUŠEVAC</item>
      <item>ANA MARIA MEĐIMUREC</item>
      <item>GRAD ZAGREB, Stručna služba Gradonačelnika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  <item>, OIB 61817894937</item>
    </izvorni_sadrzaj>
    <derivirana_varijabla naziv="DomainObject.Predmet.SudioniciListNazivOIB_1">
      <item>, OIB 46963234972</item>
      <item>, OIB 46963234972</item>
      <item>, OIB 86890331310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822</properties:Words>
  <properties:Characters>4322</properties:Characters>
  <properties:Lines>93</properties:Lines>
  <properties:Paragraphs>42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2018-02-21T10:41:00Z</dcterms:created>
  <dc:creator>Lea Rogina</dc:creator>
  <cp:lastModifiedBy>Ivana Stampf</cp:lastModifiedBy>
  <cp:lastPrinted>2016-06-07T13:05:00Z</cp:lastPrinted>
  <dcterms:modified xmlns:xsi="http://www.w3.org/2001/XMLSchema-instance" xsi:type="dcterms:W3CDTF">2018-02-21T12:13:00Z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23 st-694-15 zaključak o prodaji garaža ispravljene 3-4.docx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