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6f0f" w14:paraId="63f6f0f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73FF1">
        <w:rPr>
          <w:rFonts w:hAnsi="Times New Roman" w:ascii="Times New Roman"/>
          <w:szCs w:val="24"/>
          <w:lang w:val="hr-HR"/>
        </w:rPr>
        <w:t xml:space="preserve">SILVESTRIA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773FF1">
        <w:rPr>
          <w:rFonts w:hAnsi="Times New Roman" w:ascii="Times New Roman"/>
          <w:szCs w:val="24"/>
          <w:lang w:val="hr-HR"/>
        </w:rPr>
        <w:t>B: 17669814142, Solin, Dr. Franje Tuđmana 63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773FF1" w:rsidRPr="00773FF1">
        <w:rPr>
          <w:rFonts w:hAnsi="Times New Roman" w:ascii="Times New Roman"/>
          <w:szCs w:val="24"/>
          <w:lang w:val="hr-HR"/>
        </w:rPr>
        <w:t>SILVESTRIA d.o.o., OIB: 17669814142, Solin, Dr. Franje Tuđmana 63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>444. Stečajnog zakona (NN 71/15, dalje SZ), navodeći da dužnik nema zaposlenih, da u Očevidniku redoslijeda osnova za plaćanje (dalje: ORP) dužnik 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>
        <w:rPr>
          <w:rFonts w:hAnsi="Times New Roman" w:ascii="Times New Roman"/>
          <w:szCs w:val="24"/>
          <w:lang w:val="hr-HR"/>
        </w:rPr>
        <w:t>lju od 2268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od 4.145.138,49 kn. Navodi popis računa i oročenih sredstava dužnika prema jedinstvenom registru računa uz napomenu kako dužnik nema zaposlenih.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55371C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773FF1">
      <w:rPr>
        <w:rFonts w:hAnsi="Times New Roman" w:ascii="Times New Roman"/>
        <w:lang w:val="hr-HR"/>
      </w:rPr>
      <w:t>463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773FF1">
      <w:rPr>
        <w:rFonts w:hAnsi="Times New Roman" w:ascii="Times New Roman"/>
        <w:lang w:val="hr-HR"/>
      </w:rPr>
      <w:t>463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A6FFC"/>
    <w:rsid w:val="00317FD9"/>
    <w:rsid w:val="00346249"/>
    <w:rsid w:val="003E4B5E"/>
    <w:rsid w:val="0055371C"/>
    <w:rsid w:val="00581DE4"/>
    <w:rsid w:val="00667D87"/>
    <w:rsid w:val="006F4725"/>
    <w:rsid w:val="007519B9"/>
    <w:rsid w:val="00773FF1"/>
    <w:rsid w:val="008D209C"/>
    <w:rsid w:val="008F6BF0"/>
    <w:rsid w:val="00947B8C"/>
    <w:rsid w:val="00A430A2"/>
    <w:rsid w:val="00AA7E4B"/>
    <w:rsid w:val="00DA6CAB"/>
    <w:rsid w:val="00DF7B3B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3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7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7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7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7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3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7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7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7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7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SILVESTRIA d.o.o. za gradnju i trgovinu</izvorni_sadrzaj>
    <derivirana_varijabla naziv="DomainObject.Predmet.ProtustrankaFormated_1">  SILVESTRIA d.o.o. za gradnju i trgovinu</derivirana_varijabla>
  </DomainObject.Predmet.ProtustrankaFormated>
  <DomainObject.Predmet.ProtustrankaFormatedOIB>
    <izvorni_sadrzaj>  SILVESTRIA d.o.o. za gradnju i trgovinu, OIB 17669814142</izvorni_sadrzaj>
    <derivirana_varijabla naziv="DomainObject.Predmet.ProtustrankaFormatedOIB_1">  SILVESTRIA d.o.o. za gradnju i trgovinu, OIB 17669814142</derivirana_varijabla>
  </DomainObject.Predmet.ProtustrankaFormatedOIB>
  <DomainObject.Predmet.ProtustrankaFormatedWithAdress>
    <izvorni_sadrzaj> SILVESTRIA d.o.o. za gradnju i trgovinu, Dr. Franje Tuđmana 63, 21270 Zagvozd</izvorni_sadrzaj>
    <derivirana_varijabla naziv="DomainObject.Predmet.ProtustrankaFormatedWithAdress_1"> SILVESTRIA d.o.o. za gradnju i trgovinu, Dr. Franje Tuđmana 63, 21270 Zagvozd</derivirana_varijabla>
  </DomainObject.Predmet.ProtustrankaFormatedWithAdress>
  <DomainObject.Predmet.ProtustrankaFormatedWithAdressOIB>
    <izvorni_sadrzaj> SILVESTRIA d.o.o. za gradnju i trgovinu, OIB 17669814142, Dr. Franje Tuđmana 63, 21270 Zagvozd</izvorni_sadrzaj>
    <derivirana_varijabla naziv="DomainObject.Predmet.ProtustrankaFormatedWithAdressOIB_1"> SILVESTRIA d.o.o. za gradnju i trgovinu, OIB 17669814142, Dr. Franje Tuđmana 63, 21270 Zagvozd</derivirana_varijabla>
  </DomainObject.Predmet.ProtustrankaFormatedWithAdressOIB>
  <DomainObject.Predmet.ProtustrankaWithAdress>
    <izvorni_sadrzaj>SILVESTRIA d.o.o. za gradnju i trgovinu Dr. Franje Tuđmana 63, 21270 Zagvozd</izvorni_sadrzaj>
    <derivirana_varijabla naziv="DomainObject.Predmet.ProtustrankaWithAdress_1">SILVESTRIA d.o.o. za gradnju i trgovinu Dr. Franje Tuđmana 63, 21270 Zagvozd</derivirana_varijabla>
  </DomainObject.Predmet.ProtustrankaWithAdress>
  <DomainObject.Predmet.ProtustrankaWithAdressOIB>
    <izvorni_sadrzaj>SILVESTRIA d.o.o. za gradnju i trgovinu, OIB 17669814142, Dr. Franje Tuđmana 63, 21270 Zagvozd</izvorni_sadrzaj>
    <derivirana_varijabla naziv="DomainObject.Predmet.ProtustrankaWithAdressOIB_1">SILVESTRIA d.o.o. za gradnju i trgovinu, OIB 17669814142, Dr. Franje Tuđmana 63, 21270 Zagvozd</derivirana_varijabla>
  </DomainObject.Predmet.ProtustrankaWithAdressOIB>
  <DomainObject.Predmet.ProtustrankaNazivFormated>
    <izvorni_sadrzaj>SILVESTRIA d.o.o. za gradnju i trgovinu</izvorni_sadrzaj>
    <derivirana_varijabla naziv="DomainObject.Predmet.ProtustrankaNazivFormated_1">SILVESTRIA d.o.o. za gradnju i trgovinu</derivirana_varijabla>
  </DomainObject.Predmet.ProtustrankaNazivFormated>
  <DomainObject.Predmet.ProtustrankaNazivFormatedOIB>
    <izvorni_sadrzaj>SILVESTRIA d.o.o. za gradnju i trgovinu, OIB 17669814142</izvorni_sadrzaj>
    <derivirana_varijabla naziv="DomainObject.Predmet.ProtustrankaNazivFormatedOIB_1">SILVESTRIA d.o.o. za gradnju i trgovinu, OIB 17669814142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4145138.49</izvorni_sadrzaj>
    <derivirana_varijabla naziv="DomainObject.Predmet.TrenutnaVrijednost_1">4145138.49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SILVESTRIA d.o.o. za gradnju i trgovinu</item>
    </izvorni_sadrzaj>
    <derivirana_varijabla naziv="DomainObject.Predmet.ProtuStrankaListFormated_1">
      <item>SILVESTRIA d.o.o. za gradnju i trgovinu</item>
    </derivirana_varijabla>
  </DomainObject.Predmet.ProtuStrankaListFormated>
  <DomainObject.Predmet.ProtuStrankaListFormatedOIB>
    <izvorni_sadrzaj>
      <item>SILVESTRIA d.o.o. za gradnju i trgovinu, OIB 17669814142</item>
    </izvorni_sadrzaj>
    <derivirana_varijabla naziv="DomainObject.Predmet.ProtuStrankaListFormatedOIB_1">
      <item>SILVESTRIA d.o.o. za gradnju i trgovinu, OIB 17669814142</item>
    </derivirana_varijabla>
  </DomainObject.Predmet.ProtuStrankaListFormatedOIB>
  <DomainObject.Predmet.ProtuStrankaListFormatedWithAdress>
    <izvorni_sadrzaj>
      <item>SILVESTRIA d.o.o. za gradnju i trgovinu, Dr. Franje Tuđmana 63, 21270 Zagvozd</item>
    </izvorni_sadrzaj>
    <derivirana_varijabla naziv="DomainObject.Predmet.ProtuStrankaListFormatedWithAdress_1">
      <item>SILVESTRIA d.o.o. za gradnju i trgovinu, Dr. Franje Tuđmana 63, 21270 Zagvozd</item>
    </derivirana_varijabla>
  </DomainObject.Predmet.ProtuStrankaListFormatedWithAdress>
  <DomainObject.Predmet.ProtuStrankaListFormatedWithAdressOIB>
    <izvorni_sadrzaj>
      <item>SILVESTRIA d.o.o. za gradnju i trgovinu, OIB 17669814142, Dr. Franje Tuđmana 63, 21270 Zagvozd</item>
    </izvorni_sadrzaj>
    <derivirana_varijabla naziv="DomainObject.Predmet.ProtuStrankaListFormatedWithAdressOIB_1">
      <item>SILVESTRIA d.o.o. za gradnju i trgovinu, OIB 17669814142, Dr. Franje Tuđmana 63, 21270 Zagvozd</item>
    </derivirana_varijabla>
  </DomainObject.Predmet.ProtuStrankaListFormatedWithAdressOIB>
  <DomainObject.Predmet.ProtuStrankaListNazivFormated>
    <izvorni_sadrzaj>
      <item>SILVESTRIA d.o.o. za gradnju i trgovinu</item>
    </izvorni_sadrzaj>
    <derivirana_varijabla naziv="DomainObject.Predmet.ProtuStrankaListNazivFormated_1">
      <item>SILVESTRIA d.o.o. za gradnju i trgovinu</item>
    </derivirana_varijabla>
  </DomainObject.Predmet.ProtuStrankaListNazivFormated>
  <DomainObject.Predmet.ProtuStrankaListNazivFormatedOIB>
    <izvorni_sadrzaj>
      <item>SILVESTRIA d.o.o. za gradnju i trgovinu, OIB 17669814142</item>
    </izvorni_sadrzaj>
    <derivirana_varijabla naziv="DomainObject.Predmet.ProtuStrankaListNazivFormatedOIB_1">
      <item>SILVESTRIA d.o.o. za gradnju i trgovinu, OIB 17669814142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SILVESTRIA d.o.o. za gradnju i trgovinu</izvorni_sadrzaj>
    <derivirana_varijabla naziv="DomainObject.Predmet.ProtustrankaIDrugi_1">SILVESTRIA d.o.o.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SILVESTRIA d.o.o. za gradnju i trgovinu, OIB 17669814142, Dr. Franje Tuđmana 63, 21270 Zagvozd</izvorni_sadrzaj>
    <derivirana_varijabla naziv="DomainObject.Predmet.ProtustrankaIDrugiAdressOIB_1">SILVESTRIA d.o.o. za gradnju i trgovinu, OIB 17669814142, Dr. Franje Tuđmana 63,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SILVESTRIA d.o.o. za gradnju i trgovinu</item>
    </izvorni_sadrzaj>
    <derivirana_varijabla naziv="DomainObject.Predmet.SudioniciListNaziv_1">
      <item>FINANCIJSKA AGENCIJA, RC SPLIT</item>
      <item>SILVESTRIA d.o.o. za gradnju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SILVESTRIA d.o.o. za gradnju i trgovinu, OIB 17669814142, Dr. Franje Tuđmana 63,21270 Zagvozd</item>
    </izvorni_sadrzaj>
    <derivirana_varijabla naziv="DomainObject.Predmet.SudioniciListAdressOIB_1">
      <item>FINANCIJSKA AGENCIJA, RC SPLIT, OIB 85821130368, Mažuranićevo šetalište 24 b,21000 Split</item>
      <item>SILVESTRIA d.o.o. za gradnju i trgovinu, OIB 17669814142, Dr. Franje Tuđmana 63,21270 Zagvozd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17669814142</item>
    </izvorni_sadrzaj>
    <derivirana_varijabla naziv="DomainObject.Predmet.SudioniciListNazivOIB_1">
      <item>, OIB 85821130368</item>
      <item>, OIB 17669814142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723</properties:Words>
  <properties:Characters>4042</properties:Characters>
  <properties:Lines>112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2015-11-04T09:39:00Z</dcterms:created>
  <dc:creator>bkamber</dc:creator>
  <cp:lastModifiedBy>Lari Glavaš</cp:lastModifiedBy>
  <cp:lastPrinted>2015-10-22T11:09:00Z</cp:lastPrinted>
  <dcterms:modified xmlns:xsi="http://www.w3.org/2001/XMLSchema-instance" xsi:type="dcterms:W3CDTF">2015-11-04T10:59:00Z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