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3c82" w14:paraId="a603c82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1C089C" w:rsidR="001C089C"/>
    <w:p w:rsidRDefault="00F96A79" w:rsidR="00F96A79"/>
    <w:p w:rsidRDefault="00F96A79" w:rsidR="00F96A79"/>
    <w:p w:rsidRDefault="00F96A79" w:rsidR="00F96A79"/>
    <w:p w:rsidRDefault="00F96A79" w:rsidR="00F96A79"/>
    <w:p w:rsidRDefault="00F96A79" w:rsidR="00F96A79"/>
    <w:p w:rsidRDefault="00955773" w:rsidR="00955773"/>
    <w:p w:rsidRDefault="00955773" w:rsidR="00955773"/>
    <w:p w:rsidRDefault="00955773" w:rsidR="00955773"/>
    <w:p w:rsidRDefault="00F96A79" w:rsidR="00F96A79"/>
    <w:p w:rsidRDefault="001C089C" w:rsidR="001C089C">
      <w:r>
        <w:t>REPUBLIKA HRVATSKA</w:t>
      </w:r>
    </w:p>
    <w:p w:rsidRDefault="001C089C" w:rsidR="001C089C">
      <w:r>
        <w:t>TRGOVAČKI SUD U</w:t>
      </w:r>
      <w:r w:rsidR="004E534E">
        <w:t xml:space="preserve"> OSIJEKU</w:t>
      </w:r>
    </w:p>
    <w:p w:rsidRDefault="004E534E" w:rsidR="00BF0409">
      <w:r>
        <w:t xml:space="preserve">STALNA SLUŽBA </w:t>
      </w:r>
      <w:r w:rsidR="00BF0409">
        <w:t xml:space="preserve"> TRGOVAČKOG</w:t>
      </w:r>
    </w:p>
    <w:p w:rsidRDefault="00BF0409" w:rsidR="004E534E">
      <w:r>
        <w:t xml:space="preserve">SUDA U </w:t>
      </w:r>
      <w:r w:rsidR="00412065">
        <w:t>SLAVONSKOM BRODU</w:t>
      </w:r>
    </w:p>
    <w:p w:rsidRDefault="004E534E" w:rsidR="004E534E">
      <w:r>
        <w:t>Trg pobjede 13</w:t>
      </w:r>
    </w:p>
    <w:p w:rsidRDefault="004E534E" w:rsidR="001C089C">
      <w:r>
        <w:t>35000 SLAVONSKI BROD</w:t>
      </w:r>
      <w:r w:rsidR="001C089C">
        <w:t xml:space="preserve">                                                    BROJ: </w:t>
      </w:r>
      <w:r w:rsidR="000E5E22">
        <w:t>St-</w:t>
      </w:r>
      <w:r>
        <w:t>71/2011-</w:t>
      </w:r>
      <w:r w:rsidR="00412065">
        <w:t>80</w:t>
      </w:r>
    </w:p>
    <w:p w:rsidRDefault="001C089C" w:rsidR="001C089C">
      <w:r>
        <w:t xml:space="preserve">                                       </w:t>
      </w:r>
    </w:p>
    <w:p w:rsidRDefault="001C089C" w:rsidR="001C089C"/>
    <w:p w:rsidRDefault="001C089C" w:rsidP="003B4D18" w:rsidR="003B4D18">
      <w:pPr>
        <w:rPr>
          <w:b/>
          <w:u w:val="single"/>
        </w:rPr>
      </w:pPr>
      <w:r>
        <w:tab/>
      </w:r>
      <w:r>
        <w:tab/>
        <w:t>TRGOVAČKI SUD U</w:t>
      </w:r>
      <w:r w:rsidR="004E534E">
        <w:t xml:space="preserve"> OSIJEKU, STALNA SLUŽBA </w:t>
      </w:r>
      <w:r w:rsidR="00BF0409">
        <w:t>TRGOVAČKOG SUDA U OSIJEKU</w:t>
      </w:r>
      <w:r>
        <w:t xml:space="preserve">- po </w:t>
      </w:r>
      <w:r w:rsidR="000E5E22">
        <w:t>stečajnom sucu</w:t>
      </w:r>
      <w:r>
        <w:t xml:space="preserve"> Davorinu Pavičić, </w:t>
      </w:r>
      <w:r w:rsidR="004E534E">
        <w:t xml:space="preserve"> u stečajnom postupku nad stečajnim dužnikom VELIČKI KOMUNALAC d.o.o. u stečaju VELIKA,</w:t>
      </w:r>
      <w:r w:rsidR="002D6D5C">
        <w:t xml:space="preserve"> koga zastupa stečajni upravitelj Jozo Perić iz Velike,</w:t>
      </w:r>
      <w:r w:rsidR="004E534E">
        <w:t xml:space="preserve"> dana </w:t>
      </w:r>
      <w:r w:rsidR="00412065">
        <w:t>24. studenog</w:t>
      </w:r>
      <w:r w:rsidR="004E534E">
        <w:t xml:space="preserve"> 201</w:t>
      </w:r>
      <w:r w:rsidR="00412065">
        <w:t>6</w:t>
      </w:r>
      <w:r w:rsidR="004E534E">
        <w:t xml:space="preserve">.g. donio je </w:t>
      </w:r>
      <w:r w:rsidR="000E5E22">
        <w:t xml:space="preserve"> slijedeći</w:t>
      </w:r>
    </w:p>
    <w:p w:rsidRDefault="003B4D18" w:rsidP="003B4D18" w:rsidR="003B4D18" w:rsidRPr="00D850C6">
      <w:pPr>
        <w:rPr>
          <w:b/>
          <w:u w:val="single"/>
        </w:rPr>
      </w:pPr>
    </w:p>
    <w:p w:rsidRDefault="003B4D18" w:rsidP="00BF0409" w:rsidR="003B4D18" w:rsidRPr="00D850C6">
      <w:pPr>
        <w:rPr>
          <w:b/>
        </w:rPr>
      </w:pPr>
      <w:r w:rsidRPr="00D850C6">
        <w:rPr>
          <w:b/>
        </w:rPr>
        <w:tab/>
      </w:r>
      <w:r w:rsidRPr="00D850C6">
        <w:rPr>
          <w:b/>
        </w:rPr>
        <w:tab/>
      </w:r>
      <w:r w:rsidRPr="00D850C6">
        <w:rPr>
          <w:b/>
        </w:rPr>
        <w:tab/>
      </w:r>
      <w:r w:rsidRPr="00D850C6">
        <w:rPr>
          <w:b/>
        </w:rPr>
        <w:tab/>
      </w:r>
      <w:r w:rsidRPr="00D850C6">
        <w:rPr>
          <w:b/>
        </w:rPr>
        <w:tab/>
        <w:t>Z A K LJ U Č A K</w:t>
      </w:r>
    </w:p>
    <w:p w:rsidRDefault="003B4D18" w:rsidP="003B4D18" w:rsidR="003B4D18"/>
    <w:p w:rsidRDefault="003B4D18" w:rsidP="003B4D18" w:rsidR="003B4D18">
      <w:pPr>
        <w:ind w:left="60"/>
      </w:pPr>
      <w:r>
        <w:t xml:space="preserve">I        Određuje se </w:t>
      </w:r>
      <w:r w:rsidR="00412065">
        <w:t>sedmo</w:t>
      </w:r>
      <w:r>
        <w:rPr>
          <w:b/>
        </w:rPr>
        <w:t xml:space="preserve"> </w:t>
      </w:r>
      <w:r>
        <w:t xml:space="preserve"> ročište za prodaju u stečajnom postupku predmeta stečajne mase stečajnog dužnika uz odgovarajuću primjenu pravila o ovrsi,  i to slijedećih nekretnina: </w:t>
      </w:r>
    </w:p>
    <w:p w:rsidRDefault="003B4D18" w:rsidP="003B4D18" w:rsidR="003B4D18"/>
    <w:p w:rsidRDefault="003B4D18" w:rsidP="003B4D18" w:rsidR="003B4D18">
      <w:pPr>
        <w:ind w:left="705"/>
      </w:pPr>
      <w:r>
        <w:t xml:space="preserve">1.1. 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3B4D18" w:rsidP="002D6D5C" w:rsidR="003B4D18">
      <w:pPr>
        <w:ind w:left="705"/>
      </w:pPr>
      <w:r>
        <w:t xml:space="preserve">1.2. nekretnina na k.č.br. 2024, Livada </w:t>
      </w:r>
      <w:proofErr w:type="spellStart"/>
      <w:r>
        <w:t>Sretinica</w:t>
      </w:r>
      <w:proofErr w:type="spellEnd"/>
      <w:r>
        <w:t xml:space="preserve">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BF0409" w:rsidP="002D6D5C" w:rsidR="00BF0409">
      <w:pPr>
        <w:ind w:left="705"/>
      </w:pPr>
    </w:p>
    <w:p w:rsidRDefault="003B4D18" w:rsidP="003B4D18" w:rsidR="003B4D18">
      <w:r>
        <w:tab/>
        <w:t>koje će se održati dana :</w:t>
      </w:r>
    </w:p>
    <w:p w:rsidRDefault="00412065" w:rsidP="003B4D18" w:rsidR="003B4D18">
      <w:pPr>
        <w:jc w:val="center"/>
        <w:rPr>
          <w:b/>
        </w:rPr>
      </w:pPr>
      <w:r>
        <w:rPr>
          <w:b/>
        </w:rPr>
        <w:t>15. prosinca</w:t>
      </w:r>
      <w:r w:rsidR="002D6D5C">
        <w:rPr>
          <w:b/>
        </w:rPr>
        <w:t xml:space="preserve"> </w:t>
      </w:r>
      <w:r w:rsidR="003B4D18" w:rsidRPr="006A1889">
        <w:rPr>
          <w:b/>
        </w:rPr>
        <w:t>201</w:t>
      </w:r>
      <w:r>
        <w:rPr>
          <w:b/>
        </w:rPr>
        <w:t>6</w:t>
      </w:r>
      <w:r w:rsidR="003B4D18" w:rsidRPr="006A1889">
        <w:rPr>
          <w:b/>
        </w:rPr>
        <w:t>. godine u</w:t>
      </w:r>
      <w:r w:rsidR="002D6D5C">
        <w:rPr>
          <w:b/>
        </w:rPr>
        <w:t xml:space="preserve"> 0</w:t>
      </w:r>
      <w:r w:rsidR="00BF0409">
        <w:rPr>
          <w:b/>
        </w:rPr>
        <w:t>9</w:t>
      </w:r>
      <w:r w:rsidR="002D6D5C">
        <w:rPr>
          <w:b/>
        </w:rPr>
        <w:t>,</w:t>
      </w:r>
      <w:r w:rsidR="00BF0409">
        <w:rPr>
          <w:b/>
        </w:rPr>
        <w:t>0</w:t>
      </w:r>
      <w:r w:rsidR="002D6D5C">
        <w:rPr>
          <w:b/>
        </w:rPr>
        <w:t>0</w:t>
      </w:r>
      <w:r w:rsidR="003B4D18" w:rsidRPr="006A1889">
        <w:rPr>
          <w:b/>
        </w:rPr>
        <w:t xml:space="preserve">  sati</w:t>
      </w:r>
    </w:p>
    <w:p w:rsidRDefault="003B4D18" w:rsidP="003B4D18" w:rsidR="003B4D18">
      <w:pPr>
        <w:rPr>
          <w:b/>
        </w:rPr>
      </w:pPr>
    </w:p>
    <w:p w:rsidRDefault="003B4D18" w:rsidP="003B4D18" w:rsidR="003B4D18" w:rsidRPr="007A4DF7">
      <w:r>
        <w:tab/>
        <w:t>u prostorijama Trgovačkog suda Osijek, Stalne službe</w:t>
      </w:r>
      <w:r w:rsidR="00BF0409">
        <w:t xml:space="preserve"> Trgovačkog suda Osijek-</w:t>
      </w:r>
      <w:r>
        <w:t xml:space="preserve"> Slavonski Brod, Trg pobjede 13/III, sudnica br. 77/III.  </w:t>
      </w:r>
    </w:p>
    <w:p w:rsidRDefault="003B4D18" w:rsidP="003B4D18" w:rsidR="003B4D18"/>
    <w:p w:rsidRDefault="003B4D18" w:rsidP="003B4D18" w:rsidR="003B4D18">
      <w:r>
        <w:tab/>
        <w:t xml:space="preserve">Na nekretnini pod 1.1.upisano je: </w:t>
      </w:r>
    </w:p>
    <w:p w:rsidRDefault="003B4D18" w:rsidP="003B4D18" w:rsidR="003B4D18">
      <w:pPr>
        <w:ind w:firstLine="705"/>
      </w:pPr>
      <w:r>
        <w:t xml:space="preserve">- Temeljem ugovora o zalogu na nekretninama od 14. lipnja 2005.g. </w:t>
      </w:r>
      <w:proofErr w:type="spellStart"/>
      <w:r>
        <w:t>solemniziranog</w:t>
      </w:r>
      <w:proofErr w:type="spellEnd"/>
      <w:r>
        <w:t xml:space="preserve"> po</w:t>
      </w:r>
    </w:p>
    <w:p w:rsidRDefault="003B4D18" w:rsidP="003B4D18" w:rsidR="003B4D18">
      <w:pPr>
        <w:ind w:firstLine="705"/>
      </w:pPr>
      <w:r>
        <w:t xml:space="preserve"> javnom bilježniku pod brojem OU-465/05  i ugovora o zajmu od 14. lipnja 2005.god.</w:t>
      </w:r>
    </w:p>
    <w:p w:rsidRDefault="003B4D18" w:rsidP="003B4D18" w:rsidR="003B4D18">
      <w:pPr>
        <w:ind w:firstLine="705"/>
      </w:pPr>
      <w:r>
        <w:t xml:space="preserve"> ovjerenog po javnom bilježniku br. </w:t>
      </w:r>
      <w:proofErr w:type="spellStart"/>
      <w:r>
        <w:t>Ov</w:t>
      </w:r>
      <w:proofErr w:type="spellEnd"/>
      <w:r>
        <w:t>-8577/05, uknjižena je ovršna hipoteka na</w:t>
      </w:r>
    </w:p>
    <w:p w:rsidRDefault="003B4D18" w:rsidP="003B4D18" w:rsidR="003B4D18">
      <w:pPr>
        <w:ind w:firstLine="705"/>
      </w:pPr>
      <w:r>
        <w:t xml:space="preserve"> nekretnine u korist Croatia osiguranje d.d. Zagreb, Filijala Slavonski Brod za dužni</w:t>
      </w:r>
    </w:p>
    <w:p w:rsidRDefault="003B4D18" w:rsidP="003B4D18" w:rsidR="003B4D18">
      <w:pPr>
        <w:ind w:firstLine="705"/>
      </w:pPr>
      <w:r>
        <w:t xml:space="preserve">  iznos 2.600.000,00 kn , pod Z-2633/05;</w:t>
      </w:r>
    </w:p>
    <w:p w:rsidRDefault="002D6D5C" w:rsidP="003B4D18" w:rsidR="002D6D5C">
      <w:pPr>
        <w:ind w:firstLine="705"/>
      </w:pPr>
    </w:p>
    <w:p w:rsidRDefault="002D6D5C" w:rsidP="003B4D18" w:rsidR="002D6D5C">
      <w:pPr>
        <w:ind w:firstLine="705"/>
      </w:pPr>
    </w:p>
    <w:p w:rsidRDefault="002D6D5C" w:rsidP="003B4D18" w:rsidR="002D6D5C">
      <w:pPr>
        <w:ind w:firstLine="705"/>
      </w:pPr>
      <w:r>
        <w:t xml:space="preserve">                                                    - 2 -</w:t>
      </w:r>
    </w:p>
    <w:p w:rsidRDefault="002D6D5C" w:rsidP="003B4D18" w:rsidR="002D6D5C">
      <w:pPr>
        <w:ind w:firstLine="705"/>
      </w:pPr>
    </w:p>
    <w:p w:rsidRDefault="002D6D5C" w:rsidP="003B4D18" w:rsidR="002D6D5C">
      <w:pPr>
        <w:ind w:firstLine="705"/>
      </w:pPr>
    </w:p>
    <w:p w:rsidRDefault="002D6D5C" w:rsidP="003B4D18" w:rsidR="002D6D5C">
      <w:pPr>
        <w:ind w:firstLine="705"/>
      </w:pPr>
    </w:p>
    <w:p w:rsidRDefault="003B4D18" w:rsidP="003B4D18" w:rsidR="003B4D18">
      <w:pPr>
        <w:ind w:firstLine="705"/>
      </w:pPr>
      <w:r>
        <w:t xml:space="preserve">- Temeljem rješenja o ovrsi od 05. siječnja 2007. godine br. </w:t>
      </w:r>
      <w:proofErr w:type="spellStart"/>
      <w:r>
        <w:t>Ovr</w:t>
      </w:r>
      <w:proofErr w:type="spellEnd"/>
      <w:r>
        <w:t>-38/07 uknjiženo je</w:t>
      </w:r>
    </w:p>
    <w:p w:rsidRDefault="003B4D18" w:rsidP="003B4D18" w:rsidR="003B4D18">
      <w:pPr>
        <w:ind w:firstLine="705"/>
      </w:pPr>
      <w:r>
        <w:t xml:space="preserve"> ovršno pravo zaloga na nekretnine radi osiguranja novčane tražbine predlagatelja</w:t>
      </w:r>
    </w:p>
    <w:p w:rsidRDefault="003B4D18" w:rsidP="003B4D18" w:rsidR="003B4D18">
      <w:pPr>
        <w:ind w:firstLine="705"/>
      </w:pPr>
      <w:r>
        <w:t xml:space="preserve"> osiguranja u ukupnom iznosu od 271.803,38 kn kao i propisanih zakonskih kamata u</w:t>
      </w:r>
    </w:p>
    <w:p w:rsidRDefault="003B4D18" w:rsidP="003B4D18" w:rsidR="003B4D18">
      <w:pPr>
        <w:ind w:firstLine="705"/>
      </w:pPr>
      <w:r>
        <w:t xml:space="preserve"> korist RH- MINISTARSTVO FINANCIJA – POREZNA UPRAVA PODRUČNI </w:t>
      </w:r>
    </w:p>
    <w:p w:rsidRDefault="003B4D18" w:rsidP="003B4D18" w:rsidR="003B4D18">
      <w:pPr>
        <w:ind w:firstLine="705"/>
      </w:pPr>
      <w:r>
        <w:t xml:space="preserve"> URED POŽEGA, pod Z-324/07. </w:t>
      </w:r>
    </w:p>
    <w:p w:rsidRDefault="00BF0409" w:rsidP="003B4D18" w:rsidR="00BF0409">
      <w:pPr>
        <w:ind w:firstLine="705"/>
      </w:pPr>
    </w:p>
    <w:p w:rsidRDefault="003B4D18" w:rsidP="003B4D18" w:rsidR="003B4D18">
      <w:pPr>
        <w:ind w:firstLine="705"/>
      </w:pPr>
      <w:r>
        <w:t xml:space="preserve"> </w:t>
      </w: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 radi čijeg osiguranja je uknjižba i dopuštena (čl. 259</w:t>
      </w:r>
    </w:p>
    <w:p w:rsidRDefault="003B4D18" w:rsidP="003B4D18" w:rsidR="003B4D18">
      <w:pPr>
        <w:ind w:firstLine="705"/>
      </w:pPr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BF0409" w:rsidP="003B4D18" w:rsidR="00BF0409">
      <w:pPr>
        <w:ind w:firstLine="705"/>
      </w:pPr>
    </w:p>
    <w:p w:rsidRDefault="003B4D18" w:rsidP="00BF0409" w:rsidR="003B4D18">
      <w:r>
        <w:tab/>
        <w:t xml:space="preserve">Na nekretnini pod 1.2.upisano je: </w:t>
      </w:r>
    </w:p>
    <w:p w:rsidRDefault="003B4D18" w:rsidP="003B4D18" w:rsidR="003B4D18">
      <w:pPr>
        <w:ind w:firstLine="705"/>
        <w:jc w:val="both"/>
      </w:pPr>
      <w:r>
        <w:t xml:space="preserve">- Temeljem rješenja o ovrsi od 05. siječnja 2007. godine br. </w:t>
      </w:r>
      <w:proofErr w:type="spellStart"/>
      <w:r>
        <w:t>Ovr</w:t>
      </w:r>
      <w:proofErr w:type="spellEnd"/>
      <w:r>
        <w:t>-38/07 uknjiženo je</w:t>
      </w:r>
    </w:p>
    <w:p w:rsidRDefault="003B4D18" w:rsidP="003B4D18" w:rsidR="003B4D18">
      <w:pPr>
        <w:ind w:firstLine="705"/>
        <w:jc w:val="both"/>
      </w:pPr>
      <w:r>
        <w:t xml:space="preserve"> ovršno pravo zaloga na nekretnine radi osiguranja novčane tražbine predlagatelja</w:t>
      </w:r>
    </w:p>
    <w:p w:rsidRDefault="003B4D18" w:rsidP="003B4D18" w:rsidR="003B4D18">
      <w:pPr>
        <w:ind w:firstLine="705"/>
        <w:jc w:val="both"/>
      </w:pPr>
      <w:r>
        <w:t xml:space="preserve"> osiguranja u ukupnom iznosu od 271.803,38 kn kao i propisanih zakonskih kamata u</w:t>
      </w:r>
    </w:p>
    <w:p w:rsidRDefault="003B4D18" w:rsidP="003B4D18" w:rsidR="003B4D18">
      <w:pPr>
        <w:ind w:firstLine="705"/>
        <w:jc w:val="both"/>
      </w:pPr>
      <w:r>
        <w:t xml:space="preserve"> korist RH- MINISTARSTVO FINANCIJA – POREZNA UPRAVA PODRUČNI </w:t>
      </w:r>
    </w:p>
    <w:p w:rsidRDefault="003B4D18" w:rsidP="003B4D18" w:rsidR="003B4D18">
      <w:pPr>
        <w:ind w:firstLine="705"/>
        <w:jc w:val="both"/>
      </w:pPr>
      <w:r>
        <w:t xml:space="preserve"> URED POŽEGA, pod Z-324/07. </w:t>
      </w:r>
    </w:p>
    <w:p w:rsidRDefault="003B4D18" w:rsidP="003B4D18" w:rsidR="003B4D18">
      <w:pPr>
        <w:ind w:firstLine="705"/>
        <w:jc w:val="both"/>
      </w:pPr>
      <w:r>
        <w:t xml:space="preserve"> </w:t>
      </w:r>
      <w:proofErr w:type="spellStart"/>
      <w:r>
        <w:t>Zabilježuje</w:t>
      </w:r>
      <w:proofErr w:type="spellEnd"/>
      <w:r>
        <w:t xml:space="preserve"> se </w:t>
      </w:r>
      <w:proofErr w:type="spellStart"/>
      <w:r>
        <w:t>ovršivost</w:t>
      </w:r>
      <w:proofErr w:type="spellEnd"/>
      <w:r>
        <w:t xml:space="preserve"> tražbine radi čijeg osiguranja je uknjižba i dopuštena (čl. 259</w:t>
      </w:r>
    </w:p>
    <w:p w:rsidRDefault="003B4D18" w:rsidP="003B4D18" w:rsidR="003B4D18">
      <w:pPr>
        <w:ind w:firstLine="705"/>
        <w:jc w:val="both"/>
      </w:pPr>
      <w:r>
        <w:t xml:space="preserve"> st. 2 i čl. </w:t>
      </w:r>
      <w:smartTag w:element="metricconverter" w:uri="urn:schemas-microsoft-com:office:smarttags">
        <w:smartTagPr>
          <w:attr w:val="260 st" w:name="ProductID"/>
        </w:smartTagPr>
        <w:r>
          <w:t>260 st</w:t>
        </w:r>
      </w:smartTag>
      <w:r>
        <w:t>. 1 Ovršnog zakona).</w:t>
      </w:r>
    </w:p>
    <w:p w:rsidRDefault="003B4D18" w:rsidP="003B4D18" w:rsidR="003B4D18"/>
    <w:p w:rsidRDefault="003B4D18" w:rsidP="003B4D18" w:rsidR="003B4D18"/>
    <w:p w:rsidRDefault="003B4D18" w:rsidP="003B4D18" w:rsidR="002D6D5C">
      <w:r>
        <w:t>II    Nekretnine stečajnog dužnika iz točke I ovog zaključka prodaju se po predloženoj vrijednosti  i to za nekretninu pod:</w:t>
      </w:r>
    </w:p>
    <w:p w:rsidRDefault="002D6D5C" w:rsidP="003B4D18" w:rsidR="002D6D5C"/>
    <w:p w:rsidRDefault="002D6D5C" w:rsidP="003B4D18" w:rsidR="002D6D5C"/>
    <w:p w:rsidRDefault="003B4D18" w:rsidP="003B4D18" w:rsidR="003B4D18">
      <w:pPr>
        <w:ind w:hanging="705" w:left="705"/>
        <w:jc w:val="both"/>
      </w:pPr>
      <w:r>
        <w:t>1.1.</w:t>
      </w:r>
      <w:r>
        <w:tab/>
        <w:t xml:space="preserve">nekretnina na k.č.br. 912/2, Dvorište, površine </w:t>
      </w:r>
      <w:smartTag w:element="metricconverter" w:uri="urn:schemas-microsoft-com:office:smarttags">
        <w:smartTagPr>
          <w:attr w:val="8459 mﾲ" w:name="ProductID"/>
        </w:smartTagPr>
        <w:r>
          <w:t>8459 m²</w:t>
        </w:r>
      </w:smartTag>
      <w:r>
        <w:t>, upisana u z.k.ul. br. 955  k.o. Velika</w:t>
      </w:r>
    </w:p>
    <w:p w:rsidRDefault="003B4D18" w:rsidP="003B4D18" w:rsidR="003B4D18" w:rsidRPr="00C76FF8">
      <w:pPr>
        <w:ind w:firstLine="3" w:left="2121"/>
      </w:pPr>
      <w:r w:rsidRPr="00C76FF8">
        <w:t xml:space="preserve">po </w:t>
      </w:r>
      <w:r>
        <w:t>predloženoj vrijednosti od ---</w:t>
      </w:r>
      <w:r w:rsidRPr="00C76FF8">
        <w:t xml:space="preserve">-------------------- </w:t>
      </w:r>
      <w:r w:rsidRPr="00C76FF8">
        <w:tab/>
        <w:t xml:space="preserve"> </w:t>
      </w:r>
      <w:r>
        <w:t xml:space="preserve">  </w:t>
      </w:r>
      <w:r w:rsidR="00412065">
        <w:t>715</w:t>
      </w:r>
      <w:r w:rsidR="00BF0409">
        <w:t>.000,00</w:t>
      </w:r>
      <w:r w:rsidRPr="00C76FF8">
        <w:t xml:space="preserve"> kuna;</w:t>
      </w:r>
    </w:p>
    <w:p w:rsidRDefault="003B4D18" w:rsidP="003B4D18" w:rsidR="003B4D18">
      <w:pPr>
        <w:ind w:hanging="705" w:left="705"/>
        <w:jc w:val="both"/>
      </w:pPr>
      <w:r>
        <w:t>1.2.</w:t>
      </w:r>
      <w:r>
        <w:tab/>
        <w:t xml:space="preserve">nekretnina na k.č.br. 2024, Livada </w:t>
      </w:r>
      <w:proofErr w:type="spellStart"/>
      <w:r>
        <w:t>Sretinica</w:t>
      </w:r>
      <w:proofErr w:type="spellEnd"/>
      <w:r>
        <w:t xml:space="preserve">, površine </w:t>
      </w:r>
      <w:smartTag w:element="metricconverter" w:uri="urn:schemas-microsoft-com:office:smarttags">
        <w:smartTagPr>
          <w:attr w:val="3227 mﾲ" w:name="ProductID"/>
        </w:smartTagPr>
        <w:r>
          <w:t>3227 m²</w:t>
        </w:r>
      </w:smartTag>
      <w:r>
        <w:t>, upisana u z.k.ul. br. 993  k.o. Velika</w:t>
      </w:r>
    </w:p>
    <w:p w:rsidRDefault="003B4D18" w:rsidP="003B4D18" w:rsidR="003B4D18" w:rsidRPr="00812571">
      <w:pPr>
        <w:ind w:firstLine="3" w:left="2121"/>
      </w:pPr>
      <w:r w:rsidRPr="00812571">
        <w:t xml:space="preserve">po </w:t>
      </w:r>
      <w:r>
        <w:t xml:space="preserve">predloženoj vrijednosti </w:t>
      </w:r>
      <w:r w:rsidRPr="00812571">
        <w:t xml:space="preserve">od </w:t>
      </w:r>
      <w:r>
        <w:t>-</w:t>
      </w:r>
      <w:r w:rsidRPr="00812571">
        <w:t xml:space="preserve">---------------------- </w:t>
      </w:r>
      <w:r w:rsidRPr="00812571">
        <w:tab/>
        <w:t xml:space="preserve"> </w:t>
      </w:r>
      <w:r>
        <w:t xml:space="preserve">     </w:t>
      </w:r>
      <w:r w:rsidRPr="00812571">
        <w:t xml:space="preserve"> </w:t>
      </w:r>
      <w:r w:rsidR="00412065">
        <w:t>81</w:t>
      </w:r>
      <w:r w:rsidRPr="00812571">
        <w:t>.</w:t>
      </w:r>
      <w:r w:rsidR="00412065">
        <w:t>0</w:t>
      </w:r>
      <w:r w:rsidR="00927B83">
        <w:t>00</w:t>
      </w:r>
      <w:r w:rsidRPr="00812571">
        <w:t>,</w:t>
      </w:r>
      <w:r>
        <w:t>00</w:t>
      </w:r>
      <w:r w:rsidRPr="00812571">
        <w:t xml:space="preserve"> kuna;</w:t>
      </w:r>
    </w:p>
    <w:p w:rsidRDefault="003B4D18" w:rsidP="003B4D18" w:rsidR="003B4D18">
      <w:r>
        <w:tab/>
      </w:r>
    </w:p>
    <w:p w:rsidRDefault="003B4D18" w:rsidP="003B4D18" w:rsidR="003B4D18">
      <w:r>
        <w:tab/>
        <w:t>Na navedenom ročištu predmetna nekretnina ne može se prodati ispod navedene predložene vrijednosti.</w:t>
      </w:r>
    </w:p>
    <w:p w:rsidRDefault="003B4D18" w:rsidP="003B4D18" w:rsidR="003B4D18"/>
    <w:p w:rsidRDefault="003B4D18" w:rsidP="003B4D18" w:rsidR="003B4D18"/>
    <w:p w:rsidRDefault="003B4D18" w:rsidP="003B4D18" w:rsidR="003B4D18">
      <w:r>
        <w:t>III  Prodaja  će se obaviti usmenom javnom dražbom.</w:t>
      </w:r>
    </w:p>
    <w:p w:rsidRDefault="003B4D18" w:rsidP="003B4D18" w:rsidR="003B4D18">
      <w:pPr>
        <w:jc w:val="both"/>
      </w:pPr>
    </w:p>
    <w:p w:rsidRDefault="003B4D18" w:rsidP="003B4D18" w:rsidR="003B4D18" w:rsidRPr="00704BAB">
      <w:pPr>
        <w:jc w:val="both"/>
        <w:rPr>
          <w:b/>
        </w:rPr>
      </w:pPr>
      <w:r>
        <w:rPr>
          <w:b/>
        </w:rPr>
        <w:t xml:space="preserve">IV       </w:t>
      </w:r>
      <w:r w:rsidRPr="00704BAB">
        <w:rPr>
          <w:b/>
        </w:rPr>
        <w:t xml:space="preserve">UVJETI </w:t>
      </w:r>
      <w:r>
        <w:rPr>
          <w:b/>
        </w:rPr>
        <w:t xml:space="preserve">  </w:t>
      </w:r>
      <w:r w:rsidRPr="00704BAB">
        <w:rPr>
          <w:b/>
        </w:rPr>
        <w:t xml:space="preserve">PRODAJE: </w:t>
      </w:r>
    </w:p>
    <w:p w:rsidRDefault="003B4D18" w:rsidP="003B4D18" w:rsidR="003B4D18">
      <w:pPr>
        <w:ind w:left="360"/>
        <w:jc w:val="both"/>
      </w:pPr>
    </w:p>
    <w:p w:rsidRDefault="003B4D18" w:rsidP="003B4D18" w:rsidR="003B4D18">
      <w:pPr>
        <w:ind w:firstLine="348" w:left="360"/>
        <w:jc w:val="both"/>
      </w:pPr>
      <w:r>
        <w:t>Prodaja se obavlja po načelu viđeno-kupljeno, te se naknadne pritužbe isključuju.</w:t>
      </w:r>
    </w:p>
    <w:p w:rsidRDefault="003B4D18" w:rsidP="003B4D18" w:rsidR="00927B83">
      <w:pPr>
        <w:ind w:firstLine="708"/>
        <w:jc w:val="both"/>
      </w:pPr>
      <w:r>
        <w:t xml:space="preserve">Pravo sudjelovanja na javnoj dražbi imaju samo oni ponuditelji koji do dana održavanja </w:t>
      </w:r>
      <w:r w:rsidRPr="002726B1">
        <w:t xml:space="preserve">ročišta za dražbu uplate jamčevinu u visini  10% </w:t>
      </w:r>
      <w:r>
        <w:t>od utvrđene vrijednosti</w:t>
      </w:r>
      <w:r w:rsidRPr="002726B1">
        <w:t xml:space="preserve"> na račun sudskog depozita  Trgovačkog suda u Osijeku, </w:t>
      </w:r>
      <w:r>
        <w:t>Stalna služba</w:t>
      </w:r>
      <w:r w:rsidR="00927B83">
        <w:t xml:space="preserve"> Trgovačkog suda Osijek</w:t>
      </w:r>
      <w:r>
        <w:t xml:space="preserve"> </w:t>
      </w:r>
      <w:r w:rsidR="00927B83">
        <w:t>-</w:t>
      </w:r>
      <w:r>
        <w:t>Slavonski Brod,</w:t>
      </w:r>
      <w:r w:rsidRPr="002726B1">
        <w:t xml:space="preserve"> broj</w:t>
      </w:r>
      <w:r>
        <w:t xml:space="preserve"> HR31</w:t>
      </w:r>
      <w:r w:rsidRPr="002726B1">
        <w:t xml:space="preserve"> 2390001-1300000200, s pozivom na broj </w:t>
      </w:r>
      <w:r w:rsidR="0041698E">
        <w:t>HR05 221-71-2011</w:t>
      </w:r>
      <w:r w:rsidRPr="002726B1">
        <w:t xml:space="preserve">  i </w:t>
      </w:r>
    </w:p>
    <w:p w:rsidRDefault="00927B83" w:rsidP="003B4D18" w:rsidR="00927B83">
      <w:pPr>
        <w:ind w:firstLine="708"/>
        <w:jc w:val="both"/>
      </w:pPr>
    </w:p>
    <w:p w:rsidRDefault="00927B83" w:rsidP="003B4D18" w:rsidR="00927B83">
      <w:pPr>
        <w:ind w:firstLine="708"/>
        <w:jc w:val="both"/>
      </w:pPr>
    </w:p>
    <w:p w:rsidRDefault="003B4D18" w:rsidP="003B4D18" w:rsidR="003B4D18">
      <w:pPr>
        <w:ind w:firstLine="708"/>
        <w:jc w:val="both"/>
      </w:pPr>
      <w:r w:rsidRPr="002726B1">
        <w:t>dokaz (potvrda banke o izvršenoj transakciji) o tome predoče stečajnom sucu</w:t>
      </w:r>
      <w:r>
        <w:t xml:space="preserve"> prije početka dražbe. </w:t>
      </w:r>
    </w:p>
    <w:p w:rsidRDefault="003B4D18" w:rsidP="003B4D18" w:rsidR="003B4D18">
      <w:pPr>
        <w:ind w:firstLine="708"/>
        <w:jc w:val="both"/>
      </w:pPr>
      <w:r>
        <w:t>Punomoćnici ponuditelja mogu sudjelovati na dražbi samo uz ovjerenu specijalnu punomoć.</w:t>
      </w:r>
    </w:p>
    <w:p w:rsidRDefault="003B4D18" w:rsidP="003B4D18" w:rsidR="003B4D18">
      <w:pPr>
        <w:jc w:val="both"/>
      </w:pPr>
      <w:r>
        <w:t xml:space="preserve">  </w:t>
      </w:r>
      <w:r>
        <w:tab/>
        <w:t xml:space="preserve">Kupac je dužan uplatiti razliku između jamčevine i postignute </w:t>
      </w:r>
      <w:proofErr w:type="spellStart"/>
      <w:r>
        <w:t>kupovnine</w:t>
      </w:r>
      <w:proofErr w:type="spellEnd"/>
      <w:r>
        <w:t xml:space="preserve"> u roku 30 dana od dana zaključenja javne dražbe.</w:t>
      </w:r>
    </w:p>
    <w:p w:rsidRDefault="003B4D18" w:rsidP="003B4D18" w:rsidR="003B4D18">
      <w:pPr>
        <w:jc w:val="both"/>
      </w:pPr>
      <w:r>
        <w:t xml:space="preserve">Ako kupac u određenom roku ne položi </w:t>
      </w:r>
      <w:proofErr w:type="spellStart"/>
      <w:r>
        <w:t>kupovninu</w:t>
      </w:r>
      <w:proofErr w:type="spellEnd"/>
      <w:r>
        <w:t>, isti gubi pravo na povrat osiguranja – jamčevine. Prodavateljima čija ponuda nije prihvaćena  vratit će se jamčevina odmah nakon zaključene javne dražbe.</w:t>
      </w:r>
    </w:p>
    <w:p w:rsidRDefault="003B4D18" w:rsidP="003B4D18" w:rsidR="003B4D18" w:rsidRPr="00964A1F">
      <w:pPr>
        <w:jc w:val="both"/>
      </w:pPr>
      <w:r>
        <w:t xml:space="preserve">    </w:t>
      </w:r>
      <w:r>
        <w:tab/>
        <w:t>Imovina će se rješenjem o dosudi dosuditi kupcu koji ponudi najvišu cijenu.</w:t>
      </w:r>
    </w:p>
    <w:p w:rsidRDefault="003B4D18" w:rsidP="003B4D18" w:rsidR="003B4D18">
      <w:pPr>
        <w:jc w:val="both"/>
      </w:pPr>
      <w:r>
        <w:t xml:space="preserve">     </w:t>
      </w:r>
      <w:r>
        <w:tab/>
        <w:t>Porez na promet nekretnina i druge pristojbe u svezi nekretnine plaća kupac.</w:t>
      </w:r>
    </w:p>
    <w:p w:rsidRDefault="003B4D18" w:rsidP="003B4D18" w:rsidR="003B4D18">
      <w:pPr>
        <w:jc w:val="both"/>
      </w:pPr>
    </w:p>
    <w:p w:rsidRDefault="003B4D18" w:rsidP="003B4D18" w:rsidR="003B4D18">
      <w:pPr>
        <w:jc w:val="both"/>
      </w:pPr>
      <w:r>
        <w:t xml:space="preserve">V  Na nekretninama iz </w:t>
      </w:r>
      <w:proofErr w:type="spellStart"/>
      <w:r>
        <w:t>toč</w:t>
      </w:r>
      <w:proofErr w:type="spellEnd"/>
      <w:r>
        <w:t xml:space="preserve">. I ovog zaključka upisana su založna prava i tereti, čije će  brisanje biti određeno nakon što rješenje o dosudi postane pravomoćno i nakon što kupac položi cjelokupni iznos </w:t>
      </w:r>
      <w:proofErr w:type="spellStart"/>
      <w:r>
        <w:t>kupovnine</w:t>
      </w:r>
      <w:proofErr w:type="spellEnd"/>
      <w:r>
        <w:t>, te mu nekretnina bude predana.</w:t>
      </w:r>
    </w:p>
    <w:p w:rsidRDefault="003B4D18" w:rsidP="003B4D18" w:rsidR="003B4D18">
      <w:pPr>
        <w:jc w:val="both"/>
      </w:pPr>
    </w:p>
    <w:p w:rsidRDefault="003B4D18" w:rsidP="003B4D18" w:rsidR="003B4D18" w:rsidRPr="002726B1">
      <w:pPr>
        <w:jc w:val="both"/>
      </w:pPr>
      <w:r>
        <w:t xml:space="preserve">VI  Zainteresirane osobe mogu razgledati nekretnine i dokumentaciju vezanu za iste, u vrijeme </w:t>
      </w:r>
      <w:r w:rsidRPr="002726B1">
        <w:t xml:space="preserve">dogovoreno sa stečajnim upraviteljem Jozom Perić, </w:t>
      </w:r>
      <w:proofErr w:type="spellStart"/>
      <w:r w:rsidRPr="002726B1">
        <w:t>dipl.oec</w:t>
      </w:r>
      <w:proofErr w:type="spellEnd"/>
      <w:r w:rsidRPr="002726B1">
        <w:t xml:space="preserve">. iz Velike, Dr. Franje Tuđmana 28 na telefon  broj </w:t>
      </w:r>
      <w:r>
        <w:t>098 1777 216</w:t>
      </w:r>
      <w:r w:rsidRPr="002726B1">
        <w:t>.</w:t>
      </w:r>
    </w:p>
    <w:p w:rsidRDefault="003B4D18" w:rsidP="003B4D18" w:rsidR="003B4D18">
      <w:pPr>
        <w:jc w:val="both"/>
      </w:pPr>
    </w:p>
    <w:p w:rsidRDefault="003B4D18" w:rsidP="003B4D18" w:rsidR="003B4D18">
      <w:r>
        <w:t xml:space="preserve">VII  Ovaj zaključak će se objaviti na </w:t>
      </w:r>
      <w:r w:rsidR="00412065">
        <w:t>E-</w:t>
      </w:r>
      <w:r>
        <w:t>oglasnoj ploči ovoga suda</w:t>
      </w:r>
      <w:r w:rsidR="00412065">
        <w:t>.</w:t>
      </w:r>
    </w:p>
    <w:p w:rsidRDefault="002D6D5C" w:rsidP="003B4D18" w:rsidR="002D6D5C"/>
    <w:p w:rsidRDefault="002D6D5C" w:rsidP="003B4D18" w:rsidR="002D6D5C"/>
    <w:p w:rsidRDefault="002D6D5C" w:rsidP="003B4D18" w:rsidR="002D6D5C"/>
    <w:p w:rsidRDefault="003B4D18" w:rsidP="003B4D18" w:rsidR="003B4D18" w:rsidRPr="00C76114">
      <w:pPr>
        <w:jc w:val="center"/>
        <w:rPr>
          <w:b/>
        </w:rPr>
      </w:pPr>
      <w:r w:rsidRPr="00C76114">
        <w:rPr>
          <w:b/>
        </w:rPr>
        <w:t>Obrazloženje</w:t>
      </w:r>
    </w:p>
    <w:p w:rsidRDefault="003B4D18" w:rsidP="003B4D18" w:rsidR="003B4D18"/>
    <w:p w:rsidRDefault="003B4D18" w:rsidP="003B4D18" w:rsidR="003B4D18">
      <w:pPr>
        <w:jc w:val="both"/>
      </w:pPr>
      <w:r>
        <w:tab/>
        <w:t xml:space="preserve">Rješenjem ovog Suda broj St-81/07 od 18. ožujka 2008.g. otvoren je stečajni postupak nad dužnikom </w:t>
      </w:r>
      <w:proofErr w:type="spellStart"/>
      <w:r>
        <w:t>Velički</w:t>
      </w:r>
      <w:proofErr w:type="spellEnd"/>
      <w:r>
        <w:t xml:space="preserve"> komunalac d.o.o. Velika.</w:t>
      </w:r>
    </w:p>
    <w:p w:rsidRDefault="003B4D18" w:rsidP="003B4D18" w:rsidR="003B4D18">
      <w:pPr>
        <w:jc w:val="both"/>
      </w:pPr>
      <w:r>
        <w:tab/>
        <w:t xml:space="preserve">U stečajnu masu ušle su nekretnine u </w:t>
      </w:r>
      <w:proofErr w:type="spellStart"/>
      <w:r>
        <w:t>toč</w:t>
      </w:r>
      <w:proofErr w:type="spellEnd"/>
      <w:r>
        <w:t>. I ovog zaključka.</w:t>
      </w:r>
    </w:p>
    <w:p w:rsidRDefault="003B4D18" w:rsidP="003B4D18" w:rsidR="003B4D18">
      <w:pPr>
        <w:jc w:val="both"/>
      </w:pPr>
      <w:r>
        <w:tab/>
        <w:t xml:space="preserve">Na prijedlog stečajnog upravitelja </w:t>
      </w:r>
      <w:r w:rsidR="00412065">
        <w:t>s</w:t>
      </w:r>
      <w:r>
        <w:t>ud je odlučio da se navedene nekretnine izlože prodaji uz odgovarajuću primjenu pravila ovrhe.</w:t>
      </w:r>
    </w:p>
    <w:p w:rsidRDefault="003B4D18" w:rsidP="003B4D18" w:rsidR="003B4D18">
      <w:pPr>
        <w:ind w:firstLine="708"/>
        <w:jc w:val="both"/>
      </w:pPr>
      <w:r>
        <w:t xml:space="preserve">Iz tih razloga doneseno je rješenje o prodaji koje je postalo pravomoćno, te je ovim zaključkom valjalo odlučiti o načinu i uvjetima prodaje  zbog čega je odlučeno kao u izreci temeljem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 xml:space="preserve">. 4. i 5. Stečajnog zakona uz primjenu odredbi čl. 92, 93, 94 i 100. Ovršnog zakona. </w:t>
      </w:r>
    </w:p>
    <w:p w:rsidRDefault="002D6D5C" w:rsidP="003B4D18" w:rsidR="002D6D5C">
      <w:pPr>
        <w:ind w:firstLine="708"/>
        <w:jc w:val="both"/>
      </w:pPr>
    </w:p>
    <w:p w:rsidRDefault="003B4D18" w:rsidP="003B4D18" w:rsidR="003B4D18">
      <w:r>
        <w:tab/>
        <w:t xml:space="preserve"> </w:t>
      </w:r>
    </w:p>
    <w:p w:rsidRDefault="003B4D18" w:rsidP="003B4D18" w:rsidR="003B4D18">
      <w:pPr>
        <w:ind w:firstLine="708"/>
      </w:pPr>
      <w:r>
        <w:t xml:space="preserve">U Slavonskom Brodu,  </w:t>
      </w:r>
      <w:r w:rsidR="00412065">
        <w:t>24. studenog</w:t>
      </w:r>
      <w:r>
        <w:t xml:space="preserve"> 201</w:t>
      </w:r>
      <w:r w:rsidR="00412065">
        <w:t>6</w:t>
      </w:r>
      <w:r>
        <w:t>.godine</w:t>
      </w:r>
    </w:p>
    <w:p w:rsidRDefault="00927B83" w:rsidP="003B4D18" w:rsidR="003B4D18">
      <w:r>
        <w:t xml:space="preserve">                                                                                              Stečajni sudac</w:t>
      </w:r>
      <w:r w:rsidR="003B4D18">
        <w:t>:</w:t>
      </w:r>
    </w:p>
    <w:p w:rsidRDefault="003B4D18" w:rsidP="003B4D18" w:rsidR="002D6D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D6D5C">
        <w:t xml:space="preserve">   </w:t>
      </w:r>
      <w:smartTag w:element="PersonName" w:uri="urn:schemas-microsoft-com:office:smarttags">
        <w:r>
          <w:t>Davorin Pavičić</w:t>
        </w:r>
      </w:smartTag>
    </w:p>
    <w:p w:rsidRDefault="002D6D5C" w:rsidP="003B4D18" w:rsidR="002D6D5C"/>
    <w:p w:rsidRDefault="002D6D5C" w:rsidP="003B4D18" w:rsidR="002D6D5C"/>
    <w:p w:rsidRDefault="003B4D18" w:rsidP="003B4D18" w:rsidR="003B4D18">
      <w:r>
        <w:t xml:space="preserve">  </w:t>
      </w:r>
    </w:p>
    <w:p w:rsidRDefault="003B4D18" w:rsidP="003B4D18" w:rsidR="003B4D18"/>
    <w:p w:rsidRDefault="003B4D18" w:rsidP="003B4D18" w:rsidR="003B4D18" w:rsidRPr="00854C40">
      <w:pPr>
        <w:rPr>
          <w:b/>
          <w:sz w:val="18"/>
          <w:szCs w:val="18"/>
        </w:rPr>
      </w:pPr>
      <w:r w:rsidRPr="00854C40">
        <w:rPr>
          <w:b/>
          <w:sz w:val="18"/>
          <w:szCs w:val="18"/>
        </w:rPr>
        <w:t>NAPUTAK O PRAVNOM LIJEKU:</w:t>
      </w:r>
    </w:p>
    <w:p w:rsidRDefault="003B4D18" w:rsidP="003B4D18" w:rsidR="003B4D18" w:rsidRPr="00854C40">
      <w:pPr>
        <w:rPr>
          <w:sz w:val="18"/>
          <w:szCs w:val="18"/>
        </w:rPr>
      </w:pPr>
      <w:r w:rsidRPr="00854C40">
        <w:rPr>
          <w:sz w:val="18"/>
          <w:szCs w:val="18"/>
        </w:rPr>
        <w:t>Protiv ovog zaključka nije dopuštena žalba.</w:t>
      </w:r>
    </w:p>
    <w:p w:rsidRDefault="003B4D18" w:rsidP="003B4D18" w:rsidR="003B4D18">
      <w:r w:rsidRPr="00854C40">
        <w:rPr>
          <w:sz w:val="18"/>
          <w:szCs w:val="18"/>
        </w:rPr>
        <w:t xml:space="preserve">(članak </w:t>
      </w:r>
      <w:smartTag w:element="metricconverter" w:uri="urn:schemas-microsoft-com:office:smarttags">
        <w:smartTagPr>
          <w:attr w:val="11. st" w:name="ProductID"/>
        </w:smartTagPr>
        <w:r w:rsidRPr="00854C40">
          <w:rPr>
            <w:sz w:val="18"/>
            <w:szCs w:val="18"/>
          </w:rPr>
          <w:t>11. st</w:t>
        </w:r>
      </w:smartTag>
      <w:r w:rsidRPr="00854C40">
        <w:rPr>
          <w:sz w:val="18"/>
          <w:szCs w:val="18"/>
        </w:rPr>
        <w:t>. 9. Stečajnog zakona)</w:t>
      </w:r>
    </w:p>
    <w:p w:rsidRDefault="000A3CFA" w:rsidR="000A3CFA"/>
    <w:p w:rsidRDefault="000A3CFA" w:rsidR="000A3CFA"/>
    <w:p w:rsidRDefault="000A3CFA" w:rsidR="000A3CFA"/>
    <w:p w:rsidRDefault="000A3CFA" w:rsidR="000A3CFA"/>
    <w:p w:rsidRDefault="000A3CFA" w:rsidR="000A3CFA"/>
    <w:p w:rsidRDefault="000A3CFA" w:rsidR="000A3CFA"/>
    <w:p w:rsidRDefault="00257E38" w:rsidR="00257E38"/>
    <w:p w:rsidRDefault="00257E38" w:rsidR="00257E38"/>
    <w:p w:rsidRDefault="00257E38" w:rsidR="00257E38"/>
    <w:p w:rsidRDefault="00257E38" w:rsidR="00257E38"/>
    <w:p w:rsidRDefault="00257E38" w:rsidR="00257E38"/>
    <w:p w:rsidRDefault="00257E38" w:rsidR="00257E38"/>
    <w:p w:rsidRDefault="00257E38" w:rsidR="00257E38">
      <w:proofErr w:type="spellStart"/>
      <w:r>
        <w:t>Rj</w:t>
      </w:r>
      <w:proofErr w:type="spellEnd"/>
    </w:p>
    <w:p w:rsidRDefault="00927B83" w:rsidR="00257E38">
      <w:r>
        <w:t>Zaključak dostaviti</w:t>
      </w:r>
      <w:r w:rsidR="00257E38">
        <w:t xml:space="preserve"> stečajnom upravitelju radi objave na web stranicama Gospodarske komore</w:t>
      </w:r>
    </w:p>
    <w:p w:rsidRDefault="00257E38" w:rsidP="00257E38" w:rsidR="00257E38">
      <w:pPr>
        <w:numPr>
          <w:ilvl w:val="0"/>
          <w:numId w:val="1"/>
        </w:numPr>
      </w:pPr>
      <w:r>
        <w:t xml:space="preserve">objaviti na </w:t>
      </w:r>
      <w:r w:rsidR="00412065">
        <w:t xml:space="preserve"> E-</w:t>
      </w:r>
      <w:r>
        <w:t xml:space="preserve">oglasnoj ploči </w:t>
      </w:r>
    </w:p>
    <w:p w:rsidRDefault="00412065" w:rsidP="00257E38" w:rsidR="00412065"/>
    <w:p w:rsidRDefault="00412065" w:rsidP="00257E38" w:rsidR="00412065"/>
    <w:p w:rsidRDefault="00412065" w:rsidP="00257E38" w:rsidR="00412065"/>
    <w:p w:rsidRDefault="00412065" w:rsidP="00257E38" w:rsidR="00257E38">
      <w:r>
        <w:t>24.11.2016.                       S u d a c:</w:t>
      </w:r>
    </w:p>
    <w:p w:rsidRDefault="00350F12" w:rsidR="00350F12"/>
    <w:sectPr w:rsidR="00350F1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3C3A49"/>
    <w:multiLevelType w:val="hybridMultilevel"/>
    <w:tmpl w:val="772C5C72"/>
    <w:lvl w:tplc="CCC42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A3CFA"/>
    <w:rsid w:val="000E0128"/>
    <w:rsid w:val="000E5E22"/>
    <w:rsid w:val="001C089C"/>
    <w:rsid w:val="002521DB"/>
    <w:rsid w:val="00257E38"/>
    <w:rsid w:val="0029109C"/>
    <w:rsid w:val="002D6D5C"/>
    <w:rsid w:val="00350F12"/>
    <w:rsid w:val="003B4D18"/>
    <w:rsid w:val="00412065"/>
    <w:rsid w:val="0041698E"/>
    <w:rsid w:val="00487DC7"/>
    <w:rsid w:val="004C3D1F"/>
    <w:rsid w:val="004E534E"/>
    <w:rsid w:val="00512E6A"/>
    <w:rsid w:val="00530201"/>
    <w:rsid w:val="005D1587"/>
    <w:rsid w:val="00731E75"/>
    <w:rsid w:val="0076097A"/>
    <w:rsid w:val="00813009"/>
    <w:rsid w:val="009115D4"/>
    <w:rsid w:val="00927B83"/>
    <w:rsid w:val="00955773"/>
    <w:rsid w:val="009D3825"/>
    <w:rsid w:val="00A253DE"/>
    <w:rsid w:val="00A25783"/>
    <w:rsid w:val="00B94134"/>
    <w:rsid w:val="00BF0409"/>
    <w:rsid w:val="00C35451"/>
    <w:rsid w:val="00CD4975"/>
    <w:rsid w:val="00D47CF3"/>
    <w:rsid w:val="00F9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3B4D18"/>
    <w:pPr>
      <w:keepNext/>
      <w:ind w:firstLine="708" w:left="4956"/>
      <w:outlineLvl w:val="1"/>
    </w:pPr>
    <w:rPr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3B4D1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1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3B4D18"/>
    <w:pPr>
      <w:keepNext/>
      <w:ind w:firstLine="708" w:left="4956"/>
      <w:outlineLvl w:val="1"/>
    </w:pPr>
    <w:rPr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3B4D18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91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845</properties:Words>
  <properties:Characters>4729</properties:Characters>
  <properties:Lines>167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2016-11-24T09:55:00Z</dcterms:created>
  <dc:creator>Korisnik</dc:creator>
  <cp:lastModifiedBy>wsadmin</cp:lastModifiedBy>
  <cp:lastPrinted>2015-06-15T08:46:00Z</cp:lastPrinted>
  <dcterms:modified xmlns:xsi="http://www.w3.org/2001/XMLSchema-instance" xsi:type="dcterms:W3CDTF">2016-11-24T10:06:00Z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