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9270" w14:paraId="b8b9270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85445C">
        <w:t>789/16-27</w:t>
      </w:r>
    </w:p>
    <w:p w:rsidRDefault="00B56D54" w:rsidR="00B56D54" w:rsidRPr="003A4017"/>
    <w:p w:rsidRDefault="00A01CD9" w:rsidR="00A01CD9" w:rsidRPr="003A4017"/>
    <w:p w:rsidRDefault="00A01CD9" w:rsidR="00A01CD9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sucu Nadi Kraljić u stečajnom predmetu stečajnog dužnika</w:t>
      </w:r>
      <w:r w:rsidR="003D1C2B" w:rsidRPr="00701442">
        <w:t xml:space="preserve"> </w:t>
      </w:r>
      <w:r w:rsidR="00660B0E" w:rsidRPr="00CA2583">
        <w:t xml:space="preserve">MODO FAC d.o.o. </w:t>
      </w:r>
      <w:r w:rsidR="00660B0E">
        <w:t xml:space="preserve">– u stečaju, </w:t>
      </w:r>
      <w:r w:rsidR="00660B0E" w:rsidRPr="00CA2583">
        <w:t xml:space="preserve">Zagreb, Kukoljina 35  MBS: 080628780 OIB: 63903790373 </w:t>
      </w:r>
      <w:r w:rsidR="003D1C2B" w:rsidRPr="00C8121D">
        <w:t xml:space="preserve">dana </w:t>
      </w:r>
      <w:r w:rsidR="00660B0E">
        <w:t>15. svibnja</w:t>
      </w:r>
      <w:r w:rsidR="005149CC">
        <w:t xml:space="preserve"> 2017.</w:t>
      </w:r>
      <w:r w:rsidR="003D1C2B">
        <w:t xml:space="preserve"> </w:t>
      </w:r>
      <w:r w:rsidR="003D1C2B" w:rsidRPr="00C8121D">
        <w:t xml:space="preserve"> godine </w:t>
      </w:r>
      <w:r w:rsidRPr="003A4017">
        <w:t xml:space="preserve">donio je slijedeći </w:t>
      </w:r>
    </w:p>
    <w:p w:rsidRDefault="005149CC" w:rsidR="005149CC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</w:r>
      <w:r w:rsidR="005149CC">
        <w:t>I</w:t>
      </w:r>
      <w:r w:rsidR="005149CC">
        <w:tab/>
        <w:t>Određuje se temeljem čl. 29</w:t>
      </w:r>
      <w:r w:rsidRPr="003A4017">
        <w:t xml:space="preserve">3 st.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660B0E" w:rsidP="00FC6AC2" w:rsidR="00B56D54" w:rsidRPr="003A4017">
      <w:pPr>
        <w:jc w:val="center"/>
      </w:pPr>
      <w:r>
        <w:t>12. lipnja</w:t>
      </w:r>
      <w:r w:rsidR="005149CC">
        <w:t xml:space="preserve"> 2017.</w:t>
      </w:r>
      <w:r w:rsidR="00FC6AC2" w:rsidRPr="003A4017">
        <w:t xml:space="preserve">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660B0E">
        <w:t>10,3</w:t>
      </w:r>
      <w:r w:rsidR="00FC6AC2" w:rsidRPr="003A4017">
        <w:t>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660B0E">
        <w:t>15. svibnja</w:t>
      </w:r>
      <w:r w:rsidR="005149CC">
        <w:t xml:space="preserve"> 2017.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CC21B6">
        <w:t>,v.r.</w:t>
      </w:r>
    </w:p>
    <w:p w:rsidRDefault="00F6325E" w:rsidP="00A01CD9" w:rsidR="00F6325E" w:rsidRPr="003A4017"/>
    <w:p w:rsidRDefault="00F6325E" w:rsidP="00A01CD9" w:rsidR="00F6325E" w:rsidRPr="003A4017"/>
    <w:p w:rsidRDefault="00CC21B6" w:rsidR="00CC21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C21B6" w:rsidP="00CC21B6" w:rsidR="00CC21B6">
      <w:pPr>
        <w:ind w:firstLine="708" w:left="4956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270F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49CC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0B0E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445C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3885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21B6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1CD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St-789/2016-27</izvorni_sadrzaj>
    <derivirana_varijabla naziv="DomainObject.Oznaka_1">St-789/2016-27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MODO FAC d.o.o.</izvorni_sadrzaj>
    <derivirana_varijabla naziv="DomainObject.Predmet.ProtustrankaFormated_1">  MODO FAC d.o.o.</derivirana_varijabla>
  </DomainObject.Predmet.ProtustrankaFormated>
  <DomainObject.Predmet.ProtustrankaFormatedOIB>
    <izvorni_sadrzaj>  MODO FAC d.o.o., OIB 63903790373</izvorni_sadrzaj>
    <derivirana_varijabla naziv="DomainObject.Predmet.ProtustrankaFormatedOIB_1">  MODO FAC d.o.o., OIB 63903790373</derivirana_varijabla>
  </DomainObject.Predmet.ProtustrankaFormatedOIB>
  <DomainObject.Predmet.ProtustrankaFormatedWithAdress>
    <izvorni_sadrzaj> MODO FAC d.o.o., Kukoljina 35, 10000 Zagreb</izvorni_sadrzaj>
    <derivirana_varijabla naziv="DomainObject.Predmet.ProtustrankaFormatedWithAdress_1"> MODO FAC d.o.o., Kukoljina 35, 10000 Zagreb</derivirana_varijabla>
  </DomainObject.Predmet.ProtustrankaFormatedWithAdress>
  <DomainObject.Predmet.ProtustrankaFormatedWithAdressOIB>
    <izvorni_sadrzaj> MODO FAC d.o.o., OIB 63903790373, Kukoljina 35, 10000 Zagreb</izvorni_sadrzaj>
    <derivirana_varijabla naziv="DomainObject.Predmet.ProtustrankaFormatedWithAdressOIB_1"> MODO FAC d.o.o., OIB 63903790373, Kukoljina 35, 10000 Zagreb</derivirana_varijabla>
  </DomainObject.Predmet.ProtustrankaFormatedWithAdressOIB>
  <DomainObject.Predmet.ProtustrankaWithAdress>
    <izvorni_sadrzaj>MODO FAC d.o.o. Kukoljina 35, 10000 Zagreb</izvorni_sadrzaj>
    <derivirana_varijabla naziv="DomainObject.Predmet.ProtustrankaWithAdress_1">MODO FAC d.o.o. Kukoljina 35, 10000 Zagreb</derivirana_varijabla>
  </DomainObject.Predmet.ProtustrankaWithAdress>
  <DomainObject.Predmet.ProtustrankaWithAdressOIB>
    <izvorni_sadrzaj>MODO FAC d.o.o., OIB 63903790373, Kukoljina 35, 10000 Zagreb</izvorni_sadrzaj>
    <derivirana_varijabla naziv="DomainObject.Predmet.ProtustrankaWithAdressOIB_1">MODO FAC d.o.o., OIB 63903790373, Kukoljina 35, 10000 Zagreb</derivirana_varijabla>
  </DomainObject.Predmet.ProtustrankaWithAdressOIB>
  <DomainObject.Predmet.ProtustrankaNazivFormated>
    <izvorni_sadrzaj>MODO FAC d.o.o.</izvorni_sadrzaj>
    <derivirana_varijabla naziv="DomainObject.Predmet.ProtustrankaNazivFormated_1">MODO FAC d.o.o.</derivirana_varijabla>
  </DomainObject.Predmet.ProtustrankaNazivFormated>
  <DomainObject.Predmet.ProtustrankaNazivFormatedOIB>
    <izvorni_sadrzaj>MODO FAC d.o.o., OIB 63903790373</izvorni_sadrzaj>
    <derivirana_varijabla naziv="DomainObject.Predmet.ProtustrankaNazivFormatedOIB_1">MODO FAC d.o.o., OIB 63903790373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MODO FAC d.o.o.</item>
    </izvorni_sadrzaj>
    <derivirana_varijabla naziv="DomainObject.Predmet.ProtuStrankaListFormated_1">
      <item>MODO FAC d.o.o.</item>
    </derivirana_varijabla>
  </DomainObject.Predmet.ProtuStrankaListFormated>
  <DomainObject.Predmet.ProtuStrankaListFormatedOIB>
    <izvorni_sadrzaj>
      <item>MODO FAC d.o.o., OIB 63903790373</item>
    </izvorni_sadrzaj>
    <derivirana_varijabla naziv="DomainObject.Predmet.ProtuStrankaListFormatedOIB_1">
      <item>MODO FAC d.o.o., OIB 63903790373</item>
    </derivirana_varijabla>
  </DomainObject.Predmet.ProtuStrankaListFormatedOIB>
  <DomainObject.Predmet.ProtuStrankaListFormatedWithAdress>
    <izvorni_sadrzaj>
      <item>MODO FAC d.o.o., Kukoljina 35, 10000 Zagreb</item>
    </izvorni_sadrzaj>
    <derivirana_varijabla naziv="DomainObject.Predmet.ProtuStrankaListFormatedWithAdress_1">
      <item>MODO FAC d.o.o., Kukoljina 35, 10000 Zagreb</item>
    </derivirana_varijabla>
  </DomainObject.Predmet.ProtuStrankaListFormatedWithAdress>
  <DomainObject.Predmet.ProtuStrankaListFormatedWithAdressOIB>
    <izvorni_sadrzaj>
      <item>MODO FAC d.o.o., OIB 63903790373, Kukoljina 35, 10000 Zagreb</item>
    </izvorni_sadrzaj>
    <derivirana_varijabla naziv="DomainObject.Predmet.ProtuStrankaListFormatedWithAdressOIB_1">
      <item>MODO FAC d.o.o., OIB 63903790373, Kukoljina 35, 10000 Zagreb</item>
    </derivirana_varijabla>
  </DomainObject.Predmet.ProtuStrankaListFormatedWithAdressOIB>
  <DomainObject.Predmet.ProtuStrankaListNazivFormated>
    <izvorni_sadrzaj>
      <item>MODO FAC d.o.o.</item>
    </izvorni_sadrzaj>
    <derivirana_varijabla naziv="DomainObject.Predmet.ProtuStrankaListNazivFormated_1">
      <item>MODO FAC d.o.o.</item>
    </derivirana_varijabla>
  </DomainObject.Predmet.ProtuStrankaListNazivFormated>
  <DomainObject.Predmet.ProtuStrankaListNazivFormatedOIB>
    <izvorni_sadrzaj>
      <item>MODO FAC d.o.o., OIB 63903790373</item>
    </izvorni_sadrzaj>
    <derivirana_varijabla naziv="DomainObject.Predmet.ProtuStrankaListNazivFormatedOIB_1">
      <item>MODO FAC d.o.o., OIB 63903790373</item>
    </derivirana_varijabla>
  </DomainObject.Predmet.ProtuStrankaListNazivFormatedOIB>
  <DomainObject.Predmet.OstaliListFormated>
    <izvorni_sadrzaj>
      <item>Marta Rebić</item>
      <item>Lovro Rebić</item>
    </izvorni_sadrzaj>
    <derivirana_varijabla naziv="DomainObject.Predmet.OstaliListFormated_1">
      <item>Marta Rebić</item>
      <item>Lovro Rebić</item>
    </derivirana_varijabla>
  </DomainObject.Predmet.OstaliListFormated>
  <DomainObject.Predmet.OstaliListFormatedOIB>
    <izvorni_sadrzaj>
      <item>Marta Rebić, OIB 79739037623</item>
      <item>Lovro Rebić, OIB 54302560654</item>
    </izvorni_sadrzaj>
    <derivirana_varijabla naziv="DomainObject.Predmet.OstaliListFormatedOIB_1">
      <item>Marta Rebić, OIB 79739037623</item>
      <item>Lovro Rebić, OIB 54302560654</item>
    </derivirana_varijabla>
  </DomainObject.Predmet.OstaliListFormatedOIB>
  <DomainObject.Predmet.OstaliListFormatedWithAdress>
    <izvorni_sadrzaj>
      <item>Marta Rebić, Prilaz Gjure Deželića 13, 10000 Zagreb</item>
      <item>Lovro Rebić, Kukoljina 35, 10000 Zagreb</item>
    </izvorni_sadrzaj>
    <derivirana_varijabla naziv="DomainObject.Predmet.OstaliListFormatedWithAdress_1">
      <item>Marta Rebić, Prilaz Gjure Deželića 13, 10000 Zagreb</item>
      <item>Lovro Rebić, Kukoljina 35, 10000 Zagreb</item>
    </derivirana_varijabla>
  </DomainObject.Predmet.OstaliListFormatedWithAdress>
  <DomainObject.Predmet.OstaliListFormatedWithAdressOIB>
    <izvorni_sadrzaj>
      <item>Marta Rebić, OIB 79739037623, Prilaz Gjure Deželića 13, 10000 Zagreb</item>
      <item>Lovro Rebić, OIB 54302560654, Kukoljina 35, 10000 Zagreb</item>
    </izvorni_sadrzaj>
    <derivirana_varijabla naziv="DomainObject.Predmet.OstaliListFormatedWithAdressOIB_1">
      <item>Marta Rebić, OIB 79739037623, Prilaz Gjure Deželića 13, 10000 Zagreb</item>
      <item>Lovro Rebić, OIB 54302560654, Kukoljina 35, 10000 Zagreb</item>
    </derivirana_varijabla>
  </DomainObject.Predmet.OstaliListFormatedWithAdressOIB>
  <DomainObject.Predmet.OstaliListNazivFormated>
    <izvorni_sadrzaj>
      <item>Marta Rebić</item>
      <item>Lovro Rebić</item>
    </izvorni_sadrzaj>
    <derivirana_varijabla naziv="DomainObject.Predmet.OstaliListNazivFormated_1">
      <item>Marta Rebić</item>
      <item>Lovro Rebić</item>
    </derivirana_varijabla>
  </DomainObject.Predmet.OstaliListNazivFormated>
  <DomainObject.Predmet.OstaliListNazivFormatedOIB>
    <izvorni_sadrzaj>
      <item>Marta Rebić, OIB 79739037623</item>
      <item>Lovro Rebić, OIB 54302560654</item>
    </izvorni_sadrzaj>
    <derivirana_varijabla naziv="DomainObject.Predmet.OstaliListNazivFormatedOIB_1">
      <item>Marta Rebić, OIB 79739037623</item>
      <item>Lovro Rebić, OIB 54302560654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St-789/2016-27</izvorni_sadrzaj>
    <derivirana_varijabla naziv="DomainObject.PoslovniBrojDokumenta_1">St-789/2016-27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MODO FAC d.o.o.</izvorni_sadrzaj>
    <derivirana_varijabla naziv="DomainObject.Predmet.ProtustrankaIDrugi_1">MODO FAC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MODO FAC d.o.o., OIB 63903790373, Kukoljina 35, 10000 Zagreb</izvorni_sadrzaj>
    <derivirana_varijabla naziv="DomainObject.Predmet.ProtustrankaIDrugiAdressOIB_1">MODO FAC d.o.o., OIB 63903790373, Kukoljina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MODO FAC d.o.o.</item>
      <item>Marta Rebić</item>
      <item>Lovro Rebić</item>
    </izvorni_sadrzaj>
    <derivirana_varijabla naziv="DomainObject.Predmet.SudioniciListNaziv_1">
      <item>FINA Regionalni centar Zagreb</item>
      <item>MODO FAC d.o.o.</item>
      <item>Marta Rebić</item>
      <item>Lovro Rebić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MODO FAC d.o.o., OIB 63903790373, Kukoljina 35,10000 Zagreb</item>
      <item>Marta Rebić, OIB 79739037623, Prilaz Gjure Deželića 13,10000 Zagreb</item>
      <item>Lovro Rebić, OIB 54302560654, Kukoljina 35,10000 Zagreb</item>
    </izvorni_sadrzaj>
    <derivirana_varijabla naziv="DomainObject.Predmet.SudioniciListAdressOIB_1">
      <item>FINA Regionalni centar Zagreb, OIB 85821130368, Trg svibanjskih žrtava 1995. br. 1,10000 Zagreb</item>
      <item>MODO FAC d.o.o., OIB 63903790373, Kukoljina 35,10000 Zagreb</item>
      <item>Marta Rebić, OIB 79739037623, Prilaz Gjure Deželića 13,10000 Zagreb</item>
      <item>Lovro Rebić, OIB 54302560654, Kukoljina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63903790373</item>
      <item>, OIB 79739037623</item>
      <item>, OIB 54302560654</item>
    </izvorni_sadrzaj>
    <derivirana_varijabla naziv="DomainObject.Predmet.SudioniciListNazivOIB_1">
      <item>, OIB 85821130368</item>
      <item>, OIB 63903790373</item>
      <item>, OIB 79739037623</item>
      <item>, OIB 54302560654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122</properties:Words>
  <properties:Characters>683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2017-05-15T06:57:00Z</dcterms:created>
  <dc:creator>kraljicn</dc:creator>
  <cp:lastModifiedBy>Vinka Mihalinčić</cp:lastModifiedBy>
  <cp:lastPrinted>2007-10-05T09:38:00Z</cp:lastPrinted>
  <dcterms:modified xmlns:xsi="http://www.w3.org/2001/XMLSchema-instance" xsi:type="dcterms:W3CDTF">2017-05-17T08:33:00Z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St-789/2016-27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