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ec8a" w14:paraId="5eeec8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2E18FB">
        <w:rPr>
          <w:b/>
        </w:rPr>
        <w:t>4</w:t>
      </w:r>
      <w:r w:rsidR="006246BB">
        <w:rPr>
          <w:b/>
        </w:rPr>
        <w:t>8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6246BB" w:rsidRPr="006246BB">
        <w:t>MALA KAVICA j.d.o.o. za usluge,</w:t>
      </w:r>
      <w:r w:rsidR="008317A8">
        <w:t xml:space="preserve"> skraćena tv</w:t>
      </w:r>
      <w:r w:rsidR="006023A6">
        <w:t>r</w:t>
      </w:r>
      <w:r w:rsidR="008317A8">
        <w:t>t</w:t>
      </w:r>
      <w:r w:rsidR="006023A6">
        <w:t>ka: MALA KAVICA j.d.o.o.</w:t>
      </w:r>
      <w:r w:rsidR="006246BB" w:rsidRPr="006246BB">
        <w:t xml:space="preserve"> Zagreb, Marina Tartaglie 33, OIB: 03876055115</w:t>
      </w:r>
      <w:r w:rsidR="00B16504" w:rsidRPr="00B16504">
        <w:t xml:space="preserve">, </w:t>
      </w:r>
      <w:r w:rsidR="00AA7765">
        <w:t xml:space="preserve">dana </w:t>
      </w:r>
      <w:r w:rsidR="008317A8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023A6" w:rsidRPr="006023A6">
        <w:t>MALA KAVICA j.d.o.o. za usluge, skraćena tvr</w:t>
      </w:r>
      <w:r w:rsidR="008317A8">
        <w:t>t</w:t>
      </w:r>
      <w:r w:rsidR="006023A6" w:rsidRPr="006023A6">
        <w:t>ka: MALA KAVICA j.d.o.o. Zagreb, Marina Tartaglie 33, OIB: 03876055115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317A8" w:rsidRPr="008317A8">
        <w:t>Zdenko Krstić iz Osijeka, Županijska 2, OIB 13827089798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023A6" w:rsidRPr="006023A6">
        <w:t xml:space="preserve">MALA KAVICA </w:t>
      </w:r>
      <w:r w:rsidR="008317A8">
        <w:t>j.d.o.o. za usluge, skraćena tv</w:t>
      </w:r>
      <w:r w:rsidR="006023A6" w:rsidRPr="006023A6">
        <w:t>r</w:t>
      </w:r>
      <w:r w:rsidR="008317A8">
        <w:t>t</w:t>
      </w:r>
      <w:r w:rsidR="006023A6" w:rsidRPr="006023A6">
        <w:t>ka: MALA KAVICA j.d.o.o. Zagreb, Marina Tartaglie 33, OIB: 03876055115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C4209" w:rsidP="00FC4209" w:rsidR="0079189E">
      <w:pPr>
        <w:jc w:val="right"/>
      </w:pPr>
      <w:r w:rsidRPr="00FC4209">
        <w:rPr>
          <w:b/>
        </w:rPr>
        <w:lastRenderedPageBreak/>
        <w:t>Broj: 7/St-1348/2016-5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023A6" w:rsidRPr="006023A6">
        <w:t>MALA KAVICA j.d.o.o. za usluge, skraćena tvr</w:t>
      </w:r>
      <w:r w:rsidR="008317A8">
        <w:t>t</w:t>
      </w:r>
      <w:r w:rsidR="006023A6" w:rsidRPr="006023A6">
        <w:t>ka: MALA KAVICA j.d.o.o. Zagreb, Marina Tartaglie 33, OIB: 03876055115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174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945E0C">
        <w:t>4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17A8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01F" w:rsidR="00E7201F">
      <w:r>
        <w:separator/>
      </w:r>
    </w:p>
  </w:endnote>
  <w:endnote w:id="0" w:type="continuationSeparator">
    <w:p w:rsidRDefault="00E7201F" w:rsidR="00E7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01F" w:rsidR="00E7201F">
      <w:r>
        <w:separator/>
      </w:r>
    </w:p>
  </w:footnote>
  <w:footnote w:id="0" w:type="continuationSeparator">
    <w:p w:rsidRDefault="00E7201F" w:rsidR="00E72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8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A0565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068F2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01F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5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5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5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5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5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5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5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5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KAVICA j.d.o.o.</izvorni_sadrzaj>
    <derivirana_varijabla naziv="DomainObject.Predmet.ProtustrankaFormated_1">  MALA KAVICA j.d.o.o.</derivirana_varijabla>
  </DomainObject.Predmet.ProtustrankaFormated>
  <DomainObject.Predmet.ProtustrankaFormatedOIB>
    <izvorni_sadrzaj>  MALA KAVICA j.d.o.o., OIB 03876055115</izvorni_sadrzaj>
    <derivirana_varijabla naziv="DomainObject.Predmet.ProtustrankaFormatedOIB_1">  MALA KAVICA j.d.o.o., OIB 03876055115</derivirana_varijabla>
  </DomainObject.Predmet.ProtustrankaFormatedOIB>
  <DomainObject.Predmet.ProtustrankaFormatedWithAdress>
    <izvorni_sadrzaj> MALA KAVICA j.d.o.o., Marina Tartaglie 33, 10000 Zagreb</izvorni_sadrzaj>
    <derivirana_varijabla naziv="DomainObject.Predmet.ProtustrankaFormatedWithAdress_1"> MALA KAVICA j.d.o.o., Marina Tartaglie 33, 10000 Zagreb</derivirana_varijabla>
  </DomainObject.Predmet.ProtustrankaFormatedWithAdress>
  <DomainObject.Predmet.ProtustrankaFormatedWithAdressOIB>
    <izvorni_sadrzaj> MALA KAVICA j.d.o.o., OIB 03876055115, Marina Tartaglie 33, 10000 Zagreb</izvorni_sadrzaj>
    <derivirana_varijabla naziv="DomainObject.Predmet.ProtustrankaFormatedWithAdressOIB_1"> MALA KAVICA j.d.o.o., OIB 03876055115, Marina Tartaglie 33, 10000 Zagreb</derivirana_varijabla>
  </DomainObject.Predmet.ProtustrankaFormatedWithAdressOIB>
  <DomainObject.Predmet.ProtustrankaWithAdress>
    <izvorni_sadrzaj>MALA KAVICA j.d.o.o. Marina Tartaglie 33, 10000 Zagreb</izvorni_sadrzaj>
    <derivirana_varijabla naziv="DomainObject.Predmet.ProtustrankaWithAdress_1">MALA KAVICA j.d.o.o. Marina Tartaglie 33, 10000 Zagreb</derivirana_varijabla>
  </DomainObject.Predmet.ProtustrankaWithAdress>
  <DomainObject.Predmet.ProtustrankaWithAdressOIB>
    <izvorni_sadrzaj>MALA KAVICA j.d.o.o., OIB 03876055115, Marina Tartaglie 33, 10000 Zagreb</izvorni_sadrzaj>
    <derivirana_varijabla naziv="DomainObject.Predmet.ProtustrankaWithAdressOIB_1">MALA KAVICA j.d.o.o., OIB 03876055115, Marina Tartaglie 33, 10000 Zagreb</derivirana_varijabla>
  </DomainObject.Predmet.ProtustrankaWithAdressOIB>
  <DomainObject.Predmet.ProtustrankaNazivFormated>
    <izvorni_sadrzaj>MALA KAVICA j.d.o.o.</izvorni_sadrzaj>
    <derivirana_varijabla naziv="DomainObject.Predmet.ProtustrankaNazivFormated_1">MALA KAVICA j.d.o.o.</derivirana_varijabla>
  </DomainObject.Predmet.ProtustrankaNazivFormated>
  <DomainObject.Predmet.ProtustrankaNazivFormatedOIB>
    <izvorni_sadrzaj>MALA KAVICA j.d.o.o., OIB 03876055115</izvorni_sadrzaj>
    <derivirana_varijabla naziv="DomainObject.Predmet.ProtustrankaNazivFormatedOIB_1">MALA KAVICA j.d.o.o., OIB 03876055115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KAVICA j.d.o.o.</item>
    </izvorni_sadrzaj>
    <derivirana_varijabla naziv="DomainObject.Predmet.ProtuStrankaListFormated_1">
      <item>MALA KAVICA j.d.o.o.</item>
    </derivirana_varijabla>
  </DomainObject.Predmet.ProtuStrankaListFormated>
  <DomainObject.Predmet.ProtuStrankaListFormatedOIB>
    <izvorni_sadrzaj>
      <item>MALA KAVICA j.d.o.o., OIB 03876055115</item>
    </izvorni_sadrzaj>
    <derivirana_varijabla naziv="DomainObject.Predmet.ProtuStrankaListFormatedOIB_1">
      <item>MALA KAVICA j.d.o.o., OIB 03876055115</item>
    </derivirana_varijabla>
  </DomainObject.Predmet.ProtuStrankaListFormatedOIB>
  <DomainObject.Predmet.ProtuStrankaListFormatedWithAdress>
    <izvorni_sadrzaj>
      <item>MALA KAVICA j.d.o.o., Marina Tartaglie 33, 10000 Zagreb</item>
    </izvorni_sadrzaj>
    <derivirana_varijabla naziv="DomainObject.Predmet.ProtuStrankaListFormatedWithAdress_1">
      <item>MALA KAVICA j.d.o.o., Marina Tartaglie 33, 10000 Zagreb</item>
    </derivirana_varijabla>
  </DomainObject.Predmet.ProtuStrankaListFormatedWithAdress>
  <DomainObject.Predmet.ProtuStrankaListFormatedWithAdressOIB>
    <izvorni_sadrzaj>
      <item>MALA KAVICA j.d.o.o., OIB 03876055115, Marina Tartaglie 33, 10000 Zagreb</item>
    </izvorni_sadrzaj>
    <derivirana_varijabla naziv="DomainObject.Predmet.ProtuStrankaListFormatedWithAdressOIB_1">
      <item>MALA KAVICA j.d.o.o., OIB 03876055115, Marina Tartaglie 33, 10000 Zagreb</item>
    </derivirana_varijabla>
  </DomainObject.Predmet.ProtuStrankaListFormatedWithAdressOIB>
  <DomainObject.Predmet.ProtuStrankaListNazivFormated>
    <izvorni_sadrzaj>
      <item>MALA KAVICA j.d.o.o.</item>
    </izvorni_sadrzaj>
    <derivirana_varijabla naziv="DomainObject.Predmet.ProtuStrankaListNazivFormated_1">
      <item>MALA KAVICA j.d.o.o.</item>
    </derivirana_varijabla>
  </DomainObject.Predmet.ProtuStrankaListNazivFormated>
  <DomainObject.Predmet.ProtuStrankaListNazivFormatedOIB>
    <izvorni_sadrzaj>
      <item>MALA KAVICA j.d.o.o., OIB 03876055115</item>
    </izvorni_sadrzaj>
    <derivirana_varijabla naziv="DomainObject.Predmet.ProtuStrankaListNazivFormatedOIB_1">
      <item>MALA KAVICA j.d.o.o., OIB 03876055115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KAVICA j.d.o.o.</izvorni_sadrzaj>
    <derivirana_varijabla naziv="DomainObject.Predmet.ProtustrankaIDrugi_1">MALA KAVICA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KAVICA j.d.o.o., OIB 03876055115, Marina Tartaglie 33, 10000 Zagreb</izvorni_sadrzaj>
    <derivirana_varijabla naziv="DomainObject.Predmet.ProtustrankaIDrugiAdressOIB_1">MALA KAVICA j.d.o.o., OIB 03876055115,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KAVICA j.d.o.o.</item>
      <item>FINA Regionalni centar Zagreb</item>
    </izvorni_sadrzaj>
    <derivirana_varijabla naziv="DomainObject.Predmet.SudioniciListNaziv_1">
      <item>MALA KAVICA j.d.o.o.</item>
      <item>FINA Regionalni centar Zagreb</item>
    </derivirana_varijabla>
  </DomainObject.Predmet.SudioniciListNaziv>
  <DomainObject.Predmet.SudioniciListAdressOIB>
    <izvorni_sadrzaj>
      <item>MALA KAVICA j.d.o.o., OIB 03876055115, Marina Tartaglie 33,10000 Zagreb</item>
      <item>FINA Regionalni centar Zagreb, OIB 85821130368, Trg svibanjskih žrtava 1995. 1,10000 Zagreb</item>
    </izvorni_sadrzaj>
    <derivirana_varijabla naziv="DomainObject.Predmet.SudioniciListAdressOIB_1">
      <item>MALA KAVICA j.d.o.o., OIB 03876055115, Marina Tartaglie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03876055115</item>
      <item>, OIB 85821130368</item>
    </izvorni_sadrzaj>
    <derivirana_varijabla naziv="DomainObject.Predmet.SudioniciListNazivOIB_1">
      <item>, OIB 03876055115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13ACC-089A-4048-A8A8-DBDBAD0D6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799</properties:Words>
  <properties:Characters>4493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2016-08-25T11:21:00Z</dcterms:created>
  <dc:creator>alet</dc:creator>
  <cp:lastModifiedBy>wsadmin</cp:lastModifiedBy>
  <cp:lastPrinted>2016-07-28T07:37:00Z</cp:lastPrinted>
  <dcterms:modified xmlns:xsi="http://www.w3.org/2001/XMLSchema-instance" xsi:type="dcterms:W3CDTF">2016-09-01T07:09:00Z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