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ce5f6" w14:paraId="a1ce5f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441E6D">
        <w:rPr>
          <w:sz w:val="24"/>
          <w:szCs w:val="24"/>
        </w:rPr>
        <w:t>255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41E6D">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21E49">
        <w:rPr>
          <w:sz w:val="24"/>
        </w:rPr>
        <w:t>SOVULJ-KIKO d.o.o., OIB: 61635777544, Zagreb, Baburičina 14</w:t>
      </w:r>
      <w:r w:rsidR="00181351">
        <w:rPr>
          <w:sz w:val="24"/>
          <w:szCs w:val="24"/>
          <w:lang w:val="pt-BR"/>
        </w:rPr>
        <w:t xml:space="preserve">, </w:t>
      </w:r>
      <w:r w:rsidR="00441E6D">
        <w:rPr>
          <w:sz w:val="24"/>
          <w:szCs w:val="24"/>
        </w:rPr>
        <w:t>29.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21E49">
        <w:rPr>
          <w:sz w:val="24"/>
        </w:rPr>
        <w:t>SOVULJ-KIKO d.o.o., OIB: 61635777544, Zagreb, Baburičina 14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41E6D">
        <w:rPr>
          <w:sz w:val="24"/>
          <w:szCs w:val="24"/>
        </w:rPr>
        <w:t>Željko Sovulj, OIB: 54582406903, Zagreb, Ulica Brune Bušića 38</w:t>
      </w:r>
      <w:r w:rsidR="00195DEA">
        <w:rPr>
          <w:sz w:val="24"/>
          <w:szCs w:val="24"/>
        </w:rPr>
        <w:t>,</w:t>
      </w:r>
      <w:r w:rsidR="00441E6D">
        <w:rPr>
          <w:sz w:val="24"/>
          <w:szCs w:val="24"/>
        </w:rPr>
        <w:t xml:space="preserve"> Đurđica Sovulj, OIB: 13537164222, Zagreb, Brune Bušića 38 i Ana-Marija Sovulj, OIB: 21761382385, Zagreb, Baburičina 14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41E6D"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w:t>
      </w:r>
      <w:r w:rsidR="003752F1">
        <w:rPr>
          <w:sz w:val="24"/>
          <w:szCs w:val="24"/>
        </w:rPr>
        <w:t>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B21E49">
        <w:rPr>
          <w:sz w:val="24"/>
        </w:rPr>
        <w:t>SOVULJ-KIKO d.o.o., OIB: 61635777544, Zagreb, Baburičina 14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41E6D">
        <w:rPr>
          <w:sz w:val="24"/>
          <w:szCs w:val="24"/>
        </w:rPr>
        <w:t>184</w:t>
      </w:r>
      <w:r w:rsidRPr="00070D63">
        <w:rPr>
          <w:sz w:val="24"/>
          <w:szCs w:val="24"/>
        </w:rPr>
        <w:t xml:space="preserve"> dana, u ukupnom iznosu od </w:t>
      </w:r>
      <w:r w:rsidR="00441E6D">
        <w:rPr>
          <w:sz w:val="24"/>
          <w:szCs w:val="24"/>
        </w:rPr>
        <w:t>8.900,18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441E6D">
        <w:rPr>
          <w:sz w:val="24"/>
          <w:szCs w:val="24"/>
        </w:rPr>
        <w:t>29.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5361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353614" w:rsidP="00C359B6" w:rsidR="00353614">
      <w:pPr>
        <w:pStyle w:val="Bezproreda"/>
        <w:ind w:left="4956"/>
        <w:jc w:val="right"/>
      </w:pPr>
      <w:r>
        <w:t>Za točnost otpravka - ovlašteni službenik</w:t>
      </w:r>
    </w:p>
    <w:p w:rsidRDefault="00353614" w:rsidP="00C359B6" w:rsidR="00353614">
      <w:pPr>
        <w:pStyle w:val="Bezproreda"/>
        <w:ind w:left="4956"/>
        <w:jc w:val="right"/>
      </w:pPr>
      <w:r>
        <w:t>Karmela Dolenc</w:t>
      </w:r>
    </w:p>
    <w:p w:rsidRDefault="008F48E4" w:rsidR="008F48E4">
      <w:pPr>
        <w:jc w:val="both"/>
        <w:rPr>
          <w:sz w:val="24"/>
          <w:szCs w:val="24"/>
        </w:rPr>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D1FF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441E6D">
      <w:rPr>
        <w:sz w:val="24"/>
        <w:szCs w:val="24"/>
      </w:rPr>
      <w:t>255</w:t>
    </w:r>
    <w:r w:rsidR="00294869">
      <w:rPr>
        <w:sz w:val="24"/>
        <w:szCs w:val="24"/>
      </w:rPr>
      <w:t>/16-</w:t>
    </w:r>
    <w:r w:rsidR="00441E6D">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53614"/>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41E6D"/>
    <w:rsid w:val="00450221"/>
    <w:rsid w:val="00450676"/>
    <w:rsid w:val="00454BBA"/>
    <w:rsid w:val="00475CDF"/>
    <w:rsid w:val="00476E8D"/>
    <w:rsid w:val="00482933"/>
    <w:rsid w:val="00483785"/>
    <w:rsid w:val="004A4885"/>
    <w:rsid w:val="004A6BF5"/>
    <w:rsid w:val="004A793B"/>
    <w:rsid w:val="004C6BBF"/>
    <w:rsid w:val="004D1FF9"/>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53614"/>
    <w:rPr>
      <w:color w:val="808080"/>
      <w:bdr w:space="0" w:sz="0" w:color="auto" w:val="none"/>
      <w:shd w:fill="auto" w:color="auto" w:val="clear"/>
    </w:rPr>
  </w:style>
  <w:style w:customStyle="true" w:styleId="eSPISCCParagraphDefaultFont" w:type="character">
    <w:name w:val="eSPIS_CC_Paragraph Default Font"/>
    <w:basedOn w:val="Zadanifontodlomka"/>
    <w:rsid w:val="003536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61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536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6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Zagrebačka banka d.d.
5.	e oglasna ploča – rok objave 8 dana</izvorni_sadrzaj>
    <derivirana_varijabla naziv="DomainObject.Primjedba_1">i zaključak
DNA: 
1.	predlagatelj
2.	dužnik
3.	zz dužnika  
4.	Zagrebačka banka d.d.
5.	e oglasna ploča – rok objave 8 dana</derivirana_varijabla>
  </DomainObject.Primjedba>
  <DomainObject.Oznaka>
    <izvorni_sadrzaj>St-3255/2016-7</izvorni_sadrzaj>
    <derivirana_varijabla naziv="DomainObject.Oznaka_1">St-3255/2016-7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3255</izvorni_sadrzaj>
    <derivirana_varijabla naziv="DomainObject.Predmet.Broj_1">3255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St-3255/2016</izvorni_sadrzaj>
    <derivirana_varijabla naziv="DomainObject.Predmet.OznakaBroj_1">St-3255/2016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SOVULJ-KIKO d.o.o. zastupanog po punomoćniku Željko Sovulj; Đurđica Sovulj; Ana-Marija Sovulj</izvorni_sadrzaj>
    <derivirana_varijabla naziv="DomainObject.Predmet.ProtustrankaFormated_1">  SOVULJ-KIKO d.o.o. zastupanog po punomoćniku Željko Sovulj; Đurđica Sovulj; Ana-Marija Sovulj</derivirana_varijabla>
  </DomainObject.Predmet.ProtustrankaFormated>
  <DomainObject.Predmet.ProtustrankaFormatedOIB>
    <izvorni_sadrzaj>  SOVULJ-KIKO d.o.o., OIB 61635777544 zastupanog po punomoćniku Željko Sovulj; Đurđica Sovulj; Ana-Marija Sovulj</izvorni_sadrzaj>
    <derivirana_varijabla naziv="DomainObject.Predmet.ProtustrankaFormatedOIB_1">  SOVULJ-KIKO d.o.o., OIB 61635777544 zastupanog po punomoćniku Željko Sovulj; Đurđica Sovulj; Ana-Marija Sovulj</derivirana_varijabla>
  </DomainObject.Predmet.ProtustrankaFormatedOIB>
  <DomainObject.Predmet.ProtustrankaFormatedWithAdress>
    <izvorni_sadrzaj> SOVULJ-KIKO d.o.o., Baburičina 14, 10000 Zagreb zastupanog po punomoćniku Željko Sovulj; Đurđica Sovulj; Ana-Marija Sovulj</izvorni_sadrzaj>
    <derivirana_varijabla naziv="DomainObject.Predmet.ProtustrankaFormatedWithAdress_1"> SOVULJ-KIKO d.o.o., Baburičina 14, 10000 Zagreb zastupanog po punomoćniku Željko Sovulj; Đurđica Sovulj; Ana-Marija Sovulj</derivirana_varijabla>
  </DomainObject.Predmet.ProtustrankaFormatedWithAdress>
  <DomainObject.Predmet.ProtustrankaFormatedWithAdressOIB>
    <izvorni_sadrzaj> SOVULJ-KIKO d.o.o., OIB 61635777544, Baburičina 14, 10000 Zagreb zastupanog po punomoćniku Željko Sovulj; Đurđica Sovulj; Ana-Marija Sovulj</izvorni_sadrzaj>
    <derivirana_varijabla naziv="DomainObject.Predmet.ProtustrankaFormatedWithAdressOIB_1"> SOVULJ-KIKO d.o.o., OIB 61635777544, Baburičina 14, 10000 Zagreb zastupanog po punomoćniku Željko Sovulj; Đurđica Sovulj; Ana-Marija Sovulj</derivirana_varijabla>
  </DomainObject.Predmet.ProtustrankaFormatedWithAdressOIB>
  <DomainObject.Predmet.ProtustrankaWithAdress>
    <izvorni_sadrzaj>SOVULJ-KIKO d.o.o. Baburičina 14, 10000 Zagreb</izvorni_sadrzaj>
    <derivirana_varijabla naziv="DomainObject.Predmet.ProtustrankaWithAdress_1">SOVULJ-KIKO d.o.o. Baburičina 14, 10000 Zagreb</derivirana_varijabla>
  </DomainObject.Predmet.ProtustrankaWithAdress>
  <DomainObject.Predmet.ProtustrankaWithAdressOIB>
    <izvorni_sadrzaj>SOVULJ-KIKO d.o.o., OIB 61635777544, Baburičina 14, 10000 Zagreb</izvorni_sadrzaj>
    <derivirana_varijabla naziv="DomainObject.Predmet.ProtustrankaWithAdressOIB_1">SOVULJ-KIKO d.o.o., OIB 61635777544, Baburičina 14, 10000 Zagreb</derivirana_varijabla>
  </DomainObject.Predmet.ProtustrankaWithAdressOIB>
  <DomainObject.Predmet.ProtustrankaNazivFormated>
    <izvorni_sadrzaj>SOVULJ-KIKO d.o.o.</izvorni_sadrzaj>
    <derivirana_varijabla naziv="DomainObject.Predmet.ProtustrankaNazivFormated_1">SOVULJ-KIKO d.o.o.</derivirana_varijabla>
  </DomainObject.Predmet.ProtustrankaNazivFormated>
  <DomainObject.Predmet.ProtustrankaNazivFormatedOIB>
    <izvorni_sadrzaj>SOVULJ-KIKO d.o.o., OIB 61635777544</izvorni_sadrzaj>
    <derivirana_varijabla naziv="DomainObject.Predmet.ProtustrankaNazivFormatedOIB_1">SOVULJ-KIKO d.o.o., OIB 61635777544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Sovulj</izvorni_sadrzaj>
    <derivirana_varijabla naziv="DomainObject.Predmet.StrankaFormated_1">  FINA Regionalni centar Zagreb; Željko Sovulj</derivirana_varijabla>
  </DomainObject.Predmet.StrankaFormated>
  <DomainObject.Predmet.StrankaFormatedOIB>
    <izvorni_sadrzaj>  FINA Regionalni centar Zagreb, OIB 85821130368; Željko Sovulj, OIB 54582406903</izvorni_sadrzaj>
    <derivirana_varijabla naziv="DomainObject.Predmet.StrankaFormatedOIB_1">  FINA Regionalni centar Zagreb, OIB 85821130368; Željko Sovulj, OIB 54582406903</derivirana_varijabla>
  </DomainObject.Predmet.StrankaFormatedOIB>
  <DomainObject.Predmet.StrankaFormatedWithAdress>
    <izvorni_sadrzaj> FINA Regionalni centar Zagreb, Trg svibanjskih žrtava 1995. br. 1, 10000 Zagreb; Željko Sovulj, Ulica Brune Bušića 38, 10000 Zagreb</izvorni_sadrzaj>
    <derivirana_varijabla naziv="DomainObject.Predmet.StrankaFormatedWithAdress_1"> FINA Regionalni centar Zagreb, Trg svibanjskih žrtava 1995. br. 1, 10000 Zagreb; Željko Sovulj, Ulica Brune Bušića 38, 10000 Zagreb</derivirana_varijabla>
  </DomainObject.Predmet.StrankaFormatedWithAdress>
  <DomainObject.Predmet.StrankaFormatedWithAdressOIB>
    <izvorni_sadrzaj> FINA Regionalni centar Zagreb, OIB 85821130368, Trg svibanjskih žrtava 1995. br. 1, 10000 Zagreb; Željko Sovulj, OIB 54582406903, Ulica Brune Bušića 38, 10000 Zagreb</izvorni_sadrzaj>
    <derivirana_varijabla naziv="DomainObject.Predmet.StrankaFormatedWithAdressOIB_1"> FINA Regionalni centar Zagreb, OIB 85821130368, Trg svibanjskih žrtava 1995. br. 1, 10000 Zagreb; Željko Sovulj, OIB 54582406903, Ulica Brune Bušića 38, 10000 Zagreb</derivirana_varijabla>
  </DomainObject.Predmet.StrankaFormatedWithAdressOIB>
  <DomainObject.Predmet.StrankaWithAdress>
    <izvorni_sadrzaj>FINA Regionalni centar Zagreb Trg svibanjskih žrtava 1995. br. 1,10000 Zagreb,Željko Sovulj Ulica Brune Bušića 38,10000 Zagreb</izvorni_sadrzaj>
    <derivirana_varijabla naziv="DomainObject.Predmet.StrankaWithAdress_1">FINA Regionalni centar Zagreb Trg svibanjskih žrtava 1995. br. 1,10000 Zagreb,Željko Sovulj Ulica Brune Bušića 38,10000 Zagreb</derivirana_varijabla>
  </DomainObject.Predmet.StrankaWithAdress>
  <DomainObject.Predmet.StrankaWithAdressOIB>
    <izvorni_sadrzaj>FINA Regionalni centar Zagreb, OIB 85821130368, Trg svibanjskih žrtava 1995. br. 1,10000 Zagreb,Željko Sovulj, OIB 54582406903, Ulica Brune Bušića 38,10000 Zagreb</izvorni_sadrzaj>
    <derivirana_varijabla naziv="DomainObject.Predmet.StrankaWithAdressOIB_1">FINA Regionalni centar Zagreb, OIB 85821130368, Trg svibanjskih žrtava 1995. br. 1,10000 Zagreb,Željko Sovulj, OIB 54582406903, Ulica Brune Bušića 38,10000 Zagreb</derivirana_varijabla>
  </DomainObject.Predmet.StrankaWithAdressOIB>
  <DomainObject.Predmet.StrankaNazivFormated>
    <izvorni_sadrzaj>FINA Regionalni centar Zagreb,Željko Sovulj</izvorni_sadrzaj>
    <derivirana_varijabla naziv="DomainObject.Predmet.StrankaNazivFormated_1">FINA Regionalni centar Zagreb,Željko Sovulj</derivirana_varijabla>
  </DomainObject.Predmet.StrankaNazivFormated>
  <DomainObject.Predmet.StrankaNazivFormatedOIB>
    <izvorni_sadrzaj>FINA Regionalni centar Zagreb, OIB 85821130368,Željko Sovulj, OIB 54582406903</izvorni_sadrzaj>
    <derivirana_varijabla naziv="DomainObject.Predmet.StrankaNazivFormatedOIB_1">FINA Regionalni centar Zagreb, OIB 85821130368,Željko Sovulj, OIB 54582406903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Željko Sovulj</item>
    </izvorni_sadrzaj>
    <derivirana_varijabla naziv="DomainObject.Predmet.StrankaListFormated_1">
      <item>FINA Regionalni centar Zagreb</item>
      <item>Željko Sovulj</item>
    </derivirana_varijabla>
  </DomainObject.Predmet.StrankaListFormated>
  <DomainObject.Predmet.StrankaListFormatedOIB>
    <izvorni_sadrzaj>
      <item>FINA Regionalni centar Zagreb, OIB 85821130368</item>
      <item>Željko Sovulj, OIB 54582406903</item>
    </izvorni_sadrzaj>
    <derivirana_varijabla naziv="DomainObject.Predmet.StrankaListFormatedOIB_1">
      <item>FINA Regionalni centar Zagreb, OIB 85821130368</item>
      <item>Željko Sovulj, OIB 54582406903</item>
    </derivirana_varijabla>
  </DomainObject.Predmet.StrankaListFormatedOIB>
  <DomainObject.Predmet.StrankaListFormatedWithAdress>
    <izvorni_sadrzaj>
      <item>FINA Regionalni centar Zagreb, Trg svibanjskih žrtava 1995. br. 1, 10000 Zagreb</item>
      <item>Željko Sovulj, Ulica Brune Bušića 38, 10000 Zagreb</item>
    </izvorni_sadrzaj>
    <derivirana_varijabla naziv="DomainObject.Predmet.StrankaListFormatedWithAdress_1">
      <item>FINA Regionalni centar Zagreb, Trg svibanjskih žrtava 1995. br. 1, 10000 Zagreb</item>
      <item>Željko Sovulj, Ulica Brune Bušića 38, 10000 Zagreb</item>
    </derivirana_varijabla>
  </DomainObject.Predmet.StrankaListFormatedWithAdress>
  <DomainObject.Predmet.StrankaListFormatedWithAdressOIB>
    <izvorni_sadrzaj>
      <item>FINA Regionalni centar Zagreb, OIB 85821130368, Trg svibanjskih žrtava 1995. br. 1, 10000 Zagreb</item>
      <item>Željko Sovulj, OIB 54582406903, Ulica Brune Bušića 38, 10000 Zagreb</item>
    </izvorni_sadrzaj>
    <derivirana_varijabla naziv="DomainObject.Predmet.StrankaListFormatedWithAdressOIB_1">
      <item>FINA Regionalni centar Zagreb, OIB 85821130368, Trg svibanjskih žrtava 1995. br. 1, 10000 Zagreb</item>
      <item>Željko Sovulj, OIB 54582406903, Ulica Brune Bušića 38, 10000 Zagreb</item>
    </derivirana_varijabla>
  </DomainObject.Predmet.StrankaListFormatedWithAdressOIB>
  <DomainObject.Predmet.StrankaListNazivFormated>
    <izvorni_sadrzaj>
      <item>FINA Regionalni centar Zagreb</item>
      <item>Željko Sovulj</item>
    </izvorni_sadrzaj>
    <derivirana_varijabla naziv="DomainObject.Predmet.StrankaListNazivFormated_1">
      <item>FINA Regionalni centar Zagreb</item>
      <item>Željko Sovulj</item>
    </derivirana_varijabla>
  </DomainObject.Predmet.StrankaListNazivFormated>
  <DomainObject.Predmet.StrankaListNazivFormatedOIB>
    <izvorni_sadrzaj>
      <item>FINA Regionalni centar Zagreb, OIB 85821130368</item>
      <item>Željko Sovulj, OIB 54582406903</item>
    </izvorni_sadrzaj>
    <derivirana_varijabla naziv="DomainObject.Predmet.StrankaListNazivFormatedOIB_1">
      <item>FINA Regionalni centar Zagreb, OIB 85821130368</item>
      <item>Željko Sovulj, OIB 54582406903</item>
    </derivirana_varijabla>
  </DomainObject.Predmet.StrankaListNazivFormatedOIB>
  <DomainObject.Predmet.ProtuStrankaListFormated>
    <izvorni_sadrzaj>
      <item>SOVULJ-KIKO d.o.o. zastupanog po punomoćniku Željko Sovulj; Đurđica Sovulj; Ana-Marija Sovulj</item>
    </izvorni_sadrzaj>
    <derivirana_varijabla naziv="DomainObject.Predmet.ProtuStrankaListFormated_1">
      <item>SOVULJ-KIKO d.o.o. zastupanog po punomoćniku Željko Sovulj; Đurđica Sovulj; Ana-Marija Sovulj</item>
    </derivirana_varijabla>
  </DomainObject.Predmet.ProtuStrankaListFormated>
  <DomainObject.Predmet.ProtuStrankaListFormatedOIB>
    <izvorni_sadrzaj>
      <item>SOVULJ-KIKO d.o.o., OIB 61635777544 zastupanog po punomoćniku Željko Sovulj; Đurđica Sovulj; Ana-Marija Sovulj</item>
    </izvorni_sadrzaj>
    <derivirana_varijabla naziv="DomainObject.Predmet.ProtuStrankaListFormatedOIB_1">
      <item>SOVULJ-KIKO d.o.o., OIB 61635777544 zastupanog po punomoćniku Željko Sovulj; Đurđica Sovulj; Ana-Marija Sovulj</item>
    </derivirana_varijabla>
  </DomainObject.Predmet.ProtuStrankaListFormatedOIB>
  <DomainObject.Predmet.ProtuStrankaListFormatedWithAdress>
    <izvorni_sadrzaj>
      <item>SOVULJ-KIKO d.o.o., Baburičina 14, 10000 Zagreb zastupanog po punomoćniku Željko Sovulj; Đurđica Sovulj; Ana-Marija Sovulj</item>
    </izvorni_sadrzaj>
    <derivirana_varijabla naziv="DomainObject.Predmet.ProtuStrankaListFormatedWithAdress_1">
      <item>SOVULJ-KIKO d.o.o., Baburičina 14, 10000 Zagreb zastupanog po punomoćniku Željko Sovulj; Đurđica Sovulj; Ana-Marija Sovulj</item>
    </derivirana_varijabla>
  </DomainObject.Predmet.ProtuStrankaListFormatedWithAdress>
  <DomainObject.Predmet.ProtuStrankaListFormatedWithAdressOIB>
    <izvorni_sadrzaj>
      <item>SOVULJ-KIKO d.o.o., OIB 61635777544, Baburičina 14, 10000 Zagreb zastupanog po punomoćniku Željko Sovulj; Đurđica Sovulj; Ana-Marija Sovulj</item>
    </izvorni_sadrzaj>
    <derivirana_varijabla naziv="DomainObject.Predmet.ProtuStrankaListFormatedWithAdressOIB_1">
      <item>SOVULJ-KIKO d.o.o., OIB 61635777544, Baburičina 14, 10000 Zagreb zastupanog po punomoćniku Željko Sovulj; Đurđica Sovulj; Ana-Marija Sovulj</item>
    </derivirana_varijabla>
  </DomainObject.Predmet.ProtuStrankaListFormatedWithAdressOIB>
  <DomainObject.Predmet.ProtuStrankaListNazivFormated>
    <izvorni_sadrzaj>
      <item>SOVULJ-KIKO d.o.o.</item>
    </izvorni_sadrzaj>
    <derivirana_varijabla naziv="DomainObject.Predmet.ProtuStrankaListNazivFormated_1">
      <item>SOVULJ-KIKO d.o.o.</item>
    </derivirana_varijabla>
  </DomainObject.Predmet.ProtuStrankaListNazivFormated>
  <DomainObject.Predmet.ProtuStrankaListNazivFormatedOIB>
    <izvorni_sadrzaj>
      <item>SOVULJ-KIKO d.o.o., OIB 61635777544</item>
    </izvorni_sadrzaj>
    <derivirana_varijabla naziv="DomainObject.Predmet.ProtuStrankaListNazivFormatedOIB_1">
      <item>SOVULJ-KIKO d.o.o., OIB 61635777544</item>
    </derivirana_varijabla>
  </DomainObject.Predmet.ProtuStrankaListNazivFormatedOIB>
  <DomainObject.Predmet.OstaliListFormated>
    <izvorni_sadrzaj>
      <item>Željko Sovulj punomoćnik sudionika u postupku SOVULJ-KIKO d.o.o.</item>
      <item>Đurđica Sovulj punomoćnik sudionika u postupku SOVULJ-KIKO d.o.o.</item>
      <item>Ana-Marija Sovulj punomoćnik sudionika u postupku SOVULJ-KIKO d.o.o.</item>
      <item>ZAGREBAČKA BANKA DIONIČKO DRUŠTVO</item>
    </izvorni_sadrzaj>
    <derivirana_varijabla naziv="DomainObject.Predmet.OstaliListFormated_1">
      <item>Željko Sovulj punomoćnik sudionika u postupku SOVULJ-KIKO d.o.o.</item>
      <item>Đurđica Sovulj punomoćnik sudionika u postupku SOVULJ-KIKO d.o.o.</item>
      <item>Ana-Marija Sovulj punomoćnik sudionika u postupku SOVULJ-KIKO d.o.o.</item>
      <item>ZAGREBAČKA BANKA DIONIČKO DRUŠTVO</item>
    </derivirana_varijabla>
  </DomainObject.Predmet.OstaliListFormated>
  <DomainObject.Predmet.OstaliListFormatedOIB>
    <izvorni_sadrzaj>
      <item>Željko Sovulj, OIB 54582406903 punomoćnik sudionika u postupku SOVULJ-KIKO d.o.o.</item>
      <item>Đurđica Sovulj, OIB 13537164222 punomoćnik sudionika u postupku SOVULJ-KIKO d.o.o.</item>
      <item>Ana-Marija Sovulj, OIB 21761382385 punomoćnik sudionika u postupku SOVULJ-KIKO d.o.o.</item>
      <item>ZAGREBAČKA BANKA DIONIČKO DRUŠTVO, OIB 92963223473</item>
    </izvorni_sadrzaj>
    <derivirana_varijabla naziv="DomainObject.Predmet.OstaliListFormatedOIB_1">
      <item>Željko Sovulj, OIB 54582406903 punomoćnik sudionika u postupku SOVULJ-KIKO d.o.o.</item>
      <item>Đurđica Sovulj, OIB 13537164222 punomoćnik sudionika u postupku SOVULJ-KIKO d.o.o.</item>
      <item>Ana-Marija Sovulj, OIB 21761382385 punomoćnik sudionika u postupku SOVULJ-KIKO d.o.o.</item>
      <item>ZAGREBAČKA BANKA DIONIČKO DRUŠTVO, OIB 92963223473</item>
    </derivirana_varijabla>
  </DomainObject.Predmet.OstaliListFormatedOIB>
  <DomainObject.Predmet.OstaliListFormatedWithAdress>
    <izvorni_sadrzaj>
      <item>Željko Sovulj, Ulica Brune Bušića 38, 10000 Zagreb punomoćnik sudionika u postupku SOVULJ-KIKO d.o.o.</item>
      <item>Đurđica Sovulj, Ulica Brune Bušića 38, 10000 Zagreb punomoćnik sudionika u postupku SOVULJ-KIKO d.o.o.</item>
      <item>Ana-Marija Sovulj, Baburičina Ulica 14, 10000 Zagreb punomoćnik sudionika u postupku SOVULJ-KIKO d.o.o.</item>
      <item>ZAGREBAČKA BANKA DIONIČKO DRUŠTVO, Trg bana Josipa Jelačića 10, 10000 Zagreb</item>
    </izvorni_sadrzaj>
    <derivirana_varijabla naziv="DomainObject.Predmet.OstaliListFormatedWithAdress_1">
      <item>Željko Sovulj, Ulica Brune Bušića 38, 10000 Zagreb punomoćnik sudionika u postupku SOVULJ-KIKO d.o.o.</item>
      <item>Đurđica Sovulj, Ulica Brune Bušića 38, 10000 Zagreb punomoćnik sudionika u postupku SOVULJ-KIKO d.o.o.</item>
      <item>Ana-Marija Sovulj, Baburičina Ulica 14, 10000 Zagreb punomoćnik sudionika u postupku SOVULJ-KIKO d.o.o.</item>
      <item>ZAGREBAČKA BANKA DIONIČKO DRUŠTVO, Trg bana Josipa Jelačića 10, 10000 Zagreb</item>
    </derivirana_varijabla>
  </DomainObject.Predmet.OstaliListFormatedWithAdress>
  <DomainObject.Predmet.OstaliListFormatedWithAdressOIB>
    <izvorni_sadrzaj>
      <item>Željko Sovulj, OIB 54582406903, Ulica Brune Bušića 38, 10000 Zagreb punomoćnik sudionika u postupku SOVULJ-KIKO d.o.o.</item>
      <item>Đurđica Sovulj, OIB 13537164222, Ulica Brune Bušića 38, 10000 Zagreb punomoćnik sudionika u postupku SOVULJ-KIKO d.o.o.</item>
      <item>Ana-Marija Sovulj, OIB 21761382385, Baburičina Ulica 14, 10000 Zagreb punomoćnik sudionika u postupku SOVULJ-KIKO d.o.o.</item>
      <item>ZAGREBAČKA BANKA DIONIČKO DRUŠTVO, OIB 92963223473, Trg bana Josipa Jelačića 10, 10000 Zagreb</item>
    </izvorni_sadrzaj>
    <derivirana_varijabla naziv="DomainObject.Predmet.OstaliListFormatedWithAdressOIB_1">
      <item>Željko Sovulj, OIB 54582406903, Ulica Brune Bušića 38, 10000 Zagreb punomoćnik sudionika u postupku SOVULJ-KIKO d.o.o.</item>
      <item>Đurđica Sovulj, OIB 13537164222, Ulica Brune Bušića 38, 10000 Zagreb punomoćnik sudionika u postupku SOVULJ-KIKO d.o.o.</item>
      <item>Ana-Marija Sovulj, OIB 21761382385, Baburičina Ulica 14, 10000 Zagreb punomoćnik sudionika u postupku SOVULJ-KIKO d.o.o.</item>
      <item>ZAGREBAČKA BANKA DIONIČKO DRUŠTVO, OIB 92963223473, Trg bana Josipa Jelačića 10, 10000 Zagreb</item>
    </derivirana_varijabla>
  </DomainObject.Predmet.OstaliListFormatedWithAdressOIB>
  <DomainObject.Predmet.OstaliListNazivFormated>
    <izvorni_sadrzaj>
      <item>Željko Sovulj</item>
      <item>Đurđica Sovulj</item>
      <item>Ana-Marija Sovulj</item>
      <item>ZAGREBAČKA BANKA DIONIČKO DRUŠTVO</item>
    </izvorni_sadrzaj>
    <derivirana_varijabla naziv="DomainObject.Predmet.OstaliListNazivFormated_1">
      <item>Željko Sovulj</item>
      <item>Đurđica Sovulj</item>
      <item>Ana-Marija Sovulj</item>
      <item>ZAGREBAČKA BANKA DIONIČKO DRUŠTVO</item>
    </derivirana_varijabla>
  </DomainObject.Predmet.OstaliListNazivFormated>
  <DomainObject.Predmet.OstaliListNazivFormatedOIB>
    <izvorni_sadrzaj>
      <item>Željko Sovulj, OIB 54582406903</item>
      <item>Đurđica Sovulj, OIB 13537164222</item>
      <item>Ana-Marija Sovulj, OIB 21761382385</item>
      <item>ZAGREBAČKA BANKA DIONIČKO DRUŠTVO, OIB 92963223473</item>
    </izvorni_sadrzaj>
    <derivirana_varijabla naziv="DomainObject.Predmet.OstaliListNazivFormatedOIB_1">
      <item>Željko Sovulj, OIB 54582406903</item>
      <item>Đurđica Sovulj, OIB 13537164222</item>
      <item>Ana-Marija Sovulj, OIB 21761382385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St-3255/2016-7</izvorni_sadrzaj>
    <derivirana_varijabla naziv="DomainObject.PoslovniBrojDokumenta_1">St-3255/2016-7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SOVULJ-KIKO d.o.o.</izvorni_sadrzaj>
    <derivirana_varijabla naziv="DomainObject.Predmet.ProtustrankaIDrugi_1">SOVULJ-KIKO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SOVULJ-KIKO d.o.o., OIB 61635777544, Baburičina 14, 10000 Zagreb</izvorni_sadrzaj>
    <derivirana_varijabla naziv="DomainObject.Predmet.ProtustrankaIDrugiAdressOIB_1">SOVULJ-KIKO d.o.o., OIB 61635777544, Baburičina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SOVULJ-KIKO d.o.o.</item>
      <item>Željko Sovulj</item>
      <item>Đurđica Sovulj</item>
      <item>Ana-Marija Sovulj</item>
      <item>Željko Sovulj</item>
      <item>ZAGREBAČKA BANKA DIONIČKO DRUŠTVO</item>
    </izvorni_sadrzaj>
    <derivirana_varijabla naziv="DomainObject.Predmet.SudioniciListNaziv_1">
      <item>FINA Regionalni centar Zagreb</item>
      <item>SOVULJ-KIKO d.o.o.</item>
      <item>Željko Sovulj</item>
      <item>Đurđica Sovulj</item>
      <item>Ana-Marija Sovulj</item>
      <item>Željko Sovulj</item>
      <item>ZAGREBAČKA BANKA DIONIČKO DRUŠTVO</item>
    </derivirana_varijabla>
  </DomainObject.Predmet.SudioniciListNaziv>
  <DomainObject.Predmet.SudioniciListAdressOIB>
    <izvorni_sadrzaj>
      <item>FINA Regionalni centar Zagreb, OIB 85821130368, Trg svibanjskih žrtava 1995. br. 1,10000 Zagreb</item>
      <item>SOVULJ-KIKO d.o.o., OIB 61635777544, Baburičina 14,10000 Zagreb</item>
      <item>Željko Sovulj, OIB 54582406903, Ulica Brune Bušića 38,10000 Zagreb</item>
      <item>Đurđica Sovulj, OIB 13537164222, Ulica Brune Bušića 38,10000 Zagreb</item>
      <item>Ana-Marija Sovulj, OIB 21761382385, Baburičina Ulica 14,10000 Zagreb</item>
      <item>Željko Sovulj, OIB 54582406903, Ulica Brune Bušića 38,10000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SOVULJ-KIKO d.o.o., OIB 61635777544, Baburičina 14,10000 Zagreb</item>
      <item>Željko Sovulj, OIB 54582406903, Ulica Brune Bušića 38,10000 Zagreb</item>
      <item>Đurđica Sovulj, OIB 13537164222, Ulica Brune Bušića 38,10000 Zagreb</item>
      <item>Ana-Marija Sovulj, OIB 21761382385, Baburičina Ulica 14,10000 Zagreb</item>
      <item>Željko Sovulj, OIB 54582406903, Ulica Brune Bušića 38,10000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61635777544</item>
      <item>, OIB 54582406903</item>
      <item>, OIB 13537164222</item>
      <item>, OIB 21761382385</item>
      <item>, OIB 54582406903</item>
      <item>, OIB 92963223473</item>
    </izvorni_sadrzaj>
    <derivirana_varijabla naziv="DomainObject.Predmet.SudioniciListNazivOIB_1">
      <item>, OIB 85821130368</item>
      <item>, OIB 61635777544</item>
      <item>, OIB 54582406903</item>
      <item>, OIB 13537164222</item>
      <item>, OIB 21761382385</item>
      <item>, OIB 54582406903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FA897-C911-406B-9584-20B20E9D4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5283</properties:Characters>
  <properties:Lines>123</properties:Lines>
  <properties:Paragraphs>43</properties:Paragraphs>
  <properties:TotalTime>405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2017-08-29T08:16:00Z</cp:lastPrinted>
  <dcterms:modified xmlns:xsi="http://www.w3.org/2001/XMLSchema-instance" xsi:type="dcterms:W3CDTF">2017-08-29T08:16:00Z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St-3255/2016-7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