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6787" w14:paraId="98c6787" w:rsidRDefault="006E50EA" w:rsidP="00022D59" w:rsidR="006E50E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022D59" w:rsidR="001065A0" w:rsidRPr="00022D5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46653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022D59" w:rsidP="00AA6BCF" w:rsidR="00022D5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22D59" w:rsidP="00022D59" w:rsidR="00022D5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22D59" w:rsidP="00022D59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22D5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22D5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E90739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54854" w:rsidRPr="00154854">
        <w:rPr>
          <w:rFonts w:cs="Calibri" w:hAnsi="Calibri" w:ascii="Calibri"/>
        </w:rPr>
        <w:t>ANA ŠEĆER WLHELM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E90739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246653">
        <w:rPr>
          <w:rFonts w:cs="Calibri" w:eastAsia="Arial Unicode MS" w:hAnsi="Calibri" w:ascii="Calibri"/>
          <w:color w:val="000000"/>
          <w:kern w:val="1"/>
          <w:lang w:eastAsia="ar-SA" w:val="hr-HR"/>
        </w:rPr>
        <w:t>od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 </w:t>
      </w:r>
      <w:r w:rsidR="00154854" w:rsidRPr="00154854">
        <w:rPr>
          <w:rFonts w:cs="Calibri" w:hAnsi="Calibri" w:ascii="Calibri"/>
        </w:rPr>
        <w:t>53.721,62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54854" w:rsidRPr="00154854">
        <w:rPr>
          <w:rFonts w:cs="Calibri" w:hAnsi="Calibri" w:ascii="Calibri"/>
        </w:rPr>
        <w:t>28.221,62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54854" w:rsidRPr="00154854">
        <w:rPr>
          <w:rFonts w:cs="Calibri" w:hAnsi="Calibri" w:ascii="Calibri"/>
        </w:rPr>
        <w:t>25.500,00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22D5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22D5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22D59" w:rsidRPr="00022D5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E9073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22D59" w:rsidP="001D182A" w:rsidR="00022D5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22D59" w:rsidP="001D182A" w:rsidR="00022D5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22D59" w:rsidP="001D182A" w:rsidR="00022D5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854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154854">
              <w:rPr>
                <w:rFonts w:cs="Calibri" w:hAnsi="Calibri" w:ascii="Calibri"/>
              </w:rPr>
              <w:t>ANA ŠEĆER WLHELM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154854">
              <w:rPr>
                <w:rFonts w:cs="Calibri" w:hAnsi="Calibri" w:ascii="Calibri"/>
              </w:rPr>
              <w:t>Ruđera Boškovića 27, Split</w:t>
            </w:r>
            <w:r w:rsidR="000A4152" w:rsidRPr="00154854">
              <w:rPr>
                <w:rFonts w:cs="Calibri" w:hAnsi="Calibri" w:ascii="Calibri"/>
              </w:rPr>
              <w:t>,</w:t>
            </w:r>
            <w:r w:rsidRPr="00154854">
              <w:rPr>
                <w:rFonts w:cs="Calibri" w:hAnsi="Calibri" w:ascii="Calibri"/>
              </w:rPr>
              <w:t xml:space="preserve"> </w:t>
            </w:r>
            <w:r w:rsidR="003A5883" w:rsidRPr="00154854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154854">
              <w:rPr>
                <w:rFonts w:cs="Calibri" w:hAnsi="Calibri" w:ascii="Calibri"/>
              </w:rPr>
              <w:t>21451371970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854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15485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854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154854">
              <w:rPr>
                <w:rFonts w:cs="Calibri" w:hAnsi="Calibri" w:ascii="Calibri"/>
              </w:rPr>
              <w:t>53.721,62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85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154854">
              <w:rPr>
                <w:rFonts w:cs="Calibri" w:hAnsi="Calibri" w:ascii="Calibri"/>
              </w:rPr>
              <w:t>28.221,62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85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154854">
              <w:rPr>
                <w:rFonts w:cs="Calibri" w:hAnsi="Calibri" w:ascii="Calibri"/>
              </w:rPr>
              <w:t>25.500,00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973DA5" w:rsidP="00973DA5" w:rsidR="00973DA5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73DA5" w:rsidP="00973DA5" w:rsidR="00973DA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047D9" w:rsidP="00973DA5" w:rsidR="00973DA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DA5" w:rsidP="00973DA5" w:rsidR="00973DA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73DA5" w:rsidP="00973DA5" w:rsidR="00973DA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73DA5" w:rsidP="00973DA5" w:rsidR="00973DA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73DA5" w:rsidP="00973DA5" w:rsidR="00973DA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73DA5" w:rsidP="00973DA5" w:rsidR="00973DA5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B5B" w:rsidR="00851B5B">
      <w:pPr>
        <w:spacing w:after="0"/>
      </w:pPr>
      <w:r>
        <w:separator/>
      </w:r>
    </w:p>
  </w:endnote>
  <w:endnote w:id="0" w:type="continuationSeparator">
    <w:p w:rsidRDefault="00851B5B" w:rsidR="00851B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9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B5B" w:rsidR="00851B5B">
      <w:pPr>
        <w:spacing w:after="0"/>
      </w:pPr>
      <w:r>
        <w:separator/>
      </w:r>
    </w:p>
  </w:footnote>
  <w:footnote w:id="0" w:type="continuationSeparator">
    <w:p w:rsidRDefault="00851B5B" w:rsidR="00851B5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9DF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2D59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4854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1F75C0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46653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4212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669B6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E6B4B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4C77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E50EA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1B5B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4B6D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2651D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73DA5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5F6B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1F80"/>
    <w:rsid w:val="00C06819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0739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47D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09DF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E0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9D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9D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9D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9D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E0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9D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9D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9D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9D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0B55B-2025-44EC-9153-39121C920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263</properties:Words>
  <properties:Characters>1448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St-651/2017-120 / Podnesak - Podnesak (-120.docx)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