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055b" w14:paraId="1f9055b" w:rsidRDefault="00895F8A" w:rsidP="00F804C1" w:rsidR="00895F8A" w:rsidRPr="00895F8A">
      <w:pPr>
        <w:spacing w:lineRule="auto" w:line="240" w:after="0"/>
        <w:jc w:val="center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2355" w:rsidP="00032355" w:rsidR="00032355" w:rsidRPr="00032355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032355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32355" w:rsidP="00032355" w:rsidR="00032355" w:rsidRPr="00032355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32355" w:rsidP="00032355" w:rsidR="00895F8A" w:rsidRPr="00032355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032355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032355" w:rsidP="00F804C1" w:rsidR="000323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C417B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</w:t>
      </w:r>
      <w:r w:rsidR="000E1B51" w:rsidRPr="00C417BB">
        <w:rPr>
          <w:rFonts w:eastAsia="Times New Roman" w:hAnsi="Times New Roman" w:ascii="Times New Roman"/>
          <w:sz w:val="24"/>
          <w:szCs w:val="24"/>
        </w:rPr>
        <w:t>88785964957</w:t>
      </w:r>
      <w:r w:rsidRPr="00C417B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C417BB">
        <w:rPr>
          <w:rFonts w:eastAsia="Times New Roman" w:hAnsi="Times New Roman" w:ascii="Times New Roman"/>
          <w:sz w:val="24"/>
          <w:szCs w:val="24"/>
        </w:rPr>
        <w:t>Nataši Malvich</w:t>
      </w:r>
      <w:r w:rsidRPr="00C417BB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C417B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7BB" w:rsidRPr="00C417BB">
        <w:rPr>
          <w:rFonts w:hAnsi="Times New Roman" w:ascii="Times New Roman"/>
          <w:sz w:val="24"/>
          <w:szCs w:val="24"/>
        </w:rPr>
        <w:t>OKUSI PRIRODE jednostavno društvo s ograničenom odgovornošću za trgovinu i usluge, Rijeka, Brune Francetića 3, OIB: 68455755284, MBS: 040366399</w:t>
      </w:r>
      <w:r w:rsidR="00954ECD" w:rsidRPr="00C417BB">
        <w:rPr>
          <w:rFonts w:hAnsi="Times New Roman" w:ascii="Times New Roman"/>
          <w:sz w:val="24"/>
          <w:szCs w:val="24"/>
        </w:rPr>
        <w:t>,</w:t>
      </w:r>
      <w:r w:rsidR="00C07C47" w:rsidRPr="00C417BB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C417BB">
        <w:rPr>
          <w:rFonts w:eastAsia="Times New Roman" w:hAnsi="Times New Roman" w:ascii="Times New Roman"/>
          <w:sz w:val="24"/>
          <w:szCs w:val="24"/>
        </w:rPr>
        <w:t>dana</w:t>
      </w:r>
      <w:r w:rsidR="00301C60" w:rsidRPr="00C417BB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 w:rsidRPr="00C417BB">
        <w:rPr>
          <w:rFonts w:eastAsia="Times New Roman" w:hAnsi="Times New Roman" w:ascii="Times New Roman"/>
          <w:sz w:val="24"/>
          <w:szCs w:val="24"/>
        </w:rPr>
        <w:t>16. siječnja 2018.,</w:t>
      </w:r>
    </w:p>
    <w:p w:rsidRDefault="00777F55" w:rsidP="00777F55" w:rsidR="00777F55" w:rsidRPr="00437A2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450BF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 xml:space="preserve">Otvara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2E153F">
        <w:rPr>
          <w:rFonts w:eastAsia="Times New Roman" w:hAnsi="Times New Roman" w:ascii="Times New Roman"/>
          <w:sz w:val="24"/>
          <w:szCs w:val="24"/>
        </w:rPr>
        <w:t xml:space="preserve">stečajni postupak nad </w:t>
      </w:r>
      <w:r w:rsidRPr="00450BF3">
        <w:rPr>
          <w:rFonts w:eastAsia="Times New Roman" w:hAnsi="Times New Roman" w:ascii="Times New Roman"/>
          <w:sz w:val="24"/>
          <w:szCs w:val="24"/>
        </w:rPr>
        <w:t>dužnikom</w:t>
      </w:r>
      <w:r w:rsidRPr="00450BF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7BB" w:rsidRPr="00C417BB">
        <w:rPr>
          <w:rFonts w:hAnsi="Times New Roman" w:ascii="Times New Roman"/>
          <w:sz w:val="24"/>
          <w:szCs w:val="24"/>
        </w:rPr>
        <w:t>OKUSI PRIRODE jednostavno društvo s ograničenom odgovornošću za trgovinu i usluge, Rijeka, Brune Francetića 3, OIB: 68455755284, MBS: 040366399</w:t>
      </w:r>
      <w:r w:rsidRPr="00450BF3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</w:r>
      <w:r w:rsidR="00A34A28">
        <w:rPr>
          <w:rFonts w:eastAsia="Times New Roman" w:hAnsi="Times New Roman" w:ascii="Times New Roman"/>
          <w:sz w:val="24"/>
          <w:szCs w:val="24"/>
        </w:rPr>
        <w:t>Skraćeni s</w:t>
      </w:r>
      <w:r w:rsidRPr="000E1B51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16. siječnja 2018.</w:t>
      </w:r>
      <w:r>
        <w:rPr>
          <w:rFonts w:eastAsia="Times New Roman" w:hAnsi="Times New Roman" w:ascii="Times New Roman"/>
          <w:sz w:val="24"/>
          <w:szCs w:val="24"/>
        </w:rPr>
        <w:t xml:space="preserve"> u </w:t>
      </w:r>
      <w:r w:rsidR="00DC4168">
        <w:rPr>
          <w:rFonts w:eastAsia="Times New Roman" w:hAnsi="Times New Roman" w:ascii="Times New Roman"/>
          <w:sz w:val="24"/>
          <w:szCs w:val="24"/>
        </w:rPr>
        <w:t>9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437A2D">
        <w:rPr>
          <w:rFonts w:eastAsia="Times New Roman" w:hAnsi="Times New Roman" w:ascii="Times New Roman"/>
          <w:sz w:val="24"/>
          <w:szCs w:val="24"/>
        </w:rPr>
        <w:t>3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C417BB">
        <w:rPr>
          <w:rFonts w:eastAsia="Times New Roman" w:hAnsi="Times New Roman" w:ascii="Times New Roman"/>
          <w:sz w:val="24"/>
          <w:szCs w:val="24"/>
        </w:rPr>
        <w:t>Anamarija Murtezani</w:t>
      </w:r>
      <w:r w:rsidR="004D5ABD">
        <w:rPr>
          <w:rFonts w:eastAsia="Times New Roman" w:hAnsi="Times New Roman" w:ascii="Times New Roman"/>
          <w:sz w:val="24"/>
          <w:szCs w:val="24"/>
        </w:rPr>
        <w:t xml:space="preserve"> iz Zagreba, </w:t>
      </w:r>
      <w:r w:rsidR="00C417BB">
        <w:rPr>
          <w:rFonts w:eastAsia="Times New Roman" w:hAnsi="Times New Roman" w:ascii="Times New Roman"/>
          <w:sz w:val="24"/>
          <w:szCs w:val="24"/>
        </w:rPr>
        <w:t>Sunčane Škrinjarić 1</w:t>
      </w:r>
      <w:r w:rsidR="004D5ABD">
        <w:rPr>
          <w:rFonts w:eastAsia="Times New Roman" w:hAnsi="Times New Roman" w:ascii="Times New Roman"/>
          <w:sz w:val="24"/>
          <w:szCs w:val="24"/>
        </w:rPr>
        <w:t>,</w:t>
      </w:r>
      <w:r w:rsidR="00DC4168">
        <w:rPr>
          <w:rFonts w:eastAsia="Times New Roman" w:hAnsi="Times New Roman" w:ascii="Times New Roman"/>
          <w:sz w:val="24"/>
          <w:szCs w:val="24"/>
        </w:rPr>
        <w:t xml:space="preserve"> O</w:t>
      </w:r>
      <w:r w:rsidR="00954ECD">
        <w:rPr>
          <w:rFonts w:eastAsia="Times New Roman" w:hAnsi="Times New Roman" w:ascii="Times New Roman"/>
          <w:sz w:val="24"/>
          <w:szCs w:val="24"/>
        </w:rPr>
        <w:t>IB:</w:t>
      </w:r>
      <w:r w:rsidR="00C417BB">
        <w:rPr>
          <w:rFonts w:eastAsia="Times New Roman" w:hAnsi="Times New Roman" w:ascii="Times New Roman"/>
          <w:sz w:val="24"/>
          <w:szCs w:val="24"/>
        </w:rPr>
        <w:t>54031780904</w:t>
      </w:r>
      <w:r w:rsidR="00DC4168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 xml:space="preserve">Zaključuje se </w:t>
      </w:r>
      <w:r w:rsidR="00A34A28">
        <w:rPr>
          <w:rFonts w:eastAsia="Times New Roman" w:hAnsi="Times New Roman" w:ascii="Times New Roman"/>
          <w:sz w:val="24"/>
          <w:szCs w:val="24"/>
        </w:rPr>
        <w:t xml:space="preserve">skraćeni </w:t>
      </w:r>
      <w:r w:rsidRPr="00F804C1">
        <w:rPr>
          <w:rFonts w:eastAsia="Times New Roman" w:hAnsi="Times New Roman" w:ascii="Times New Roman"/>
          <w:sz w:val="24"/>
          <w:szCs w:val="24"/>
        </w:rPr>
        <w:t>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7BB" w:rsidRPr="00C417BB">
        <w:rPr>
          <w:rFonts w:hAnsi="Times New Roman" w:ascii="Times New Roman"/>
          <w:sz w:val="24"/>
          <w:szCs w:val="24"/>
        </w:rPr>
        <w:t>OKUSI PRIRODE jednostavno društvo s ograničenom odgovornošću za trgovinu i usluge, Rijeka, Brune Francetića 3, OIB: 68455755284, MBS: 040366399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437A2D">
        <w:rPr>
          <w:rFonts w:eastAsia="Times New Roman" w:hAnsi="Times New Roman" w:ascii="Times New Roman"/>
          <w:sz w:val="24"/>
          <w:szCs w:val="24"/>
        </w:rPr>
        <w:t>10. listopada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417BB" w:rsidRPr="00C417BB">
        <w:rPr>
          <w:rFonts w:hAnsi="Times New Roman" w:ascii="Times New Roman"/>
          <w:sz w:val="24"/>
          <w:szCs w:val="24"/>
        </w:rPr>
        <w:t>OKUSI PRIRODE jednostavno društvo s ograničenom odgovornošću za trgovinu i usluge, Rijeka, Brune Francetića 3, OIB: 68455755284, MBS: 040366399</w:t>
      </w:r>
      <w:r w:rsidR="00954ECD" w:rsidRPr="00954ECD">
        <w:rPr>
          <w:rFonts w:hAnsi="Times New Roman" w:ascii="Times New Roman"/>
          <w:sz w:val="24"/>
          <w:szCs w:val="24"/>
        </w:rPr>
        <w:t xml:space="preserve">,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4D5ABD">
        <w:rPr>
          <w:rFonts w:eastAsia="Times New Roman" w:hAnsi="Times New Roman" w:ascii="Times New Roman"/>
          <w:sz w:val="24"/>
          <w:szCs w:val="24"/>
        </w:rPr>
        <w:t>9.</w:t>
      </w:r>
      <w:r w:rsidR="00437A2D">
        <w:rPr>
          <w:rFonts w:eastAsia="Times New Roman" w:hAnsi="Times New Roman" w:ascii="Times New Roman"/>
          <w:sz w:val="24"/>
          <w:szCs w:val="24"/>
        </w:rPr>
        <w:t xml:space="preserve"> studenoga 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>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a dužnika na propisanom </w:t>
      </w:r>
      <w:r w:rsidR="00612FFB">
        <w:rPr>
          <w:rFonts w:eastAsia="Times New Roman" w:hAnsi="Times New Roman" w:ascii="Times New Roman"/>
          <w:sz w:val="24"/>
          <w:szCs w:val="24"/>
        </w:rPr>
        <w:lastRenderedPageBreak/>
        <w:t>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8C68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Pr="008C685F">
        <w:rPr>
          <w:rFonts w:eastAsia="Times New Roman" w:hAnsi="Times New Roman" w:ascii="Times New Roman"/>
          <w:sz w:val="24"/>
          <w:szCs w:val="24"/>
        </w:rPr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437A2D">
        <w:rPr>
          <w:rFonts w:eastAsia="Times New Roman" w:hAnsi="Times New Roman" w:ascii="Times New Roman"/>
          <w:sz w:val="24"/>
          <w:szCs w:val="24"/>
        </w:rPr>
        <w:t>16. siječnja 2018.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AC19D2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AC19D2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DC4168">
      <w:rPr>
        <w:rFonts w:eastAsia="Times New Roman" w:hAnsi="Times New Roman" w:ascii="Times New Roman"/>
        <w:sz w:val="24"/>
        <w:szCs w:val="24"/>
        <w:lang w:eastAsia="hr-HR"/>
      </w:rPr>
      <w:t>5</w:t>
    </w:r>
    <w:r w:rsidR="00437A2D">
      <w:rPr>
        <w:rFonts w:eastAsia="Times New Roman" w:hAnsi="Times New Roman" w:ascii="Times New Roman"/>
        <w:sz w:val="24"/>
        <w:szCs w:val="24"/>
        <w:lang w:eastAsia="hr-HR"/>
      </w:rPr>
      <w:t>9</w:t>
    </w:r>
    <w:r w:rsidR="00C417BB">
      <w:rPr>
        <w:rFonts w:eastAsia="Times New Roman" w:hAnsi="Times New Roman" w:ascii="Times New Roman"/>
        <w:sz w:val="24"/>
        <w:szCs w:val="24"/>
        <w:lang w:eastAsia="hr-HR"/>
      </w:rPr>
      <w:t>3</w:t>
    </w:r>
    <w:r w:rsidR="00954ECD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8C685F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32355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0AE3"/>
    <w:rsid w:val="00122C4C"/>
    <w:rsid w:val="001473A2"/>
    <w:rsid w:val="00150020"/>
    <w:rsid w:val="00150A62"/>
    <w:rsid w:val="0015445D"/>
    <w:rsid w:val="00162E26"/>
    <w:rsid w:val="00172EE0"/>
    <w:rsid w:val="00173717"/>
    <w:rsid w:val="001764FF"/>
    <w:rsid w:val="001B0210"/>
    <w:rsid w:val="001B0263"/>
    <w:rsid w:val="001B0C77"/>
    <w:rsid w:val="001B5100"/>
    <w:rsid w:val="001B636E"/>
    <w:rsid w:val="001D55C9"/>
    <w:rsid w:val="001D7ACF"/>
    <w:rsid w:val="002029B0"/>
    <w:rsid w:val="00217A52"/>
    <w:rsid w:val="00222ACE"/>
    <w:rsid w:val="002255E6"/>
    <w:rsid w:val="00226574"/>
    <w:rsid w:val="00227AC9"/>
    <w:rsid w:val="00230B14"/>
    <w:rsid w:val="002349B3"/>
    <w:rsid w:val="00236DB9"/>
    <w:rsid w:val="002371D6"/>
    <w:rsid w:val="002522C0"/>
    <w:rsid w:val="00255811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31088"/>
    <w:rsid w:val="0033774F"/>
    <w:rsid w:val="0034019B"/>
    <w:rsid w:val="0034106A"/>
    <w:rsid w:val="003474C9"/>
    <w:rsid w:val="0035116D"/>
    <w:rsid w:val="00354455"/>
    <w:rsid w:val="00361861"/>
    <w:rsid w:val="0036545D"/>
    <w:rsid w:val="0037110A"/>
    <w:rsid w:val="003841AB"/>
    <w:rsid w:val="0038787B"/>
    <w:rsid w:val="003937F9"/>
    <w:rsid w:val="003A2A2F"/>
    <w:rsid w:val="003C4FF5"/>
    <w:rsid w:val="003D4963"/>
    <w:rsid w:val="003D73F8"/>
    <w:rsid w:val="003E2685"/>
    <w:rsid w:val="00406608"/>
    <w:rsid w:val="00426FB0"/>
    <w:rsid w:val="00437A2D"/>
    <w:rsid w:val="00444BB3"/>
    <w:rsid w:val="00450BF3"/>
    <w:rsid w:val="004610EB"/>
    <w:rsid w:val="00465414"/>
    <w:rsid w:val="004A5F9A"/>
    <w:rsid w:val="004B10F0"/>
    <w:rsid w:val="004B5E1B"/>
    <w:rsid w:val="004C68D2"/>
    <w:rsid w:val="004D2913"/>
    <w:rsid w:val="004D5ABD"/>
    <w:rsid w:val="004E4FBE"/>
    <w:rsid w:val="004F58CE"/>
    <w:rsid w:val="004F790C"/>
    <w:rsid w:val="00505DED"/>
    <w:rsid w:val="00525906"/>
    <w:rsid w:val="00531DFE"/>
    <w:rsid w:val="005373CC"/>
    <w:rsid w:val="00537CEC"/>
    <w:rsid w:val="00543265"/>
    <w:rsid w:val="00546716"/>
    <w:rsid w:val="005518F0"/>
    <w:rsid w:val="00554030"/>
    <w:rsid w:val="00562EA4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C6BAB"/>
    <w:rsid w:val="005D7434"/>
    <w:rsid w:val="005E4A25"/>
    <w:rsid w:val="005F1B2F"/>
    <w:rsid w:val="00612FFB"/>
    <w:rsid w:val="00613F18"/>
    <w:rsid w:val="00627837"/>
    <w:rsid w:val="00633A1C"/>
    <w:rsid w:val="00633F52"/>
    <w:rsid w:val="006503A0"/>
    <w:rsid w:val="006510C4"/>
    <w:rsid w:val="00651CC1"/>
    <w:rsid w:val="006528AF"/>
    <w:rsid w:val="006B004A"/>
    <w:rsid w:val="006B1073"/>
    <w:rsid w:val="006B1DAB"/>
    <w:rsid w:val="006B5AE6"/>
    <w:rsid w:val="006D249A"/>
    <w:rsid w:val="006E2FDF"/>
    <w:rsid w:val="006F1C84"/>
    <w:rsid w:val="006F64C9"/>
    <w:rsid w:val="00701B45"/>
    <w:rsid w:val="007022B5"/>
    <w:rsid w:val="0071014D"/>
    <w:rsid w:val="00712FFC"/>
    <w:rsid w:val="00713B8A"/>
    <w:rsid w:val="00723B19"/>
    <w:rsid w:val="007249DF"/>
    <w:rsid w:val="007262CE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456DF"/>
    <w:rsid w:val="00853F21"/>
    <w:rsid w:val="00872C40"/>
    <w:rsid w:val="00877A90"/>
    <w:rsid w:val="00895F8A"/>
    <w:rsid w:val="008C50A9"/>
    <w:rsid w:val="008C685F"/>
    <w:rsid w:val="008C7805"/>
    <w:rsid w:val="008F072F"/>
    <w:rsid w:val="008F1ACB"/>
    <w:rsid w:val="008F298A"/>
    <w:rsid w:val="0091002A"/>
    <w:rsid w:val="00912C92"/>
    <w:rsid w:val="0091711F"/>
    <w:rsid w:val="00922D05"/>
    <w:rsid w:val="00930F4B"/>
    <w:rsid w:val="00951BDD"/>
    <w:rsid w:val="00954ECD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34A28"/>
    <w:rsid w:val="00A409F8"/>
    <w:rsid w:val="00A53CF3"/>
    <w:rsid w:val="00A60CFF"/>
    <w:rsid w:val="00AB2DBE"/>
    <w:rsid w:val="00AC19D2"/>
    <w:rsid w:val="00AD3CE3"/>
    <w:rsid w:val="00AE5848"/>
    <w:rsid w:val="00AE7EC5"/>
    <w:rsid w:val="00B04116"/>
    <w:rsid w:val="00B12391"/>
    <w:rsid w:val="00B53903"/>
    <w:rsid w:val="00B61241"/>
    <w:rsid w:val="00B644E1"/>
    <w:rsid w:val="00B86BB5"/>
    <w:rsid w:val="00B938B4"/>
    <w:rsid w:val="00BA2A84"/>
    <w:rsid w:val="00BA5F64"/>
    <w:rsid w:val="00BB1C90"/>
    <w:rsid w:val="00BB20DE"/>
    <w:rsid w:val="00BD2ECE"/>
    <w:rsid w:val="00BD40C3"/>
    <w:rsid w:val="00BE0CED"/>
    <w:rsid w:val="00BE475F"/>
    <w:rsid w:val="00BE47F6"/>
    <w:rsid w:val="00BE4A8A"/>
    <w:rsid w:val="00BE6DA4"/>
    <w:rsid w:val="00BF45A9"/>
    <w:rsid w:val="00C01E96"/>
    <w:rsid w:val="00C03004"/>
    <w:rsid w:val="00C07C47"/>
    <w:rsid w:val="00C13CD5"/>
    <w:rsid w:val="00C417BB"/>
    <w:rsid w:val="00C5797D"/>
    <w:rsid w:val="00C75993"/>
    <w:rsid w:val="00C76EB4"/>
    <w:rsid w:val="00CA37AA"/>
    <w:rsid w:val="00CB4FD5"/>
    <w:rsid w:val="00CB6D05"/>
    <w:rsid w:val="00CC31DF"/>
    <w:rsid w:val="00D024F1"/>
    <w:rsid w:val="00D0532B"/>
    <w:rsid w:val="00D27BD9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C4168"/>
    <w:rsid w:val="00DD0DA0"/>
    <w:rsid w:val="00DE4DF9"/>
    <w:rsid w:val="00DF16A8"/>
    <w:rsid w:val="00E254CC"/>
    <w:rsid w:val="00E256EE"/>
    <w:rsid w:val="00E35154"/>
    <w:rsid w:val="00E4439B"/>
    <w:rsid w:val="00E61135"/>
    <w:rsid w:val="00E63741"/>
    <w:rsid w:val="00E65BF5"/>
    <w:rsid w:val="00E90939"/>
    <w:rsid w:val="00EA15CC"/>
    <w:rsid w:val="00EE6A8B"/>
    <w:rsid w:val="00EF416E"/>
    <w:rsid w:val="00F03FC7"/>
    <w:rsid w:val="00F308B5"/>
    <w:rsid w:val="00F30C17"/>
    <w:rsid w:val="00F5182F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C7675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1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9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9D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9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9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C1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9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9D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9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9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OKUSI PRIRODE j.d.o.o.</izvorni_sadrzaj>
    <derivirana_varijabla naziv="DomainObject.Predmet.ProtustrankaFormated_1">  OKUSI PRIRODE j.d.o.o.</derivirana_varijabla>
  </DomainObject.Predmet.ProtustrankaFormated>
  <DomainObject.Predmet.ProtustrankaFormatedOIB>
    <izvorni_sadrzaj>  OKUSI PRIRODE j.d.o.o., OIB 68455755284</izvorni_sadrzaj>
    <derivirana_varijabla naziv="DomainObject.Predmet.ProtustrankaFormatedOIB_1">  OKUSI PRIRODE j.d.o.o., OIB 68455755284</derivirana_varijabla>
  </DomainObject.Predmet.ProtustrankaFormatedOIB>
  <DomainObject.Predmet.ProtustrankaFormatedWithAdress>
    <izvorni_sadrzaj> OKUSI PRIRODE j.d.o.o., Brune Francetića 3a, 51000 Rijeka</izvorni_sadrzaj>
    <derivirana_varijabla naziv="DomainObject.Predmet.ProtustrankaFormatedWithAdress_1"> OKUSI PRIRODE j.d.o.o., Brune Francetića 3a, 51000 Rijeka</derivirana_varijabla>
  </DomainObject.Predmet.ProtustrankaFormatedWithAdress>
  <DomainObject.Predmet.ProtustrankaFormatedWithAdressOIB>
    <izvorni_sadrzaj> OKUSI PRIRODE j.d.o.o., OIB 68455755284, Brune Francetića 3a, 51000 Rijeka</izvorni_sadrzaj>
    <derivirana_varijabla naziv="DomainObject.Predmet.ProtustrankaFormatedWithAdressOIB_1"> OKUSI PRIRODE j.d.o.o., OIB 68455755284, Brune Francetića 3a, 51000 Rijeka</derivirana_varijabla>
  </DomainObject.Predmet.ProtustrankaFormatedWithAdressOIB>
  <DomainObject.Predmet.ProtustrankaWithAdress>
    <izvorni_sadrzaj>OKUSI PRIRODE j.d.o.o. Brune Francetića 3a, 51000 Rijeka</izvorni_sadrzaj>
    <derivirana_varijabla naziv="DomainObject.Predmet.ProtustrankaWithAdress_1">OKUSI PRIRODE j.d.o.o. Brune Francetića 3a, 51000 Rijeka</derivirana_varijabla>
  </DomainObject.Predmet.ProtustrankaWithAdress>
  <DomainObject.Predmet.ProtustrankaWithAdressOIB>
    <izvorni_sadrzaj>OKUSI PRIRODE j.d.o.o., OIB 68455755284, Brune Francetića 3a, 51000 Rijeka</izvorni_sadrzaj>
    <derivirana_varijabla naziv="DomainObject.Predmet.ProtustrankaWithAdressOIB_1">OKUSI PRIRODE j.d.o.o., OIB 68455755284, Brune Francetića 3a, 51000 Rijeka</derivirana_varijabla>
  </DomainObject.Predmet.ProtustrankaWithAdressOIB>
  <DomainObject.Predmet.ProtustrankaNazivFormated>
    <izvorni_sadrzaj>OKUSI PRIRODE j.d.o.o.</izvorni_sadrzaj>
    <derivirana_varijabla naziv="DomainObject.Predmet.ProtustrankaNazivFormated_1">OKUSI PRIRODE j.d.o.o.</derivirana_varijabla>
  </DomainObject.Predmet.ProtustrankaNazivFormated>
  <DomainObject.Predmet.ProtustrankaNazivFormatedOIB>
    <izvorni_sadrzaj>OKUSI PRIRODE j.d.o.o., OIB 68455755284</izvorni_sadrzaj>
    <derivirana_varijabla naziv="DomainObject.Predmet.ProtustrankaNazivFormatedOIB_1">OKUSI PRIRODE j.d.o.o., OIB 68455755284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OKUSI PRIRODE j.d.o.o.</item>
    </izvorni_sadrzaj>
    <derivirana_varijabla naziv="DomainObject.Predmet.ProtuStrankaListFormated_1">
      <item>OKUSI PRIRODE j.d.o.o.</item>
    </derivirana_varijabla>
  </DomainObject.Predmet.ProtuStrankaListFormated>
  <DomainObject.Predmet.ProtuStrankaListFormatedOIB>
    <izvorni_sadrzaj>
      <item>OKUSI PRIRODE j.d.o.o., OIB 68455755284</item>
    </izvorni_sadrzaj>
    <derivirana_varijabla naziv="DomainObject.Predmet.ProtuStrankaListFormatedOIB_1">
      <item>OKUSI PRIRODE j.d.o.o., OIB 68455755284</item>
    </derivirana_varijabla>
  </DomainObject.Predmet.ProtuStrankaListFormatedOIB>
  <DomainObject.Predmet.ProtuStrankaListFormatedWithAdress>
    <izvorni_sadrzaj>
      <item>OKUSI PRIRODE j.d.o.o., Brune Francetića 3a, 51000 Rijeka</item>
    </izvorni_sadrzaj>
    <derivirana_varijabla naziv="DomainObject.Predmet.ProtuStrankaListFormatedWithAdress_1">
      <item>OKUSI PRIRODE j.d.o.o., Brune Francetića 3a, 51000 Rijeka</item>
    </derivirana_varijabla>
  </DomainObject.Predmet.ProtuStrankaListFormatedWithAdress>
  <DomainObject.Predmet.ProtuStrankaListFormatedWithAdressOIB>
    <izvorni_sadrzaj>
      <item>OKUSI PRIRODE j.d.o.o., OIB 68455755284, Brune Francetića 3a, 51000 Rijeka</item>
    </izvorni_sadrzaj>
    <derivirana_varijabla naziv="DomainObject.Predmet.ProtuStrankaListFormatedWithAdressOIB_1">
      <item>OKUSI PRIRODE j.d.o.o., OIB 68455755284, Brune Francetića 3a, 51000 Rijeka</item>
    </derivirana_varijabla>
  </DomainObject.Predmet.ProtuStrankaListFormatedWithAdressOIB>
  <DomainObject.Predmet.ProtuStrankaListNazivFormated>
    <izvorni_sadrzaj>
      <item>OKUSI PRIRODE j.d.o.o.</item>
    </izvorni_sadrzaj>
    <derivirana_varijabla naziv="DomainObject.Predmet.ProtuStrankaListNazivFormated_1">
      <item>OKUSI PRIRODE j.d.o.o.</item>
    </derivirana_varijabla>
  </DomainObject.Predmet.ProtuStrankaListNazivFormated>
  <DomainObject.Predmet.ProtuStrankaListNazivFormatedOIB>
    <izvorni_sadrzaj>
      <item>OKUSI PRIRODE j.d.o.o., OIB 68455755284</item>
    </izvorni_sadrzaj>
    <derivirana_varijabla naziv="DomainObject.Predmet.ProtuStrankaListNazivFormatedOIB_1">
      <item>OKUSI PRIRODE j.d.o.o., OIB 68455755284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OKUSI PRIRODE j.d.o.o.</izvorni_sadrzaj>
    <derivirana_varijabla naziv="DomainObject.Predmet.ProtustrankaIDrugi_1">OKUSI PRIRODE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OKUSI PRIRODE j.d.o.o., OIB 68455755284, Brune Francetića 3a, 51000 Rijeka</izvorni_sadrzaj>
    <derivirana_varijabla naziv="DomainObject.Predmet.ProtustrankaIDrugiAdressOIB_1">OKUSI PRIRODE j.d.o.o., OIB 68455755284, Brune Francetića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OKUSI PRIRODE j.d.o.o.</item>
    </izvorni_sadrzaj>
    <derivirana_varijabla naziv="DomainObject.Predmet.SudioniciListNaziv_1">
      <item>FINA  Rijeka</item>
      <item>OKUSI PRIRODE j.d.o.o.</item>
    </derivirana_varijabla>
  </DomainObject.Predmet.SudioniciListNaziv>
  <DomainObject.Predmet.SudioniciListAdressOIB>
    <izvorni_sadrzaj>
      <item>FINA  Rijeka, OIB 85821130368, Frana Kurelca 8,51000 Rijeka</item>
      <item>OKUSI PRIRODE j.d.o.o., OIB 68455755284, Brune Francetića 3a,51000 Rijeka</item>
    </izvorni_sadrzaj>
    <derivirana_varijabla naziv="DomainObject.Predmet.SudioniciListAdressOIB_1">
      <item>FINA  Rijeka, OIB 85821130368, Frana Kurelca 8,51000 Rijeka</item>
      <item>OKUSI PRIRODE j.d.o.o., OIB 68455755284, Brune Francetića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68455755284</item>
    </izvorni_sadrzaj>
    <derivirana_varijabla naziv="DomainObject.Predmet.SudioniciListNazivOIB_1">
      <item>, OIB 85821130368</item>
      <item>, OIB 68455755284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2721</properties:Characters>
  <properties:Lines>95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2018-01-16T07:19:00Z</dcterms:created>
  <dc:creator>Sanela Uzelac</dc:creator>
  <cp:lastModifiedBy>Barbara Slavujević</cp:lastModifiedBy>
  <cp:lastPrinted>2018-01-16T07:16:00Z</cp:lastPrinted>
  <dcterms:modified xmlns:xsi="http://www.w3.org/2001/XMLSchema-instance" xsi:type="dcterms:W3CDTF">2018-01-16T07:24:00Z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