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8c97" w14:paraId="4748c97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B10F2C" w:rsidP="001D39B2" w:rsidR="00DE3C9E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proofErr w:type="spellStart"/>
      <w:r w:rsidR="00C87939" w:rsidRPr="00086125">
        <w:t>MLM</w:t>
      </w:r>
      <w:proofErr w:type="spellEnd"/>
      <w:r w:rsidR="00C87939" w:rsidRPr="00086125">
        <w:t xml:space="preserve"> </w:t>
      </w:r>
      <w:proofErr w:type="spellStart"/>
      <w:r w:rsidR="00C87939" w:rsidRPr="00086125">
        <w:t>GROUP</w:t>
      </w:r>
      <w:proofErr w:type="spellEnd"/>
      <w:r w:rsidR="00C87939" w:rsidRPr="00086125">
        <w:t>-</w:t>
      </w:r>
      <w:proofErr w:type="spellStart"/>
      <w:r w:rsidR="00C87939" w:rsidRPr="00086125">
        <w:t>ZAGREB</w:t>
      </w:r>
      <w:proofErr w:type="spellEnd"/>
      <w:r w:rsidR="00C87939" w:rsidRPr="00086125">
        <w:t xml:space="preserve"> d.o.o., Zagreb, Vlaška 68, </w:t>
      </w:r>
      <w:proofErr w:type="spellStart"/>
      <w:r w:rsidR="00C87939" w:rsidRPr="00086125">
        <w:t>OIB</w:t>
      </w:r>
      <w:proofErr w:type="spellEnd"/>
      <w:r w:rsidR="00C87939" w:rsidRPr="00086125">
        <w:t>: 06780994751</w:t>
      </w:r>
      <w:r w:rsidRPr="00DC117D">
        <w:t>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B72F8D">
        <w:t>3</w:t>
      </w:r>
      <w:r>
        <w:t xml:space="preserve">. </w:t>
      </w:r>
      <w:r w:rsidR="00B72F8D">
        <w:t>svibnja</w:t>
      </w:r>
      <w:r>
        <w:t xml:space="preserve"> 2018.,</w:t>
      </w:r>
    </w:p>
    <w:p w:rsidRDefault="00DE3C9E" w:rsidP="00DE3C9E" w:rsidR="00DE3C9E">
      <w:pPr>
        <w:jc w:val="both"/>
      </w:pP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5F09F3" w:rsidP="005F09F3" w:rsidR="005F09F3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proofErr w:type="spellStart"/>
      <w:r w:rsidRPr="00086125">
        <w:t>MLM</w:t>
      </w:r>
      <w:proofErr w:type="spellEnd"/>
      <w:r w:rsidRPr="00086125">
        <w:t xml:space="preserve"> </w:t>
      </w:r>
      <w:proofErr w:type="spellStart"/>
      <w:r w:rsidRPr="00086125">
        <w:t>GROUP</w:t>
      </w:r>
      <w:proofErr w:type="spellEnd"/>
      <w:r w:rsidRPr="00086125">
        <w:t>-</w:t>
      </w:r>
      <w:proofErr w:type="spellStart"/>
      <w:r w:rsidRPr="00086125">
        <w:t>ZAGREB</w:t>
      </w:r>
      <w:proofErr w:type="spellEnd"/>
      <w:r w:rsidRPr="00086125">
        <w:t xml:space="preserve"> d.o.o., Zagreb, Vlaška 68, </w:t>
      </w:r>
      <w:proofErr w:type="spellStart"/>
      <w:r w:rsidRPr="00086125">
        <w:t>OIB</w:t>
      </w:r>
      <w:proofErr w:type="spellEnd"/>
      <w:r w:rsidRPr="00086125">
        <w:t>: 06780994751</w:t>
      </w:r>
      <w:r>
        <w:t>, određuje se za:</w:t>
      </w:r>
    </w:p>
    <w:p w:rsidRDefault="005F09F3" w:rsidP="005F09F3" w:rsidR="005F09F3"/>
    <w:p w:rsidRDefault="005F09F3" w:rsidP="005F09F3" w:rsidR="005F09F3" w:rsidRPr="00C73D9B">
      <w:pPr>
        <w:jc w:val="center"/>
        <w:rPr>
          <w:b/>
        </w:rPr>
      </w:pPr>
      <w:r w:rsidRPr="00C73D9B">
        <w:rPr>
          <w:b/>
          <w:u w:val="single"/>
        </w:rPr>
        <w:t>2</w:t>
      </w:r>
      <w:r>
        <w:rPr>
          <w:b/>
          <w:u w:val="single"/>
        </w:rPr>
        <w:t>8</w:t>
      </w:r>
      <w:r w:rsidRPr="00C73D9B">
        <w:rPr>
          <w:b/>
          <w:u w:val="single"/>
        </w:rPr>
        <w:t xml:space="preserve">. </w:t>
      </w:r>
      <w:r>
        <w:rPr>
          <w:b/>
          <w:u w:val="single"/>
        </w:rPr>
        <w:t xml:space="preserve">svibnja </w:t>
      </w:r>
      <w:r w:rsidRPr="00C73D9B">
        <w:rPr>
          <w:b/>
          <w:u w:val="single"/>
        </w:rPr>
        <w:t>2018</w:t>
      </w:r>
      <w:r>
        <w:rPr>
          <w:b/>
          <w:u w:val="single"/>
        </w:rPr>
        <w:t>.</w:t>
      </w:r>
      <w:r w:rsidRPr="00C73D9B">
        <w:rPr>
          <w:b/>
          <w:u w:val="single"/>
        </w:rPr>
        <w:t xml:space="preserve"> u 1</w:t>
      </w:r>
      <w:r>
        <w:rPr>
          <w:b/>
          <w:u w:val="single"/>
        </w:rPr>
        <w:t>3</w:t>
      </w:r>
      <w:r w:rsidRPr="00C73D9B">
        <w:rPr>
          <w:b/>
          <w:u w:val="single"/>
        </w:rPr>
        <w:t>,00 sati</w:t>
      </w:r>
      <w:r w:rsidRPr="00C73D9B">
        <w:rPr>
          <w:b/>
        </w:rPr>
        <w:t xml:space="preserve"> </w:t>
      </w:r>
    </w:p>
    <w:p w:rsidRDefault="005F09F3" w:rsidP="005F09F3" w:rsidR="005F09F3">
      <w:pPr>
        <w:ind w:firstLine="720"/>
        <w:jc w:val="both"/>
      </w:pPr>
      <w:r w:rsidRPr="00B056DF">
        <w:t xml:space="preserve">u prostorijama Trgovačkog suda u Zagrebu, Zagreb, Petrinjska 8, soba </w:t>
      </w:r>
      <w:r>
        <w:t>broj 96, II kat ulične zgrade, na koje se pozivaju:</w:t>
      </w:r>
    </w:p>
    <w:p w:rsidRDefault="005F09F3" w:rsidP="005F09F3" w:rsidR="005F09F3">
      <w:pPr>
        <w:ind w:firstLine="708"/>
      </w:pPr>
      <w:r>
        <w:t xml:space="preserve">- dužnik i </w:t>
      </w:r>
    </w:p>
    <w:p w:rsidRDefault="005F09F3" w:rsidP="005F09F3" w:rsidR="005F09F3">
      <w:pPr>
        <w:ind w:firstLine="708"/>
      </w:pPr>
      <w:r>
        <w:t>- svi vjerovnici.</w:t>
      </w:r>
    </w:p>
    <w:p w:rsidRDefault="005F09F3" w:rsidP="005F09F3" w:rsidR="005F09F3">
      <w:pPr>
        <w:jc w:val="both"/>
      </w:pPr>
      <w:r>
        <w:t xml:space="preserve"> </w:t>
      </w:r>
    </w:p>
    <w:p w:rsidRDefault="005F09F3" w:rsidP="005F09F3" w:rsidR="005F09F3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</w:t>
      </w:r>
      <w:r w:rsidRPr="00E974B3">
        <w:t xml:space="preserve"> (</w:t>
      </w:r>
      <w:r>
        <w:t>dvorišna</w:t>
      </w:r>
      <w:r w:rsidRPr="00E974B3">
        <w:t xml:space="preserve"> zgrada)</w:t>
      </w:r>
      <w:r>
        <w:t>.</w:t>
      </w:r>
    </w:p>
    <w:p w:rsidRDefault="005F09F3" w:rsidP="005F09F3" w:rsidR="005F09F3">
      <w:pPr>
        <w:jc w:val="both"/>
      </w:pPr>
    </w:p>
    <w:p w:rsidRDefault="005F09F3" w:rsidP="005F09F3" w:rsidR="005F09F3">
      <w:pPr>
        <w:ind w:firstLine="708"/>
        <w:jc w:val="both"/>
      </w:pPr>
      <w:r>
        <w:t>Poziva se Financijska agencija oglasiti poziv za navedeno ročište najkasnije do 17. svibnja 2018.</w:t>
      </w:r>
    </w:p>
    <w:p w:rsidRDefault="00942129" w:rsidP="00B10F2C" w:rsidR="00942129">
      <w:pPr>
        <w:jc w:val="center"/>
      </w:pPr>
    </w:p>
    <w:p w:rsidRDefault="00B10F2C" w:rsidP="00B10F2C" w:rsidR="00B10F2C" w:rsidRPr="004C3D03">
      <w:pPr>
        <w:jc w:val="center"/>
      </w:pPr>
      <w:r w:rsidRPr="004C3D03">
        <w:t xml:space="preserve">U Zagrebu </w:t>
      </w:r>
      <w:r>
        <w:t xml:space="preserve">3. </w:t>
      </w:r>
      <w:r w:rsidR="00EB023C">
        <w:t>svibnja</w:t>
      </w:r>
      <w:r>
        <w:t xml:space="preserve"> 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C45E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CC45E9" w:rsidP="00CC45E9" w:rsidR="00CC45E9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CC45E9" w:rsidP="00CC45E9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B72F8D">
          <w:t>1241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5F09F3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2F8D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87939"/>
    <w:rsid w:val="00CB7B6F"/>
    <w:rsid w:val="00CC45E9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B023C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4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St-1241/2017-19</izvorni_sadrzaj>
    <derivirana_varijabla naziv="DomainObject.Oznaka_1">St-1241/2017-19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St-1241/2017-19</izvorni_sadrzaj>
    <derivirana_varijabla naziv="DomainObject.PoslovniBrojDokumenta_1">St-1241/2017-19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666C2-47AF-41CD-B5A3-0BC1A79F0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821</properties:Characters>
  <properties:Lines>36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2018-03-30T07:33:00Z</dcterms:created>
  <dc:creator>nribaric</dc:creator>
  <cp:lastModifiedBy>Katarina Drndelić</cp:lastModifiedBy>
  <cp:lastPrinted>2018-05-03T11:18:00Z</cp:lastPrinted>
  <dcterms:modified xmlns:xsi="http://www.w3.org/2001/XMLSchema-instance" xsi:type="dcterms:W3CDTF">2018-05-03T11:18:00Z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St-1241/2017-19 / Odluka - Oglas (OGLAS_FINA.docx)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