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3ee7" w14:paraId="5d53ee7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  Broj: 1/St-261/2012-22</w:t>
      </w:r>
      <w:r w:rsidR="00C20B4E">
        <w:rPr>
          <w:color w:val="000000"/>
        </w:rPr>
        <w:t>1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596C61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postupku stečaja nad dužnikom </w:t>
      </w:r>
      <w:r w:rsidR="00306395">
        <w:t xml:space="preserve"> </w:t>
      </w:r>
      <w:r w:rsidR="00C20B4E" w:rsidRPr="00020363">
        <w:rPr>
          <w:color w:val="000000"/>
        </w:rPr>
        <w:t xml:space="preserve">IZGRADNJA d.o.o, u stečaju </w:t>
      </w:r>
      <w:proofErr w:type="spellStart"/>
      <w:r w:rsidR="00C20B4E" w:rsidRPr="00020363">
        <w:rPr>
          <w:color w:val="000000"/>
        </w:rPr>
        <w:t>Slav.Brod</w:t>
      </w:r>
      <w:proofErr w:type="spellEnd"/>
      <w:r w:rsidR="007F4D3F">
        <w:t>,</w:t>
      </w:r>
      <w:r>
        <w:t xml:space="preserve"> </w:t>
      </w:r>
      <w:r w:rsidR="00D208A4">
        <w:t xml:space="preserve">Dr. Mile Budaka 1a, </w:t>
      </w:r>
      <w:r w:rsidR="00976A56">
        <w:t xml:space="preserve">OIB 47157883730,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C20B4E">
        <w:t>18.siječnja 2018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C20B4E" w:rsidR="008C7A14">
      <w:pPr>
        <w:ind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C20B4E" w:rsidRPr="00BF2BAF">
        <w:t>trgovačko</w:t>
      </w:r>
      <w:r w:rsidR="00C20B4E">
        <w:t>m društvu</w:t>
      </w:r>
      <w:r w:rsidR="00C20B4E" w:rsidRPr="00BF2BAF">
        <w:t xml:space="preserve"> </w:t>
      </w:r>
      <w:r w:rsidR="00C20B4E">
        <w:t>KORZO</w:t>
      </w:r>
      <w:r w:rsidR="00C20B4E" w:rsidRPr="00BF2BAF">
        <w:t xml:space="preserve"> d.o.o. </w:t>
      </w:r>
      <w:proofErr w:type="spellStart"/>
      <w:r w:rsidR="00C20B4E" w:rsidRPr="00BF2BAF">
        <w:t>Slav.Brod</w:t>
      </w:r>
      <w:proofErr w:type="spellEnd"/>
      <w:r w:rsidR="00C20B4E" w:rsidRPr="00BF2BAF">
        <w:t>, Trg I.B.Mažuranić 14, OIB 81065155742</w:t>
      </w:r>
      <w:r>
        <w:t xml:space="preserve">, </w:t>
      </w:r>
      <w:r w:rsidR="00DA6440">
        <w:t xml:space="preserve">dosuđuje se </w:t>
      </w:r>
      <w:r w:rsidR="009A2A22">
        <w:t xml:space="preserve">dio imovine </w:t>
      </w:r>
      <w:r w:rsidR="00DA6FBF">
        <w:t>vlasništva stečajnog dužnika</w:t>
      </w:r>
      <w:r w:rsidR="000D7DAB">
        <w:t xml:space="preserve"> </w:t>
      </w:r>
      <w:r w:rsidR="00C20B4E" w:rsidRPr="00020363">
        <w:rPr>
          <w:color w:val="000000"/>
        </w:rPr>
        <w:t xml:space="preserve">IZGRADNJA d.o.o, u stečaju  </w:t>
      </w:r>
      <w:proofErr w:type="spellStart"/>
      <w:r w:rsidR="00C20B4E" w:rsidRPr="00020363">
        <w:rPr>
          <w:color w:val="000000"/>
        </w:rPr>
        <w:t>Slav.Brod</w:t>
      </w:r>
      <w:proofErr w:type="spellEnd"/>
      <w:r w:rsidR="00C20B4E">
        <w:t>,</w:t>
      </w:r>
      <w:r w:rsidR="00E15249">
        <w:t xml:space="preserve"> </w:t>
      </w:r>
      <w:r w:rsidR="009823C9">
        <w:t>kako slijedi</w:t>
      </w:r>
      <w:r w:rsidR="008C7A14">
        <w:t>:</w:t>
      </w:r>
    </w:p>
    <w:p w:rsidRDefault="009823C9" w:rsidP="00C20B4E" w:rsidR="009823C9">
      <w:pPr>
        <w:ind w:left="360"/>
      </w:pPr>
      <w:r>
        <w:t xml:space="preserve">etažno vlasništvo u stambeno poslovnoj zgradi izgrađenoj na kč.br.3624, upisana u </w:t>
      </w:r>
      <w:proofErr w:type="spellStart"/>
      <w:r>
        <w:t>zk.ul</w:t>
      </w:r>
      <w:proofErr w:type="spellEnd"/>
      <w:r>
        <w:t>. 12224 k.o. Slavonski Brod, podulošci 4 i 61 i to:</w:t>
      </w:r>
    </w:p>
    <w:p w:rsidRDefault="00291688" w:rsidP="00C20B4E" w:rsidR="0084730D">
      <w:pPr>
        <w:ind w:left="360"/>
        <w:rPr>
          <w:color w:val="000000"/>
        </w:rPr>
      </w:pPr>
      <w:r>
        <w:t xml:space="preserve"> </w:t>
      </w:r>
      <w:r w:rsidR="009823C9">
        <w:rPr>
          <w:color w:val="000000"/>
        </w:rPr>
        <w:t xml:space="preserve">4.etaža 281/10000, koju čini </w:t>
      </w:r>
      <w:r w:rsidR="00C20B4E" w:rsidRPr="000A6911">
        <w:rPr>
          <w:color w:val="000000"/>
        </w:rPr>
        <w:t>poslovni prostor u prizemlju</w:t>
      </w:r>
      <w:r w:rsidR="00C20B4E">
        <w:rPr>
          <w:color w:val="000000"/>
        </w:rPr>
        <w:t xml:space="preserve"> površine 97,05 m2, </w:t>
      </w:r>
    </w:p>
    <w:p w:rsidRDefault="009823C9" w:rsidP="00C20B4E" w:rsidR="009823C9">
      <w:pPr>
        <w:ind w:left="360"/>
        <w:rPr>
          <w:color w:val="000000"/>
        </w:rPr>
      </w:pPr>
      <w:r>
        <w:rPr>
          <w:color w:val="000000"/>
        </w:rPr>
        <w:t>61.etaža 42/10000, koju čini spremište u podrumu površine 14,60 m2.</w:t>
      </w:r>
    </w:p>
    <w:p w:rsidRDefault="00C20B4E" w:rsidP="00C20B4E" w:rsidR="00C20B4E">
      <w:pPr>
        <w:ind w:left="360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8049EA">
        <w:t>Ponuditelj-</w:t>
      </w:r>
      <w:r w:rsidR="00291688">
        <w:t>k</w:t>
      </w:r>
      <w:r w:rsidR="005D67E3">
        <w:t xml:space="preserve">upac </w:t>
      </w:r>
      <w:r w:rsidR="00C20B4E" w:rsidRPr="00BF2BAF">
        <w:t>trgovačko</w:t>
      </w:r>
      <w:r w:rsidR="00C20B4E">
        <w:t xml:space="preserve"> društvo KORZO d.o.o. </w:t>
      </w:r>
      <w:proofErr w:type="spellStart"/>
      <w:r w:rsidR="00C20B4E" w:rsidRPr="00BF2BAF">
        <w:t>Slav.Brod</w:t>
      </w:r>
      <w:proofErr w:type="spellEnd"/>
      <w:r w:rsidR="00C20B4E" w:rsidRPr="00BF2BAF">
        <w:t>, Trg I.B.Mažuranić 14, OIB 81065155742</w:t>
      </w:r>
      <w:r w:rsidR="00C20B4E">
        <w:t>,</w:t>
      </w:r>
      <w:r w:rsidR="008049EA">
        <w:t xml:space="preserve"> dužan je uplatiti </w:t>
      </w:r>
      <w:proofErr w:type="spellStart"/>
      <w:r w:rsidR="008049EA">
        <w:t>kupovnine</w:t>
      </w:r>
      <w:proofErr w:type="spellEnd"/>
      <w:r w:rsidR="008049EA">
        <w:t xml:space="preserve"> u iznosima</w:t>
      </w:r>
      <w:r w:rsidR="00DA6440">
        <w:t xml:space="preserve"> od </w:t>
      </w:r>
      <w:r w:rsidR="008049EA">
        <w:t>po 366.000,00 kn i 4.806,76 kn, odnosno ukupno 370.806,76 kn</w:t>
      </w:r>
      <w:r w:rsidR="00696EC3">
        <w:t>, umanjeno</w:t>
      </w:r>
      <w:r w:rsidR="00B83981">
        <w:t xml:space="preserve"> za uplaćene jamčevine</w:t>
      </w:r>
      <w:r w:rsidR="00DA6440">
        <w:t xml:space="preserve"> </w:t>
      </w:r>
      <w:r w:rsidR="00B83981">
        <w:t>(</w:t>
      </w:r>
      <w:r w:rsidR="00696EC3">
        <w:t>277.760,06 kn</w:t>
      </w:r>
      <w:r w:rsidR="00B83981">
        <w:t>)</w:t>
      </w:r>
      <w:r w:rsidR="00696EC3">
        <w:t xml:space="preserve">, </w:t>
      </w:r>
      <w:r w:rsidR="00291688">
        <w:t>u roku od 30</w:t>
      </w:r>
      <w:r w:rsidR="00DA6440">
        <w:t xml:space="preserve"> dana, računajući od dan</w:t>
      </w:r>
      <w:r w:rsidR="00291688">
        <w:t>a zaključenja javne dražbe (</w:t>
      </w:r>
      <w:r w:rsidR="008049EA">
        <w:t>18.01.2018.g</w:t>
      </w:r>
      <w:r w:rsidR="00DA6440">
        <w:t>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B83981">
        <w:rPr>
          <w:b/>
        </w:rPr>
        <w:t>261</w:t>
      </w:r>
      <w:r w:rsidR="007C79B0">
        <w:t>-201</w:t>
      </w:r>
      <w:r w:rsidR="00B83981">
        <w:t>2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>. U</w:t>
      </w:r>
      <w:r w:rsidR="00D77DAE">
        <w:t xml:space="preserve"> tom slučaju </w:t>
      </w:r>
      <w:r w:rsidR="003B100D">
        <w:t xml:space="preserve">sud će </w:t>
      </w:r>
      <w:r w:rsidR="00D77DAE">
        <w:t xml:space="preserve">donijeti posebno rješenje o dosudi slijedećem kupcu koji je </w:t>
      </w:r>
      <w:r w:rsidR="00274B01">
        <w:t>ponudio nižu cijenu</w:t>
      </w:r>
      <w:r w:rsidR="00D77DAE">
        <w:t>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Korzo d.o.o. Slavonski Brod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</w:t>
      </w:r>
      <w:r w:rsidR="00291688">
        <w:t xml:space="preserve"> se izvrši uplata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91688" w:rsidP="00291688" w:rsidR="00291688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AB0EB0" w:rsidP="00291688" w:rsidR="00AB0EB0">
      <w:pPr>
        <w:ind w:firstLine="708"/>
        <w:jc w:val="both"/>
      </w:pPr>
    </w:p>
    <w:p w:rsidRDefault="006115C1" w:rsidP="00291688" w:rsidR="006115C1">
      <w:pPr>
        <w:ind w:firstLine="708"/>
        <w:jc w:val="both"/>
      </w:pPr>
    </w:p>
    <w:p w:rsidRDefault="00AB0EB0" w:rsidP="00291688" w:rsidR="00AB0EB0">
      <w:pPr>
        <w:ind w:firstLine="708"/>
        <w:jc w:val="both"/>
      </w:pPr>
    </w:p>
    <w:p w:rsidRDefault="00AB0EB0" w:rsidP="00AB0EB0" w:rsidR="00AB0EB0">
      <w:pPr>
        <w:ind w:firstLine="708"/>
        <w:jc w:val="right"/>
      </w:pPr>
      <w:r w:rsidRPr="00020363">
        <w:rPr>
          <w:color w:val="000000"/>
        </w:rPr>
        <w:lastRenderedPageBreak/>
        <w:t>Broj: 1/St-261/2012-22</w:t>
      </w:r>
      <w:r>
        <w:rPr>
          <w:color w:val="000000"/>
        </w:rPr>
        <w:t>1</w:t>
      </w:r>
    </w:p>
    <w:p w:rsidRDefault="00AB0EB0" w:rsidP="00291688" w:rsidR="00AB0EB0">
      <w:pPr>
        <w:ind w:firstLine="708"/>
        <w:jc w:val="both"/>
      </w:pPr>
    </w:p>
    <w:p w:rsidRDefault="00AB0EB0" w:rsidP="00291688" w:rsidR="00AB0EB0">
      <w:pPr>
        <w:ind w:firstLine="708"/>
        <w:jc w:val="both"/>
      </w:pPr>
    </w:p>
    <w:p w:rsidRDefault="00F50647" w:rsidP="00291688" w:rsidR="00291688">
      <w:pPr>
        <w:numPr>
          <w:ilvl w:val="0"/>
          <w:numId w:val="10"/>
        </w:numPr>
        <w:jc w:val="both"/>
      </w:pPr>
      <w:r>
        <w:t>založno pravo upisano</w:t>
      </w:r>
      <w:r w:rsidR="00291688">
        <w:t xml:space="preserve"> pod </w:t>
      </w:r>
      <w:proofErr w:type="spellStart"/>
      <w:r w:rsidR="00291688">
        <w:t>br.Z</w:t>
      </w:r>
      <w:proofErr w:type="spellEnd"/>
      <w:r w:rsidR="00291688">
        <w:t>-</w:t>
      </w:r>
      <w:r>
        <w:t>8396/11</w:t>
      </w:r>
      <w:r w:rsidR="00291688">
        <w:t xml:space="preserve"> od </w:t>
      </w:r>
      <w:r w:rsidR="008173C6">
        <w:t>22.11.2011.g. za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</w:t>
      </w:r>
      <w:r w:rsidR="008173C6">
        <w:t xml:space="preserve"> Banka Brod d.d. </w:t>
      </w:r>
      <w:proofErr w:type="spellStart"/>
      <w:r w:rsidR="008173C6">
        <w:t>Zajčeva</w:t>
      </w:r>
      <w:proofErr w:type="spellEnd"/>
      <w:r w:rsidR="008173C6">
        <w:t xml:space="preserve"> 21, </w:t>
      </w:r>
      <w:proofErr w:type="spellStart"/>
      <w:r w:rsidR="008173C6">
        <w:t>Slav.Brod</w:t>
      </w:r>
      <w:proofErr w:type="spellEnd"/>
      <w:r w:rsidR="008173C6">
        <w:t xml:space="preserve">, sada </w:t>
      </w:r>
      <w:proofErr w:type="spellStart"/>
      <w:r w:rsidR="008173C6">
        <w:t>Kent</w:t>
      </w:r>
      <w:proofErr w:type="spellEnd"/>
      <w:r w:rsidR="008173C6">
        <w:t xml:space="preserve"> </w:t>
      </w:r>
      <w:proofErr w:type="spellStart"/>
      <w:r w:rsidR="008173C6">
        <w:t>bank</w:t>
      </w:r>
      <w:proofErr w:type="spellEnd"/>
      <w:r w:rsidR="008173C6">
        <w:t xml:space="preserve"> d.d. </w:t>
      </w:r>
      <w:proofErr w:type="spellStart"/>
      <w:r w:rsidR="008173C6">
        <w:t>Gundulićeva</w:t>
      </w:r>
      <w:proofErr w:type="spellEnd"/>
      <w:r w:rsidR="008173C6">
        <w:t xml:space="preserve"> 1, Zagreb</w:t>
      </w:r>
    </w:p>
    <w:p w:rsidRDefault="008173C6" w:rsidP="00291688" w:rsidR="008173C6">
      <w:pPr>
        <w:numPr>
          <w:ilvl w:val="0"/>
          <w:numId w:val="10"/>
        </w:numPr>
        <w:jc w:val="both"/>
      </w:pPr>
      <w:r>
        <w:t>založno pravo upisano pod br. Z-7508/13 od 03.10.2013.g. za korist RH Ministarstvo financija Porezna uprava, PU Slavonski Brod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otvaranju </w:t>
      </w:r>
      <w:proofErr w:type="spellStart"/>
      <w:r>
        <w:t>steč.postupka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br.St</w:t>
      </w:r>
      <w:proofErr w:type="spellEnd"/>
      <w:r>
        <w:t>-</w:t>
      </w:r>
      <w:r w:rsidR="000936BA">
        <w:t>261/12-</w:t>
      </w:r>
      <w:proofErr w:type="spellStart"/>
      <w:r w:rsidR="000936BA">
        <w:t>12</w:t>
      </w:r>
      <w:proofErr w:type="spellEnd"/>
      <w:r>
        <w:t xml:space="preserve"> od 21.</w:t>
      </w:r>
      <w:r w:rsidR="000936BA">
        <w:t>listopada 2012.g</w:t>
      </w:r>
      <w:r>
        <w:t xml:space="preserve">. upisana pod </w:t>
      </w:r>
      <w:proofErr w:type="spellStart"/>
      <w:r>
        <w:t>br.Z</w:t>
      </w:r>
      <w:proofErr w:type="spellEnd"/>
      <w:r>
        <w:t>-</w:t>
      </w:r>
      <w:r w:rsidR="000936BA">
        <w:t>7023/12 od 15.10.2012.g.</w:t>
      </w:r>
    </w:p>
    <w:p w:rsidRDefault="00291688" w:rsidP="00444CB3" w:rsidR="00444CB3">
      <w:pPr>
        <w:numPr>
          <w:ilvl w:val="0"/>
          <w:numId w:val="10"/>
        </w:numPr>
        <w:jc w:val="both"/>
      </w:pPr>
      <w:r>
        <w:t xml:space="preserve">zabilježba rješenja ovog suda o prodaji nekretnina stečajnog dužnika </w:t>
      </w:r>
      <w:proofErr w:type="spellStart"/>
      <w:r>
        <w:t>br.St</w:t>
      </w:r>
      <w:proofErr w:type="spellEnd"/>
      <w:r>
        <w:t>-</w:t>
      </w:r>
      <w:r w:rsidR="008F2119">
        <w:t>261/12</w:t>
      </w:r>
      <w:r>
        <w:t>-</w:t>
      </w:r>
      <w:r w:rsidR="008F2119">
        <w:t xml:space="preserve">142 </w:t>
      </w:r>
      <w:r>
        <w:t xml:space="preserve">od </w:t>
      </w:r>
      <w:r w:rsidR="008F2119">
        <w:t>12.02</w:t>
      </w:r>
      <w:r>
        <w:t>.2016., upisana pod br. Z-</w:t>
      </w:r>
      <w:r w:rsidR="008F2119">
        <w:t>1844/2016.</w:t>
      </w:r>
    </w:p>
    <w:p w:rsidRDefault="00C06255" w:rsidP="00444CB3" w:rsidR="00C06255">
      <w:pPr>
        <w:ind w:left="720"/>
      </w:pPr>
    </w:p>
    <w:p w:rsidRDefault="009663CA" w:rsidP="009663CA" w:rsidR="00862340" w:rsidRPr="009663CA">
      <w:pPr>
        <w:jc w:val="center"/>
        <w:rPr>
          <w:b/>
        </w:rPr>
      </w:pPr>
      <w:r w:rsidRPr="000308D0"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8F2119">
        <w:t>18.siječnja 2018.g.</w:t>
      </w:r>
      <w:r w:rsidR="007B6874">
        <w:t xml:space="preserve"> održano je </w:t>
      </w:r>
      <w:r w:rsidR="008F2119">
        <w:t>jedanaesto</w:t>
      </w:r>
      <w:r w:rsidR="00596C61">
        <w:t xml:space="preserve"> </w:t>
      </w:r>
      <w:r w:rsidR="007B6874">
        <w:t>ročište za javn</w:t>
      </w:r>
      <w:r w:rsidR="00862340">
        <w:t>u dražbu radi prodaje nekretnina</w:t>
      </w:r>
      <w:r w:rsidR="00596C61">
        <w:t xml:space="preserve"> naveden</w:t>
      </w:r>
      <w:r w:rsidR="00862340">
        <w:t>ih</w:t>
      </w:r>
      <w:r w:rsidR="007B6874">
        <w:t xml:space="preserve"> u izreci ovog rješenja.</w:t>
      </w:r>
    </w:p>
    <w:p w:rsidRDefault="00862340" w:rsidP="007B6874" w:rsidR="008F2119">
      <w:pPr>
        <w:jc w:val="both"/>
      </w:pPr>
      <w:r>
        <w:tab/>
        <w:t xml:space="preserve">Na dražbi su kao ponuditelji sudjelovali trgovačko društvo Korzo d.o.o. Slavonski Brod, Trg I.B.Mažuranića 14, Goran </w:t>
      </w:r>
      <w:proofErr w:type="spellStart"/>
      <w:r>
        <w:t>Soldo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</w:t>
      </w:r>
      <w:proofErr w:type="spellStart"/>
      <w:r>
        <w:t>Economic</w:t>
      </w:r>
      <w:proofErr w:type="spellEnd"/>
      <w:r>
        <w:t xml:space="preserve">, obrt za proizvodnju i usluge, </w:t>
      </w:r>
      <w:proofErr w:type="spellStart"/>
      <w:r>
        <w:t>P.Svačića</w:t>
      </w:r>
      <w:proofErr w:type="spellEnd"/>
      <w:r>
        <w:t xml:space="preserve"> 54, Đakovo i Anto </w:t>
      </w:r>
      <w:proofErr w:type="spellStart"/>
      <w:r>
        <w:t>Mijačević</w:t>
      </w:r>
      <w:proofErr w:type="spellEnd"/>
      <w:r>
        <w:t xml:space="preserve">, </w:t>
      </w:r>
      <w:proofErr w:type="spellStart"/>
      <w:r>
        <w:t>Slav.Brod</w:t>
      </w:r>
      <w:proofErr w:type="spellEnd"/>
      <w:r>
        <w:t>, Čaplja 15.</w:t>
      </w:r>
    </w:p>
    <w:p w:rsidRDefault="00596C61" w:rsidP="004A0A10" w:rsidR="00B9744B">
      <w:r>
        <w:tab/>
      </w:r>
      <w:r w:rsidR="00862340">
        <w:t>Kako je ponuditelj Korzo d.o.o. ponudio najveću cijenu za navedene nekretnine te</w:t>
      </w:r>
      <w:r w:rsidR="00CA01EC">
        <w:t xml:space="preserve"> kako je uredno izvršio uplatu zatražene jamčevine u visini 10% utvrđene vrijednosti, što je sud utvrdio uvidom u priloženu </w:t>
      </w:r>
      <w:r w:rsidR="00862340">
        <w:t>potvrdu banke</w:t>
      </w:r>
      <w:r w:rsidR="00CA01EC">
        <w:t xml:space="preserve"> i podatke računovodstva ovog Suda, isti je svojom ponudom ispuni</w:t>
      </w:r>
      <w:r w:rsidR="00A34B6A">
        <w:t>o sve uvjete da mu se nekretnine dosude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112/12).</w:t>
      </w:r>
      <w:r w:rsidR="0053341B">
        <w:tab/>
      </w:r>
    </w:p>
    <w:p w:rsidRDefault="00CD4033" w:rsidP="004A0A10" w:rsidR="008F2119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8F2119">
        <w:t>18.siječnja 2018</w:t>
      </w:r>
      <w:r>
        <w:t xml:space="preserve">.godine                                                                                        </w:t>
      </w:r>
      <w:r w:rsidR="008F2119">
        <w:tab/>
      </w:r>
      <w:r w:rsidR="008F2119"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R="00B87646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B87646">
        <w:t>v.r.</w:t>
      </w:r>
    </w:p>
    <w:p w:rsidRDefault="00B87646" w:rsidP="00B22C85" w:rsidR="00B22C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7646" w:rsidR="00B87646"/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C10E59">
        <w:t>Korzo d.o.o. Slavonski Brod</w:t>
      </w:r>
    </w:p>
    <w:p w:rsidRDefault="00AB0EB0" w:rsidP="0053341B" w:rsidR="00AB0EB0">
      <w:pPr>
        <w:jc w:val="both"/>
      </w:pPr>
      <w:r>
        <w:t xml:space="preserve">3.ponuditelji: Goran </w:t>
      </w:r>
      <w:proofErr w:type="spellStart"/>
      <w:r>
        <w:t>Soldo</w:t>
      </w:r>
      <w:proofErr w:type="spellEnd"/>
      <w:r>
        <w:t xml:space="preserve"> i Anto </w:t>
      </w:r>
      <w:proofErr w:type="spellStart"/>
      <w:r>
        <w:t>Mijačević</w:t>
      </w:r>
      <w:proofErr w:type="spellEnd"/>
    </w:p>
    <w:p w:rsidRDefault="00AB0EB0" w:rsidP="00A34B6A" w:rsidR="00A34B6A">
      <w:pPr>
        <w:jc w:val="both"/>
      </w:pPr>
      <w:r>
        <w:t>4</w:t>
      </w:r>
      <w:r w:rsidR="00A34B6A">
        <w:t xml:space="preserve">. </w:t>
      </w:r>
      <w:proofErr w:type="spellStart"/>
      <w:r w:rsidR="00A34B6A">
        <w:t>razlučni</w:t>
      </w:r>
      <w:proofErr w:type="spellEnd"/>
      <w:r w:rsidR="00A34B6A">
        <w:t xml:space="preserve"> vjerovnik:  </w:t>
      </w:r>
    </w:p>
    <w:p w:rsidRDefault="00A34B6A" w:rsidP="00A34B6A" w:rsidR="00A34B6A">
      <w:pPr>
        <w:jc w:val="both"/>
      </w:pPr>
      <w:r>
        <w:t xml:space="preserve">MF PU putem ŽDO, </w:t>
      </w:r>
      <w:proofErr w:type="spellStart"/>
      <w:r>
        <w:t>Građ.upravni</w:t>
      </w:r>
      <w:proofErr w:type="spellEnd"/>
      <w:r>
        <w:t xml:space="preserve"> odjel</w:t>
      </w:r>
    </w:p>
    <w:p w:rsidRDefault="00C10E59" w:rsidP="00A34B6A" w:rsidR="00C10E59">
      <w:pPr>
        <w:jc w:val="both"/>
      </w:pPr>
      <w:proofErr w:type="spellStart"/>
      <w:r>
        <w:t>Kent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</w:t>
      </w:r>
    </w:p>
    <w:p w:rsidRDefault="00AB0EB0" w:rsidP="00A34B6A" w:rsidR="00AB0EB0">
      <w:pPr>
        <w:jc w:val="both"/>
      </w:pPr>
      <w:r>
        <w:t>5</w:t>
      </w:r>
      <w:r w:rsidR="00A34B6A">
        <w:t>. Porezna uprava</w:t>
      </w: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 xml:space="preserve">, nakon pravomoćnosti i uplate </w:t>
      </w:r>
      <w:proofErr w:type="spellStart"/>
      <w:r>
        <w:t>kupovnine</w:t>
      </w:r>
      <w:proofErr w:type="spellEnd"/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308D0"/>
    <w:rsid w:val="0003470B"/>
    <w:rsid w:val="00041CA9"/>
    <w:rsid w:val="0005159F"/>
    <w:rsid w:val="00053B41"/>
    <w:rsid w:val="00056E80"/>
    <w:rsid w:val="00057794"/>
    <w:rsid w:val="000936BA"/>
    <w:rsid w:val="000B3F15"/>
    <w:rsid w:val="000B5754"/>
    <w:rsid w:val="000C4E47"/>
    <w:rsid w:val="000D7A60"/>
    <w:rsid w:val="000D7DAB"/>
    <w:rsid w:val="000F3D1B"/>
    <w:rsid w:val="00102E64"/>
    <w:rsid w:val="00102E6C"/>
    <w:rsid w:val="00106A55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4B01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100D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5C1"/>
    <w:rsid w:val="00611B5E"/>
    <w:rsid w:val="00612C43"/>
    <w:rsid w:val="0061332D"/>
    <w:rsid w:val="006224D3"/>
    <w:rsid w:val="006303A9"/>
    <w:rsid w:val="00630E6A"/>
    <w:rsid w:val="00630E71"/>
    <w:rsid w:val="0063146A"/>
    <w:rsid w:val="00650CAA"/>
    <w:rsid w:val="0065258C"/>
    <w:rsid w:val="00665863"/>
    <w:rsid w:val="00676009"/>
    <w:rsid w:val="00676D6E"/>
    <w:rsid w:val="0069139C"/>
    <w:rsid w:val="00696EC3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049EA"/>
    <w:rsid w:val="008127A8"/>
    <w:rsid w:val="008173C6"/>
    <w:rsid w:val="00822DED"/>
    <w:rsid w:val="0082331E"/>
    <w:rsid w:val="00824428"/>
    <w:rsid w:val="0084730D"/>
    <w:rsid w:val="0086045D"/>
    <w:rsid w:val="00862340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A14"/>
    <w:rsid w:val="008C7E82"/>
    <w:rsid w:val="008E5B1E"/>
    <w:rsid w:val="008F2119"/>
    <w:rsid w:val="008F7D9D"/>
    <w:rsid w:val="00901BE8"/>
    <w:rsid w:val="00915ED5"/>
    <w:rsid w:val="009234B5"/>
    <w:rsid w:val="009262C7"/>
    <w:rsid w:val="00943560"/>
    <w:rsid w:val="0094766B"/>
    <w:rsid w:val="00950126"/>
    <w:rsid w:val="00965715"/>
    <w:rsid w:val="009663CA"/>
    <w:rsid w:val="00976A56"/>
    <w:rsid w:val="009823C9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B21128"/>
    <w:rsid w:val="00B22C85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3981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08A4"/>
    <w:rsid w:val="00D2199D"/>
    <w:rsid w:val="00D22AC0"/>
    <w:rsid w:val="00D32731"/>
    <w:rsid w:val="00D6064B"/>
    <w:rsid w:val="00D64B6F"/>
    <w:rsid w:val="00D73D5B"/>
    <w:rsid w:val="00D77DAE"/>
    <w:rsid w:val="00D940F5"/>
    <w:rsid w:val="00DA5B89"/>
    <w:rsid w:val="00DA5C06"/>
    <w:rsid w:val="00DA6440"/>
    <w:rsid w:val="00DA6FBF"/>
    <w:rsid w:val="00DB1C48"/>
    <w:rsid w:val="00DF1F21"/>
    <w:rsid w:val="00E0522B"/>
    <w:rsid w:val="00E1523B"/>
    <w:rsid w:val="00E15249"/>
    <w:rsid w:val="00E213D9"/>
    <w:rsid w:val="00E313F3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50647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2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684</properties:Words>
  <properties:Characters>3787</properties:Characters>
  <properties:Lines>98</properties:Lines>
  <properties:Paragraphs>45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2017-04-19T11:18:00Z</dcterms:created>
  <dc:creator>Korisnik</dc:creator>
  <cp:lastModifiedBy>wsadmin</cp:lastModifiedBy>
  <cp:lastPrinted>2018-01-18T12:26:00Z</cp:lastPrinted>
  <dcterms:modified xmlns:xsi="http://www.w3.org/2001/XMLSchema-instance" xsi:type="dcterms:W3CDTF">2018-01-18T12:56:00Z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